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F8C90" w14:textId="77777777" w:rsidR="00195B46" w:rsidRPr="00141689" w:rsidRDefault="00195B46" w:rsidP="00E87C08">
      <w:pPr>
        <w:pStyle w:val="Heading3"/>
        <w:jc w:val="center"/>
        <w:rPr>
          <w:rFonts w:ascii="Times New Roman" w:hAnsi="Times New Roman" w:cs="Times New Roman"/>
          <w:color w:val="FF0000"/>
        </w:rPr>
      </w:pPr>
    </w:p>
    <w:p w14:paraId="0AB03E2B" w14:textId="77777777" w:rsidR="00B10E10" w:rsidRPr="00B879A3" w:rsidRDefault="00CA161F" w:rsidP="00B10E10">
      <w:pPr>
        <w:pStyle w:val="Heading3"/>
        <w:jc w:val="center"/>
        <w:rPr>
          <w:rFonts w:ascii="Times New Roman" w:hAnsi="Times New Roman" w:cs="Times New Roman"/>
          <w:sz w:val="24"/>
          <w:szCs w:val="24"/>
        </w:rPr>
      </w:pPr>
      <w:r w:rsidRPr="00B879A3">
        <w:rPr>
          <w:rFonts w:ascii="Times New Roman" w:hAnsi="Times New Roman" w:cs="Times New Roman"/>
          <w:sz w:val="24"/>
          <w:szCs w:val="24"/>
        </w:rPr>
        <w:t>METS</w:t>
      </w:r>
      <w:r w:rsidR="00610BA8" w:rsidRPr="00B879A3">
        <w:rPr>
          <w:rFonts w:ascii="Times New Roman" w:hAnsi="Times New Roman" w:cs="Times New Roman"/>
          <w:sz w:val="24"/>
          <w:szCs w:val="24"/>
        </w:rPr>
        <w:t>A</w:t>
      </w:r>
      <w:r w:rsidRPr="00B879A3">
        <w:rPr>
          <w:rFonts w:ascii="Times New Roman" w:hAnsi="Times New Roman" w:cs="Times New Roman"/>
          <w:sz w:val="24"/>
          <w:szCs w:val="24"/>
        </w:rPr>
        <w:t>MATERJALI VEO</w:t>
      </w:r>
      <w:r w:rsidR="002D6F1C" w:rsidRPr="00B879A3">
        <w:rPr>
          <w:rFonts w:ascii="Times New Roman" w:hAnsi="Times New Roman" w:cs="Times New Roman"/>
          <w:sz w:val="24"/>
          <w:szCs w:val="24"/>
        </w:rPr>
        <w:t xml:space="preserve">LEPING </w:t>
      </w:r>
    </w:p>
    <w:p w14:paraId="264DA089" w14:textId="77777777" w:rsidR="00E87C08" w:rsidRPr="00B879A3" w:rsidRDefault="00E87C08" w:rsidP="00B10E10">
      <w:pPr>
        <w:pStyle w:val="Heading3"/>
        <w:jc w:val="center"/>
        <w:rPr>
          <w:rFonts w:ascii="Times New Roman" w:hAnsi="Times New Roman" w:cs="Times New Roman"/>
          <w:sz w:val="24"/>
          <w:szCs w:val="24"/>
        </w:rPr>
      </w:pPr>
      <w:r w:rsidRPr="00B879A3">
        <w:rPr>
          <w:rFonts w:ascii="Times New Roman" w:hAnsi="Times New Roman" w:cs="Times New Roman"/>
          <w:sz w:val="24"/>
          <w:szCs w:val="24"/>
        </w:rPr>
        <w:t xml:space="preserve">nr </w:t>
      </w:r>
      <w:r w:rsidR="00BF7034" w:rsidRPr="00B879A3">
        <w:rPr>
          <w:rFonts w:ascii="Times New Roman" w:hAnsi="Times New Roman" w:cs="Times New Roman"/>
          <w:sz w:val="24"/>
          <w:szCs w:val="24"/>
          <w:lang w:val="fi-FI" w:eastAsia="en-US"/>
        </w:rPr>
        <w:t>3-2.5.2/</w:t>
      </w:r>
      <w:r w:rsidR="00BF7034" w:rsidRPr="00B879A3">
        <w:rPr>
          <w:rFonts w:ascii="Times New Roman" w:hAnsi="Times New Roman" w:cs="Times New Roman"/>
          <w:sz w:val="24"/>
          <w:szCs w:val="24"/>
        </w:rPr>
        <w:fldChar w:fldCharType="begin"/>
      </w:r>
      <w:r w:rsidR="00BF7034" w:rsidRPr="00B879A3">
        <w:rPr>
          <w:rFonts w:ascii="Times New Roman" w:hAnsi="Times New Roman" w:cs="Times New Roman"/>
          <w:sz w:val="24"/>
          <w:szCs w:val="24"/>
        </w:rPr>
        <w:instrText xml:space="preserve"> MACROBUTTON  AcceptAllChangesInDoc [Sisesta number] </w:instrText>
      </w:r>
      <w:r w:rsidR="00BF7034" w:rsidRPr="00B879A3">
        <w:rPr>
          <w:rFonts w:ascii="Times New Roman" w:hAnsi="Times New Roman" w:cs="Times New Roman"/>
          <w:sz w:val="24"/>
          <w:szCs w:val="24"/>
        </w:rPr>
        <w:fldChar w:fldCharType="end"/>
      </w:r>
    </w:p>
    <w:p w14:paraId="0B1461FE" w14:textId="77777777" w:rsidR="00846ED2" w:rsidRPr="00B879A3" w:rsidRDefault="00604473" w:rsidP="00063B02">
      <w:pPr>
        <w:jc w:val="right"/>
      </w:pPr>
      <w:r w:rsidRPr="00B879A3">
        <w:tab/>
      </w:r>
      <w:r w:rsidRPr="00B879A3">
        <w:tab/>
      </w:r>
      <w:r w:rsidRPr="00B879A3">
        <w:tab/>
      </w:r>
      <w:r w:rsidR="004054A0" w:rsidRPr="00B879A3">
        <w:tab/>
      </w:r>
      <w:r w:rsidR="004054A0" w:rsidRPr="00B879A3">
        <w:tab/>
      </w:r>
      <w:r w:rsidR="004054A0" w:rsidRPr="00B879A3">
        <w:tab/>
      </w:r>
      <w:r w:rsidR="004054A0" w:rsidRPr="00B879A3">
        <w:tab/>
      </w:r>
      <w:r w:rsidR="00DA7E16" w:rsidRPr="00B879A3">
        <w:tab/>
      </w:r>
      <w:r w:rsidR="00DA7E16" w:rsidRPr="00B879A3">
        <w:tab/>
      </w:r>
      <w:r w:rsidR="00DA7E16" w:rsidRPr="00B879A3">
        <w:tab/>
      </w:r>
      <w:r w:rsidR="00DA7E16" w:rsidRPr="00B879A3">
        <w:tab/>
      </w:r>
      <w:r w:rsidR="00DA7E16" w:rsidRPr="00B879A3">
        <w:tab/>
      </w:r>
    </w:p>
    <w:p w14:paraId="280005EC" w14:textId="77777777" w:rsidR="00265AA9" w:rsidRPr="00B879A3" w:rsidRDefault="00265AA9" w:rsidP="00265AA9">
      <w:pPr>
        <w:jc w:val="right"/>
      </w:pPr>
      <w:r w:rsidRPr="00B879A3">
        <w:t>(</w:t>
      </w:r>
      <w:r w:rsidR="00A77C70" w:rsidRPr="00B879A3">
        <w:t>hiliseima digitaalallkirja kuupäev</w:t>
      </w:r>
      <w:r w:rsidRPr="00B879A3">
        <w:t>)</w:t>
      </w:r>
    </w:p>
    <w:p w14:paraId="23EFEE80" w14:textId="77777777" w:rsidR="004054A0" w:rsidRPr="00B879A3" w:rsidRDefault="004054A0" w:rsidP="00063B02">
      <w:pPr>
        <w:jc w:val="right"/>
      </w:pPr>
    </w:p>
    <w:p w14:paraId="469D6E14" w14:textId="77777777" w:rsidR="00750744" w:rsidRPr="00B879A3" w:rsidRDefault="00750744" w:rsidP="00BF7034">
      <w:pPr>
        <w:jc w:val="both"/>
        <w:outlineLvl w:val="0"/>
        <w:rPr>
          <w:b/>
        </w:rPr>
      </w:pPr>
    </w:p>
    <w:p w14:paraId="2094DD58" w14:textId="77777777" w:rsidR="00BF7034" w:rsidRPr="00B879A3" w:rsidRDefault="00BF7034" w:rsidP="00BF7034">
      <w:pPr>
        <w:jc w:val="both"/>
      </w:pPr>
      <w:r w:rsidRPr="00B879A3">
        <w:rPr>
          <w:bCs/>
        </w:rPr>
        <w:t>Riigimetsa Majandamise Keskus,</w:t>
      </w:r>
      <w:r w:rsidRPr="00B879A3">
        <w:rPr>
          <w:b/>
          <w:bCs/>
        </w:rPr>
        <w:t xml:space="preserve"> </w:t>
      </w:r>
      <w:r w:rsidRPr="00B879A3">
        <w:rPr>
          <w:bCs/>
        </w:rPr>
        <w:t xml:space="preserve">edaspidi </w:t>
      </w:r>
      <w:r w:rsidRPr="00B879A3">
        <w:rPr>
          <w:b/>
          <w:bCs/>
        </w:rPr>
        <w:t>RMK</w:t>
      </w:r>
      <w:r w:rsidRPr="00B879A3">
        <w:rPr>
          <w:bCs/>
        </w:rPr>
        <w:t xml:space="preserve"> või </w:t>
      </w:r>
      <w:r w:rsidR="002D6F1C" w:rsidRPr="00B879A3">
        <w:rPr>
          <w:b/>
          <w:bCs/>
        </w:rPr>
        <w:t>saatja</w:t>
      </w:r>
      <w:r w:rsidRPr="00B879A3">
        <w:rPr>
          <w:bCs/>
        </w:rPr>
        <w:t xml:space="preserve">, </w:t>
      </w:r>
      <w:r w:rsidRPr="00B879A3">
        <w:t xml:space="preserve">keda esindab </w:t>
      </w:r>
      <w:sdt>
        <w:sdtPr>
          <w:tag w:val="Riigimetsa Majandamise Keskuse "/>
          <w:id w:val="-1598098674"/>
          <w:placeholder>
            <w:docPart w:val="3F92185DFE9444A290F60CBE1DCCAF53"/>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B879A3">
            <w:t>[Vali sobiv]</w:t>
          </w:r>
        </w:sdtContent>
      </w:sdt>
      <w:r w:rsidRPr="00B879A3">
        <w:t xml:space="preserve"> </w:t>
      </w:r>
      <w:sdt>
        <w:sdtPr>
          <w:alias w:val="Vali kuupäev"/>
          <w:tag w:val="Vali kuupäev"/>
          <w:id w:val="-171967024"/>
          <w:placeholder>
            <w:docPart w:val="8EC8E9A79AFB432F8D47DA609876D228"/>
          </w:placeholder>
          <w:date>
            <w:dateFormat w:val="d.MM.yyyy"/>
            <w:lid w:val="et-EE"/>
            <w:storeMappedDataAs w:val="dateTime"/>
            <w:calendar w:val="gregorian"/>
          </w:date>
        </w:sdtPr>
        <w:sdtContent>
          <w:r w:rsidRPr="00B879A3">
            <w:t>[Vali kuupäev]</w:t>
          </w:r>
        </w:sdtContent>
      </w:sdt>
      <w:r w:rsidRPr="00B879A3">
        <w:t xml:space="preserve"> </w:t>
      </w:r>
      <w:sdt>
        <w:sdtPr>
          <w:id w:val="-775716232"/>
          <w:placeholder>
            <w:docPart w:val="3F92185DFE9444A290F60CBE1DCCAF53"/>
          </w:placeholder>
          <w:comboBox>
            <w:listItem w:displayText="otsuse" w:value="otsuse"/>
            <w:listItem w:displayText="käskkirja" w:value="käskkirja"/>
            <w:listItem w:displayText="volikirja" w:value="volikirja"/>
            <w:listItem w:displayText="määruse" w:value="määruse"/>
          </w:comboBox>
        </w:sdtPr>
        <w:sdtContent>
          <w:r w:rsidRPr="00B879A3">
            <w:t>[Vali sobiv]</w:t>
          </w:r>
        </w:sdtContent>
      </w:sdt>
      <w:r w:rsidRPr="00B879A3">
        <w:t xml:space="preserve"> nr </w:t>
      </w:r>
      <w:r w:rsidRPr="00B879A3">
        <w:fldChar w:fldCharType="begin"/>
      </w:r>
      <w:r w:rsidRPr="00B879A3">
        <w:instrText xml:space="preserve"> MACROBUTTON  AcceptAllChangesInDoc [Sisesta number] </w:instrText>
      </w:r>
      <w:r w:rsidRPr="00B879A3">
        <w:fldChar w:fldCharType="end"/>
      </w:r>
      <w:r w:rsidRPr="00B879A3">
        <w:t xml:space="preserve">alusel </w:t>
      </w:r>
      <w:r w:rsidRPr="00B879A3">
        <w:rPr>
          <w:rFonts w:eastAsia="Calibri"/>
        </w:rPr>
        <w:fldChar w:fldCharType="begin"/>
      </w:r>
      <w:r w:rsidRPr="00B879A3">
        <w:rPr>
          <w:rFonts w:eastAsia="Calibri"/>
        </w:rPr>
        <w:instrText xml:space="preserve"> MACROBUTTON  AcceptAllChangesInDoc [Sisesta ametinimetus] </w:instrText>
      </w:r>
      <w:r w:rsidRPr="00B879A3">
        <w:rPr>
          <w:rFonts w:eastAsia="Calibri"/>
        </w:rPr>
        <w:fldChar w:fldCharType="end"/>
      </w:r>
      <w:r w:rsidRPr="00B879A3">
        <w:rPr>
          <w:rFonts w:eastAsia="Calibri"/>
        </w:rPr>
        <w:t xml:space="preserve"> </w:t>
      </w:r>
      <w:r w:rsidRPr="00B879A3">
        <w:rPr>
          <w:rFonts w:eastAsia="Calibri"/>
        </w:rPr>
        <w:fldChar w:fldCharType="begin"/>
      </w:r>
      <w:r w:rsidRPr="00B879A3">
        <w:rPr>
          <w:rFonts w:eastAsia="Calibri"/>
        </w:rPr>
        <w:instrText xml:space="preserve"> MACROBUTTON  AcceptAllChangesInDoc [Sisesta eesnimi ja perekonnanimi] </w:instrText>
      </w:r>
      <w:r w:rsidRPr="00B879A3">
        <w:rPr>
          <w:rFonts w:eastAsia="Calibri"/>
        </w:rPr>
        <w:fldChar w:fldCharType="end"/>
      </w:r>
      <w:r w:rsidRPr="00B879A3">
        <w:t>, ühelt poolt,</w:t>
      </w:r>
    </w:p>
    <w:p w14:paraId="09FC37EA" w14:textId="77777777" w:rsidR="00BF7034" w:rsidRPr="00B879A3" w:rsidRDefault="00BF7034" w:rsidP="00BF7034">
      <w:pPr>
        <w:jc w:val="both"/>
        <w:outlineLvl w:val="0"/>
        <w:rPr>
          <w:b/>
        </w:rPr>
      </w:pPr>
    </w:p>
    <w:p w14:paraId="2BF9AF4D" w14:textId="77777777" w:rsidR="00BF7034" w:rsidRPr="00B879A3" w:rsidRDefault="00BF7034" w:rsidP="00BF7034">
      <w:pPr>
        <w:jc w:val="both"/>
        <w:rPr>
          <w:rFonts w:eastAsia="Calibri"/>
        </w:rPr>
      </w:pPr>
      <w:r w:rsidRPr="00B879A3">
        <w:t xml:space="preserve">ja </w:t>
      </w:r>
      <w:r w:rsidRPr="00B879A3">
        <w:fldChar w:fldCharType="begin"/>
      </w:r>
      <w:r w:rsidRPr="00B879A3">
        <w:instrText xml:space="preserve"> MACROBUTTON  AcceptAllChangesInDoc [Sisesta juriidilise isiku nimi], </w:instrText>
      </w:r>
      <w:r w:rsidRPr="00B879A3">
        <w:fldChar w:fldCharType="end"/>
      </w:r>
      <w:r w:rsidRPr="00B879A3">
        <w:rPr>
          <w:bCs/>
        </w:rPr>
        <w:t xml:space="preserve">edaspidi </w:t>
      </w:r>
      <w:r w:rsidR="00264C85" w:rsidRPr="00B879A3">
        <w:rPr>
          <w:b/>
          <w:bCs/>
        </w:rPr>
        <w:t>vedaja</w:t>
      </w:r>
      <w:r w:rsidRPr="00B879A3">
        <w:rPr>
          <w:bCs/>
        </w:rPr>
        <w:t xml:space="preserve">, </w:t>
      </w:r>
      <w:r w:rsidRPr="00B879A3">
        <w:rPr>
          <w:iCs/>
        </w:rPr>
        <w:t xml:space="preserve">keda esindab </w:t>
      </w:r>
      <w:sdt>
        <w:sdtPr>
          <w:tag w:val="Riigimetsa Majandamise Keskuse "/>
          <w:id w:val="219788717"/>
          <w:placeholder>
            <w:docPart w:val="48A62601EEBA415BAD6C0675E6988D7C"/>
          </w:placeholder>
          <w:comboBox>
            <w:listItem w:displayText="põhikirja" w:value="põhikirja"/>
            <w:listItem w:displayText="volikirja" w:value="volikirja"/>
          </w:comboBox>
        </w:sdtPr>
        <w:sdtContent>
          <w:r w:rsidRPr="00B879A3">
            <w:t>[Vali sobiv]</w:t>
          </w:r>
        </w:sdtContent>
      </w:sdt>
      <w:r w:rsidRPr="00B879A3">
        <w:rPr>
          <w:iCs/>
        </w:rPr>
        <w:t xml:space="preserve"> alusel </w:t>
      </w:r>
      <w:r w:rsidRPr="00B879A3">
        <w:rPr>
          <w:rFonts w:eastAsia="Calibri"/>
        </w:rPr>
        <w:fldChar w:fldCharType="begin"/>
      </w:r>
      <w:r w:rsidRPr="00B879A3">
        <w:rPr>
          <w:rFonts w:eastAsia="Calibri"/>
        </w:rPr>
        <w:instrText xml:space="preserve"> MACROBUTTON  AcceptAllChangesInDoc [Sisesta ametinimetus] </w:instrText>
      </w:r>
      <w:r w:rsidRPr="00B879A3">
        <w:rPr>
          <w:rFonts w:eastAsia="Calibri"/>
        </w:rPr>
        <w:fldChar w:fldCharType="end"/>
      </w:r>
      <w:r w:rsidRPr="00B879A3">
        <w:rPr>
          <w:rFonts w:eastAsia="Calibri"/>
        </w:rPr>
        <w:fldChar w:fldCharType="begin"/>
      </w:r>
      <w:r w:rsidRPr="00B879A3">
        <w:rPr>
          <w:rFonts w:eastAsia="Calibri"/>
        </w:rPr>
        <w:instrText xml:space="preserve"> MACROBUTTON  AcceptAllChangesInDoc [Sisesta eesnimi ja perekonnanimi], </w:instrText>
      </w:r>
      <w:r w:rsidRPr="00B879A3">
        <w:rPr>
          <w:rFonts w:eastAsia="Calibri"/>
        </w:rPr>
        <w:fldChar w:fldCharType="end"/>
      </w:r>
      <w:r w:rsidRPr="00B879A3">
        <w:rPr>
          <w:rFonts w:eastAsia="Calibri"/>
        </w:rPr>
        <w:t>teiselt poolt,</w:t>
      </w:r>
    </w:p>
    <w:p w14:paraId="24C6E5A8" w14:textId="77777777" w:rsidR="00BF7034" w:rsidRPr="00B879A3" w:rsidRDefault="00BF7034" w:rsidP="00BF7034">
      <w:pPr>
        <w:jc w:val="both"/>
        <w:rPr>
          <w:rFonts w:eastAsia="Calibri"/>
        </w:rPr>
      </w:pPr>
    </w:p>
    <w:p w14:paraId="7D6518D9" w14:textId="77777777" w:rsidR="00BF7034" w:rsidRPr="00B879A3" w:rsidRDefault="00BF7034" w:rsidP="00BF7034">
      <w:pPr>
        <w:jc w:val="both"/>
      </w:pPr>
      <w:r w:rsidRPr="00B879A3">
        <w:t xml:space="preserve">keda nimetatakse edaspidi </w:t>
      </w:r>
      <w:r w:rsidRPr="00B879A3">
        <w:rPr>
          <w:b/>
        </w:rPr>
        <w:t xml:space="preserve">pool </w:t>
      </w:r>
      <w:r w:rsidRPr="00B879A3">
        <w:t xml:space="preserve">või ühiselt </w:t>
      </w:r>
      <w:r w:rsidRPr="00B879A3">
        <w:rPr>
          <w:b/>
        </w:rPr>
        <w:t>pooled</w:t>
      </w:r>
      <w:r w:rsidRPr="00B879A3">
        <w:t>,</w:t>
      </w:r>
    </w:p>
    <w:p w14:paraId="2A772D3A" w14:textId="77777777" w:rsidR="00BF7034" w:rsidRPr="00B879A3" w:rsidRDefault="00BF7034" w:rsidP="00BF7034">
      <w:pPr>
        <w:jc w:val="both"/>
        <w:outlineLvl w:val="0"/>
        <w:rPr>
          <w:b/>
        </w:rPr>
      </w:pPr>
    </w:p>
    <w:p w14:paraId="390ECF3B" w14:textId="77777777" w:rsidR="00A77C70" w:rsidRPr="00B879A3" w:rsidRDefault="00A77C70" w:rsidP="00A77C70">
      <w:pPr>
        <w:jc w:val="both"/>
      </w:pPr>
      <w:r w:rsidRPr="00B879A3">
        <w:t xml:space="preserve">sõlmisid käesoleva lepingu, edaspidi </w:t>
      </w:r>
      <w:r w:rsidRPr="00B879A3">
        <w:rPr>
          <w:b/>
          <w:bCs/>
        </w:rPr>
        <w:t xml:space="preserve">leping, </w:t>
      </w:r>
      <w:sdt>
        <w:sdtPr>
          <w:rPr>
            <w:bCs/>
          </w:rPr>
          <w:tag w:val="Riigimetsa Majandamise Keskuse "/>
          <w:id w:val="-1727522968"/>
          <w:placeholder>
            <w:docPart w:val="FDE4314730BC459085D5270ED14F2F1D"/>
          </w:placeholder>
          <w:comboBox>
            <w:listItem w:displayText="hange" w:value="hange"/>
            <w:listItem w:displayText="riigihange" w:value="riigihange"/>
          </w:comboBox>
        </w:sdtPr>
        <w:sdtContent>
          <w:r w:rsidRPr="00B879A3">
            <w:rPr>
              <w:bCs/>
            </w:rPr>
            <w:t>[Vali sobiv]</w:t>
          </w:r>
        </w:sdtContent>
      </w:sdt>
      <w:r w:rsidRPr="00B879A3">
        <w:rPr>
          <w:bCs/>
        </w:rPr>
        <w:t xml:space="preserve"> </w:t>
      </w:r>
      <w:r w:rsidRPr="00B879A3">
        <w:t>1-47/</w:t>
      </w:r>
      <w:r w:rsidRPr="00B879A3">
        <w:rPr>
          <w:lang w:val="en-AU"/>
        </w:rPr>
        <w:fldChar w:fldCharType="begin"/>
      </w:r>
      <w:r w:rsidRPr="00B879A3">
        <w:rPr>
          <w:lang w:val="en-AU"/>
        </w:rPr>
        <w:instrText xml:space="preserve"> MACROBUTTON  AcceptAllChangesInDocAndStopTracking [Sisesta number]</w:instrText>
      </w:r>
      <w:r w:rsidRPr="00B879A3">
        <w:fldChar w:fldCharType="end"/>
      </w:r>
      <w:r w:rsidRPr="00B879A3">
        <w:t>„</w:t>
      </w:r>
      <w:r w:rsidRPr="00B879A3">
        <w:rPr>
          <w:lang w:val="en-AU"/>
        </w:rPr>
        <w:fldChar w:fldCharType="begin"/>
      </w:r>
      <w:r w:rsidRPr="00B879A3">
        <w:rPr>
          <w:lang w:val="en-AU"/>
        </w:rPr>
        <w:instrText xml:space="preserve"> MACROBUTTON  AcceptAllChangesInDocAndStopTracking [Sisesta pealkiri]</w:instrText>
      </w:r>
      <w:r w:rsidRPr="00B879A3">
        <w:fldChar w:fldCharType="end"/>
      </w:r>
      <w:r w:rsidRPr="00B879A3">
        <w:t xml:space="preserve">“ (viitenumber </w:t>
      </w:r>
      <w:r w:rsidRPr="00B879A3">
        <w:rPr>
          <w:lang w:val="en-AU"/>
        </w:rPr>
        <w:fldChar w:fldCharType="begin"/>
      </w:r>
      <w:r w:rsidRPr="00B879A3">
        <w:rPr>
          <w:lang w:val="en-AU"/>
        </w:rPr>
        <w:instrText xml:space="preserve"> MACROBUTTON  AcceptAllChangesInDocAndStopTracking [Sisesta number]</w:instrText>
      </w:r>
      <w:r w:rsidRPr="00B879A3">
        <w:fldChar w:fldCharType="end"/>
      </w:r>
      <w:r w:rsidRPr="00B879A3">
        <w:t>) tulemusena alljärgnevas:</w:t>
      </w:r>
    </w:p>
    <w:p w14:paraId="0830D704" w14:textId="77777777" w:rsidR="00E87C08" w:rsidRPr="00B879A3" w:rsidRDefault="00E87C08" w:rsidP="00E87C08">
      <w:pPr>
        <w:jc w:val="both"/>
        <w:outlineLvl w:val="0"/>
        <w:rPr>
          <w:b/>
        </w:rPr>
      </w:pPr>
    </w:p>
    <w:p w14:paraId="54B559FE" w14:textId="77777777" w:rsidR="00750744" w:rsidRPr="00B879A3" w:rsidRDefault="00E87C08" w:rsidP="00167757">
      <w:pPr>
        <w:numPr>
          <w:ilvl w:val="0"/>
          <w:numId w:val="3"/>
        </w:numPr>
        <w:jc w:val="both"/>
        <w:outlineLvl w:val="0"/>
        <w:rPr>
          <w:b/>
        </w:rPr>
      </w:pPr>
      <w:r w:rsidRPr="00B879A3">
        <w:rPr>
          <w:b/>
        </w:rPr>
        <w:t>Mõisted</w:t>
      </w:r>
    </w:p>
    <w:p w14:paraId="4C4A3F30" w14:textId="77777777" w:rsidR="00E87C08" w:rsidRPr="00B879A3" w:rsidRDefault="00E87C08" w:rsidP="00485338">
      <w:pPr>
        <w:numPr>
          <w:ilvl w:val="1"/>
          <w:numId w:val="3"/>
        </w:numPr>
        <w:tabs>
          <w:tab w:val="num" w:pos="567"/>
        </w:tabs>
        <w:ind w:left="567" w:hanging="567"/>
        <w:jc w:val="both"/>
        <w:outlineLvl w:val="0"/>
      </w:pPr>
      <w:r w:rsidRPr="00B879A3">
        <w:rPr>
          <w:b/>
          <w:bCs/>
        </w:rPr>
        <w:t>Metsamaterjal</w:t>
      </w:r>
      <w:r w:rsidR="00BF7034" w:rsidRPr="00B879A3">
        <w:t xml:space="preserve"> –  </w:t>
      </w:r>
      <w:r w:rsidR="0051318F" w:rsidRPr="00B879A3">
        <w:t>langetatud puu järkamisel saadud sortiment</w:t>
      </w:r>
      <w:r w:rsidRPr="00B879A3">
        <w:t>.</w:t>
      </w:r>
    </w:p>
    <w:p w14:paraId="5766ED14" w14:textId="77777777" w:rsidR="00996C5F" w:rsidRPr="00B879A3" w:rsidRDefault="00720C17" w:rsidP="00485338">
      <w:pPr>
        <w:numPr>
          <w:ilvl w:val="1"/>
          <w:numId w:val="3"/>
        </w:numPr>
        <w:tabs>
          <w:tab w:val="num" w:pos="567"/>
        </w:tabs>
        <w:ind w:left="567" w:hanging="567"/>
        <w:jc w:val="both"/>
        <w:outlineLvl w:val="0"/>
      </w:pPr>
      <w:r w:rsidRPr="00B879A3">
        <w:rPr>
          <w:b/>
        </w:rPr>
        <w:t xml:space="preserve">Sort – </w:t>
      </w:r>
      <w:r w:rsidR="00996C5F" w:rsidRPr="00B879A3">
        <w:t xml:space="preserve"> </w:t>
      </w:r>
      <w:r w:rsidR="006C3D21" w:rsidRPr="00B879A3">
        <w:t>sortimendi alamliik, mis iseloomustab varutud toote kvaliteeti ja parameetreid</w:t>
      </w:r>
      <w:r w:rsidR="00BF7034" w:rsidRPr="00B879A3">
        <w:t xml:space="preserve"> ning mille nimetuses sisaldub vahelaoplatsil p</w:t>
      </w:r>
      <w:r w:rsidR="006C3D21" w:rsidRPr="00B879A3">
        <w:t>uidu virnale märgitav universaalne tunnuskood.</w:t>
      </w:r>
    </w:p>
    <w:p w14:paraId="22A1ED89" w14:textId="77777777" w:rsidR="004603EB" w:rsidRPr="00B879A3" w:rsidRDefault="004603EB" w:rsidP="00485338">
      <w:pPr>
        <w:numPr>
          <w:ilvl w:val="1"/>
          <w:numId w:val="3"/>
        </w:numPr>
        <w:tabs>
          <w:tab w:val="num" w:pos="567"/>
        </w:tabs>
        <w:ind w:left="567" w:hanging="567"/>
        <w:jc w:val="both"/>
        <w:outlineLvl w:val="0"/>
      </w:pPr>
      <w:r w:rsidRPr="00B879A3">
        <w:rPr>
          <w:b/>
          <w:bCs/>
        </w:rPr>
        <w:t>Puiduveoteenus ehk vedu</w:t>
      </w:r>
      <w:r w:rsidRPr="00B879A3">
        <w:t xml:space="preserve"> – </w:t>
      </w:r>
      <w:r w:rsidR="00264C85" w:rsidRPr="00B879A3">
        <w:t>vedaja</w:t>
      </w:r>
      <w:r w:rsidRPr="00B879A3">
        <w:t xml:space="preserve"> poolt metsamaterjali veo korraldamine ja vedamine metsaveo autorongiga või metsaveoautoga, milles sisaldub metsamaterjali pealelaadimine lähtekohas, veose kinnitamine, koorma koguse hindamine, koorma saatedokumentide täitmine, enne lähtekohast lahkumist RMK teavitamine ja vajalike andmete edastamine e-veoselehe vahendusel, vedu sihtkohta (sh laeva kõrvale kaile), mahalaadimine ja saatedokumentidega üleandmine metsamaterjali saajale vastavalt RMK poolt esitatud tingimustele ja RMK teavitamine e-veoselehe vahendusel metsamaterjali sihtkohta jõudmisest </w:t>
      </w:r>
      <w:r w:rsidRPr="00B879A3">
        <w:rPr>
          <w:noProof/>
        </w:rPr>
        <w:t xml:space="preserve">ja koormaga teekonna pikkusest </w:t>
      </w:r>
      <w:r w:rsidRPr="00B879A3">
        <w:t>ning koormata teekonna pikkusest järgmisesse lähtekohta (vahelaoplatsi). Samuti sisaldab teenus vajadusel m</w:t>
      </w:r>
      <w:r w:rsidRPr="00B879A3">
        <w:rPr>
          <w:noProof/>
        </w:rPr>
        <w:t xml:space="preserve">etsamaterjali sorteerimist ja vajadusel RMK ühest vahelaoplatsist teisse vahelaoplatsi vedamist (vahelaost-vahelattu vedu). </w:t>
      </w:r>
    </w:p>
    <w:p w14:paraId="39226F5F" w14:textId="1C01B525" w:rsidR="00E87C08" w:rsidRPr="00B879A3" w:rsidRDefault="00E87C08" w:rsidP="003826E5">
      <w:pPr>
        <w:numPr>
          <w:ilvl w:val="1"/>
          <w:numId w:val="3"/>
        </w:numPr>
        <w:tabs>
          <w:tab w:val="num" w:pos="567"/>
        </w:tabs>
        <w:spacing w:line="259" w:lineRule="auto"/>
        <w:ind w:left="567" w:hanging="567"/>
        <w:jc w:val="both"/>
        <w:rPr>
          <w:b/>
        </w:rPr>
      </w:pPr>
      <w:r w:rsidRPr="00B879A3">
        <w:rPr>
          <w:b/>
          <w:bCs/>
        </w:rPr>
        <w:t xml:space="preserve">Veoperiood </w:t>
      </w:r>
      <w:r w:rsidRPr="00B879A3">
        <w:t>–</w:t>
      </w:r>
      <w:r w:rsidR="00691344" w:rsidRPr="00B879A3">
        <w:t xml:space="preserve"> </w:t>
      </w:r>
      <w:r w:rsidR="4DE2B8E2" w:rsidRPr="00B879A3">
        <w:rPr>
          <w:bCs/>
        </w:rPr>
        <w:t xml:space="preserve">sätestatakse </w:t>
      </w:r>
      <w:r w:rsidR="4DE2B8E2" w:rsidRPr="00B879A3">
        <w:t>dünaamilise hankesüsteemi seotud</w:t>
      </w:r>
      <w:r w:rsidR="4DE2B8E2" w:rsidRPr="00B879A3">
        <w:rPr>
          <w:bCs/>
        </w:rPr>
        <w:t xml:space="preserve"> hankes</w:t>
      </w:r>
      <w:r w:rsidR="003E2FB9" w:rsidRPr="00B879A3">
        <w:rPr>
          <w:b/>
        </w:rPr>
        <w:t>.</w:t>
      </w:r>
      <w:r w:rsidRPr="00B879A3">
        <w:rPr>
          <w:b/>
        </w:rPr>
        <w:t xml:space="preserve"> </w:t>
      </w:r>
    </w:p>
    <w:p w14:paraId="791757BD" w14:textId="77777777" w:rsidR="00E87C08" w:rsidRPr="00B879A3" w:rsidRDefault="00E87C08" w:rsidP="00485338">
      <w:pPr>
        <w:numPr>
          <w:ilvl w:val="1"/>
          <w:numId w:val="3"/>
        </w:numPr>
        <w:tabs>
          <w:tab w:val="num" w:pos="567"/>
        </w:tabs>
        <w:ind w:left="567" w:hanging="567"/>
        <w:jc w:val="both"/>
        <w:outlineLvl w:val="0"/>
      </w:pPr>
      <w:r w:rsidRPr="00B879A3">
        <w:rPr>
          <w:b/>
        </w:rPr>
        <w:t xml:space="preserve">Päev </w:t>
      </w:r>
      <w:r w:rsidR="00FE4643" w:rsidRPr="00B879A3">
        <w:t>– kalendripäev.</w:t>
      </w:r>
    </w:p>
    <w:p w14:paraId="0F8DF1C3" w14:textId="77777777" w:rsidR="00E87C08" w:rsidRPr="00B879A3" w:rsidRDefault="00E87C08" w:rsidP="00485338">
      <w:pPr>
        <w:numPr>
          <w:ilvl w:val="1"/>
          <w:numId w:val="3"/>
        </w:numPr>
        <w:tabs>
          <w:tab w:val="num" w:pos="567"/>
        </w:tabs>
        <w:ind w:left="567" w:hanging="567"/>
        <w:jc w:val="both"/>
        <w:outlineLvl w:val="0"/>
      </w:pPr>
      <w:r w:rsidRPr="00B879A3">
        <w:rPr>
          <w:b/>
        </w:rPr>
        <w:t xml:space="preserve">Saaja </w:t>
      </w:r>
      <w:r w:rsidR="00BF7034" w:rsidRPr="00B879A3">
        <w:t>– RMK m</w:t>
      </w:r>
      <w:r w:rsidRPr="00B879A3">
        <w:t>etsamat</w:t>
      </w:r>
      <w:r w:rsidR="00BF7034" w:rsidRPr="00B879A3">
        <w:t>erjali ostja, kellele veetakse m</w:t>
      </w:r>
      <w:r w:rsidRPr="00B879A3">
        <w:t>etsamaterjali</w:t>
      </w:r>
      <w:r w:rsidR="000A4C40" w:rsidRPr="00B879A3">
        <w:t xml:space="preserve"> või RMK, kui veetakse RMK teisse vahelattu</w:t>
      </w:r>
      <w:r w:rsidRPr="00B879A3">
        <w:t xml:space="preserve">. </w:t>
      </w:r>
    </w:p>
    <w:p w14:paraId="5380824E" w14:textId="77777777" w:rsidR="00793C93" w:rsidRPr="00B879A3" w:rsidRDefault="00793C93" w:rsidP="00485338">
      <w:pPr>
        <w:numPr>
          <w:ilvl w:val="1"/>
          <w:numId w:val="3"/>
        </w:numPr>
        <w:tabs>
          <w:tab w:val="num" w:pos="567"/>
        </w:tabs>
        <w:ind w:left="567" w:hanging="567"/>
        <w:jc w:val="both"/>
        <w:outlineLvl w:val="0"/>
      </w:pPr>
      <w:r w:rsidRPr="00B879A3">
        <w:rPr>
          <w:b/>
        </w:rPr>
        <w:t>Lähtekoht ehk vahelaoplats</w:t>
      </w:r>
      <w:r w:rsidR="004A1DF0" w:rsidRPr="00B879A3">
        <w:rPr>
          <w:b/>
        </w:rPr>
        <w:t xml:space="preserve"> – </w:t>
      </w:r>
      <w:r w:rsidR="00DD70B2" w:rsidRPr="00B879A3">
        <w:t xml:space="preserve">RMK </w:t>
      </w:r>
      <w:r w:rsidR="00BF7034" w:rsidRPr="00B879A3">
        <w:t>m</w:t>
      </w:r>
      <w:r w:rsidRPr="00B879A3">
        <w:t xml:space="preserve">etsamaterjali peale laadimise koht. </w:t>
      </w:r>
    </w:p>
    <w:p w14:paraId="0413DA95" w14:textId="77777777" w:rsidR="00DD70B2" w:rsidRPr="00B879A3" w:rsidRDefault="00DD70B2" w:rsidP="00485338">
      <w:pPr>
        <w:numPr>
          <w:ilvl w:val="1"/>
          <w:numId w:val="3"/>
        </w:numPr>
        <w:tabs>
          <w:tab w:val="num" w:pos="567"/>
        </w:tabs>
        <w:ind w:left="567" w:hanging="567"/>
        <w:jc w:val="both"/>
        <w:outlineLvl w:val="0"/>
      </w:pPr>
      <w:r w:rsidRPr="00B879A3">
        <w:rPr>
          <w:b/>
        </w:rPr>
        <w:t xml:space="preserve">Sihtkoht – </w:t>
      </w:r>
      <w:r w:rsidR="00BF7034" w:rsidRPr="00B879A3">
        <w:t>RMK m</w:t>
      </w:r>
      <w:r w:rsidRPr="00B879A3">
        <w:t xml:space="preserve">etsamaterjali mahalaadimise </w:t>
      </w:r>
      <w:r w:rsidR="00BF7034" w:rsidRPr="00B879A3">
        <w:t>koht s</w:t>
      </w:r>
      <w:r w:rsidRPr="00B879A3">
        <w:t>aaja juures</w:t>
      </w:r>
      <w:r w:rsidR="00550994" w:rsidRPr="00B879A3">
        <w:t>, mis asub valdavalt Eestis</w:t>
      </w:r>
      <w:r w:rsidRPr="00B879A3">
        <w:t>.</w:t>
      </w:r>
    </w:p>
    <w:p w14:paraId="08B53D5B" w14:textId="721EFEFA" w:rsidR="00E87C08" w:rsidRPr="00B879A3" w:rsidRDefault="00E87C08" w:rsidP="00485338">
      <w:pPr>
        <w:numPr>
          <w:ilvl w:val="1"/>
          <w:numId w:val="3"/>
        </w:numPr>
        <w:tabs>
          <w:tab w:val="num" w:pos="567"/>
        </w:tabs>
        <w:ind w:left="567" w:hanging="567"/>
        <w:jc w:val="both"/>
        <w:outlineLvl w:val="0"/>
      </w:pPr>
      <w:r w:rsidRPr="00B879A3">
        <w:rPr>
          <w:b/>
          <w:bCs/>
        </w:rPr>
        <w:t xml:space="preserve">Veoajagraafik </w:t>
      </w:r>
      <w:r w:rsidRPr="00B879A3">
        <w:t xml:space="preserve">– </w:t>
      </w:r>
      <w:r w:rsidR="11494107" w:rsidRPr="00B879A3">
        <w:t xml:space="preserve"> sätestatakse dünaamilise hankesüsteemi seotud hankes</w:t>
      </w:r>
      <w:r w:rsidRPr="00B879A3">
        <w:t xml:space="preserve">. </w:t>
      </w:r>
    </w:p>
    <w:p w14:paraId="2BFF7A84" w14:textId="2A28C258" w:rsidR="00556F8B" w:rsidRPr="00B879A3" w:rsidRDefault="00EE7B8A" w:rsidP="00244F83">
      <w:pPr>
        <w:numPr>
          <w:ilvl w:val="1"/>
          <w:numId w:val="3"/>
        </w:numPr>
        <w:ind w:left="567" w:hanging="567"/>
        <w:jc w:val="both"/>
        <w:outlineLvl w:val="0"/>
      </w:pPr>
      <w:r w:rsidRPr="00B879A3">
        <w:rPr>
          <w:b/>
          <w:bCs/>
        </w:rPr>
        <w:t>H</w:t>
      </w:r>
      <w:r w:rsidR="00556F8B" w:rsidRPr="00B879A3">
        <w:rPr>
          <w:b/>
          <w:bCs/>
        </w:rPr>
        <w:t>innaraamistik –</w:t>
      </w:r>
      <w:r w:rsidR="00556F8B" w:rsidRPr="00B879A3">
        <w:t xml:space="preserve"> </w:t>
      </w:r>
      <w:r w:rsidR="004021E9" w:rsidRPr="00B879A3">
        <w:t>saatja</w:t>
      </w:r>
      <w:r w:rsidR="00556F8B" w:rsidRPr="00B879A3">
        <w:t xml:space="preserve"> poolt välja</w:t>
      </w:r>
      <w:r w:rsidR="005316EA" w:rsidRPr="00B879A3">
        <w:t xml:space="preserve"> </w:t>
      </w:r>
      <w:r w:rsidR="00556F8B" w:rsidRPr="00B879A3">
        <w:t xml:space="preserve">töötatud ning </w:t>
      </w:r>
      <w:r w:rsidR="008636FA" w:rsidRPr="00B879A3">
        <w:t>lepingus</w:t>
      </w:r>
      <w:r w:rsidR="00556F8B" w:rsidRPr="00B879A3">
        <w:t xml:space="preserve"> kasutatav puiduveoteenus</w:t>
      </w:r>
      <w:r w:rsidR="0014163E" w:rsidRPr="00B879A3">
        <w:t xml:space="preserve">e </w:t>
      </w:r>
      <w:r w:rsidR="00556F8B" w:rsidRPr="00B879A3">
        <w:t xml:space="preserve">tasustamise süsteem, mida </w:t>
      </w:r>
      <w:r w:rsidR="00E40CCB" w:rsidRPr="00B879A3">
        <w:t xml:space="preserve">saatja </w:t>
      </w:r>
      <w:r w:rsidR="00556F8B" w:rsidRPr="00B879A3">
        <w:t xml:space="preserve">kaasajastab vastavalt </w:t>
      </w:r>
      <w:r w:rsidR="008636FA" w:rsidRPr="00B879A3">
        <w:t>lepingus</w:t>
      </w:r>
      <w:r w:rsidR="00556F8B" w:rsidRPr="00B879A3">
        <w:t xml:space="preserve"> kirjeldatud näitajate muutustele ning mis võimaldab teenuste tasustamisel arvesse võtta valdkonna jaoks iseloomulikke ning asjakohaseid tehnilisi, looduslikke ja majanduslikke asjaolusid. </w:t>
      </w:r>
    </w:p>
    <w:p w14:paraId="586FD29B" w14:textId="77777777" w:rsidR="004B44A4" w:rsidRPr="00B879A3" w:rsidRDefault="004B44A4" w:rsidP="004B44A4">
      <w:pPr>
        <w:numPr>
          <w:ilvl w:val="1"/>
          <w:numId w:val="3"/>
        </w:numPr>
        <w:tabs>
          <w:tab w:val="num" w:pos="567"/>
        </w:tabs>
        <w:ind w:left="567" w:hanging="567"/>
        <w:jc w:val="both"/>
        <w:outlineLvl w:val="0"/>
      </w:pPr>
      <w:r w:rsidRPr="00B879A3">
        <w:rPr>
          <w:b/>
          <w:bCs/>
        </w:rPr>
        <w:t xml:space="preserve">Hinnakoefitsent </w:t>
      </w:r>
      <w:r w:rsidRPr="00B879A3">
        <w:t xml:space="preserve">– vedaja poolt pakutud koefitsient RMK puiduveo „Hinnaraamistik 2022 hinnaparanditega“ 1,000 tasemele, edaspidi </w:t>
      </w:r>
      <w:r w:rsidRPr="00B879A3">
        <w:rPr>
          <w:b/>
          <w:bCs/>
        </w:rPr>
        <w:t>RMK puiduveo hinnaraamistiku 1,000 tase</w:t>
      </w:r>
      <w:r w:rsidRPr="00B879A3">
        <w:t xml:space="preserve">. </w:t>
      </w:r>
    </w:p>
    <w:p w14:paraId="162A3116" w14:textId="765F78C0" w:rsidR="00601B25" w:rsidRPr="00B879A3" w:rsidRDefault="00601B25" w:rsidP="003826E5">
      <w:pPr>
        <w:pStyle w:val="ListParagraph"/>
        <w:numPr>
          <w:ilvl w:val="1"/>
          <w:numId w:val="3"/>
        </w:numPr>
        <w:jc w:val="both"/>
      </w:pPr>
      <w:r w:rsidRPr="00B879A3">
        <w:rPr>
          <w:b/>
          <w:bCs/>
        </w:rPr>
        <w:lastRenderedPageBreak/>
        <w:t xml:space="preserve">Baashinnaraamistik - </w:t>
      </w:r>
      <w:r w:rsidRPr="00B879A3">
        <w:t xml:space="preserve">vedaja poolt riigihankes pakutud hinnakoefitsiendi korrutamisel RMK puiduveoteenuse hinnaraamistiku 1,000 tasemega leitud puiduveoteenuse hind. </w:t>
      </w:r>
    </w:p>
    <w:p w14:paraId="7A611DC3" w14:textId="77777777" w:rsidR="00EE6A7B" w:rsidRPr="00B879A3" w:rsidRDefault="00EE6A7B" w:rsidP="00485338">
      <w:pPr>
        <w:numPr>
          <w:ilvl w:val="1"/>
          <w:numId w:val="3"/>
        </w:numPr>
        <w:tabs>
          <w:tab w:val="num" w:pos="567"/>
        </w:tabs>
        <w:ind w:left="567" w:hanging="567"/>
        <w:jc w:val="both"/>
        <w:outlineLvl w:val="0"/>
      </w:pPr>
      <w:r w:rsidRPr="00B879A3">
        <w:rPr>
          <w:b/>
        </w:rPr>
        <w:t xml:space="preserve">Veonädal </w:t>
      </w:r>
      <w:r w:rsidR="00637F47" w:rsidRPr="00B879A3">
        <w:rPr>
          <w:b/>
        </w:rPr>
        <w:t>–</w:t>
      </w:r>
      <w:r w:rsidRPr="00B879A3">
        <w:rPr>
          <w:b/>
        </w:rPr>
        <w:t xml:space="preserve"> </w:t>
      </w:r>
      <w:r w:rsidR="00637F47" w:rsidRPr="00B879A3">
        <w:rPr>
          <w:bCs/>
        </w:rPr>
        <w:t>kalendrinädal ehk</w:t>
      </w:r>
      <w:r w:rsidR="00637F47" w:rsidRPr="00B879A3">
        <w:rPr>
          <w:b/>
        </w:rPr>
        <w:t xml:space="preserve"> </w:t>
      </w:r>
      <w:r w:rsidRPr="00B879A3">
        <w:t xml:space="preserve">nädalane periood esmaspäeva 0:00st kuni pühapäev 24:00ni. </w:t>
      </w:r>
    </w:p>
    <w:p w14:paraId="7ABFC3B1" w14:textId="77777777" w:rsidR="00E87C08" w:rsidRPr="00B879A3" w:rsidRDefault="00E87C08" w:rsidP="00EE6A7B">
      <w:pPr>
        <w:numPr>
          <w:ilvl w:val="1"/>
          <w:numId w:val="3"/>
        </w:numPr>
        <w:ind w:left="567" w:hanging="567"/>
        <w:jc w:val="both"/>
        <w:outlineLvl w:val="0"/>
      </w:pPr>
      <w:r w:rsidRPr="00B879A3">
        <w:rPr>
          <w:b/>
        </w:rPr>
        <w:t>Läbisõidu kasutuse koefitsient</w:t>
      </w:r>
      <w:r w:rsidRPr="00B879A3">
        <w:t xml:space="preserve"> – </w:t>
      </w:r>
      <w:r w:rsidR="00507ED3" w:rsidRPr="00B879A3">
        <w:t xml:space="preserve">metsaveo autorongi </w:t>
      </w:r>
      <w:r w:rsidR="00EE6A7B" w:rsidRPr="00B879A3">
        <w:t>veonädala</w:t>
      </w:r>
      <w:r w:rsidRPr="00B879A3">
        <w:t xml:space="preserve"> jooksul koormaga läbitud teekonna pikkuse (km) suhe kogu teekonna pikkusesse (km).</w:t>
      </w:r>
      <w:r w:rsidR="00EE6A7B" w:rsidRPr="00B879A3">
        <w:t xml:space="preserve"> Arvutusse kaasatakse veonädala jooksul lõpetatud veoselehtede teekondade andmed.</w:t>
      </w:r>
    </w:p>
    <w:p w14:paraId="29C345D4" w14:textId="77777777" w:rsidR="00D73734" w:rsidRPr="00B879A3" w:rsidRDefault="00D73734" w:rsidP="00D73734">
      <w:pPr>
        <w:numPr>
          <w:ilvl w:val="1"/>
          <w:numId w:val="3"/>
        </w:numPr>
        <w:ind w:left="567" w:hanging="567"/>
        <w:jc w:val="both"/>
        <w:outlineLvl w:val="0"/>
      </w:pPr>
      <w:r w:rsidRPr="00B879A3">
        <w:rPr>
          <w:b/>
          <w:bCs/>
        </w:rPr>
        <w:t xml:space="preserve">Etteantud teekond - </w:t>
      </w:r>
      <w:r w:rsidR="002D6F1C" w:rsidRPr="00B879A3">
        <w:t>saatja</w:t>
      </w:r>
      <w:r w:rsidRPr="00B879A3">
        <w:t xml:space="preserve"> poolt etteantud teekond vahelaoplatsi ja saaja juurde. Etteantud teekonna hulka ei kuulu remondi, tehnohoole, tankimise, veokijuhtide vahetuse ja metsaveoauto garažeerimise eesmärgil läbitud teekond. Etteantud teekonnast kõrvale kaldumisest tuleb eelnevalt teavitada logistikut.</w:t>
      </w:r>
    </w:p>
    <w:p w14:paraId="435A987A" w14:textId="646B3A3E" w:rsidR="00CA23E7" w:rsidRPr="00B879A3" w:rsidRDefault="00CA23E7" w:rsidP="00485338">
      <w:pPr>
        <w:numPr>
          <w:ilvl w:val="1"/>
          <w:numId w:val="3"/>
        </w:numPr>
        <w:tabs>
          <w:tab w:val="num" w:pos="567"/>
        </w:tabs>
        <w:ind w:left="567" w:hanging="567"/>
        <w:jc w:val="both"/>
        <w:outlineLvl w:val="0"/>
      </w:pPr>
      <w:r w:rsidRPr="00B879A3">
        <w:rPr>
          <w:b/>
        </w:rPr>
        <w:t xml:space="preserve">Koormaga läbitud teekond </w:t>
      </w:r>
      <w:r w:rsidRPr="00B879A3">
        <w:t xml:space="preserve">– </w:t>
      </w:r>
      <w:r w:rsidR="00DF63C5" w:rsidRPr="00B879A3">
        <w:t>veonädala</w:t>
      </w:r>
      <w:r w:rsidR="00CB7F59" w:rsidRPr="00B879A3">
        <w:t xml:space="preserve"> jooksul koormaga läbitud teekond, arvestades metsaveoautoga liiklemiseks </w:t>
      </w:r>
      <w:r w:rsidR="007D4555" w:rsidRPr="00B879A3">
        <w:t xml:space="preserve">etteantud </w:t>
      </w:r>
      <w:r w:rsidR="00BF7034" w:rsidRPr="00B879A3">
        <w:t>teekonda</w:t>
      </w:r>
      <w:r w:rsidR="009859DC" w:rsidRPr="00B879A3">
        <w:t>,</w:t>
      </w:r>
      <w:r w:rsidR="00BF7034" w:rsidRPr="00B879A3">
        <w:t xml:space="preserve"> alates m</w:t>
      </w:r>
      <w:r w:rsidR="00CB7F59" w:rsidRPr="00B879A3">
        <w:t xml:space="preserve">etsamaterjali peale laadimisest esimesest lähtekohast kuni mahalaadimiseni </w:t>
      </w:r>
      <w:r w:rsidR="00BF7034" w:rsidRPr="00B879A3">
        <w:t>metsamaterjali s</w:t>
      </w:r>
      <w:r w:rsidR="00CB7F59" w:rsidRPr="00B879A3">
        <w:t xml:space="preserve">aaja juures. </w:t>
      </w:r>
    </w:p>
    <w:p w14:paraId="05985E96" w14:textId="00A64BA5" w:rsidR="00834A2D" w:rsidRPr="00B879A3" w:rsidRDefault="00834A2D" w:rsidP="00485338">
      <w:pPr>
        <w:numPr>
          <w:ilvl w:val="1"/>
          <w:numId w:val="3"/>
        </w:numPr>
        <w:tabs>
          <w:tab w:val="num" w:pos="567"/>
        </w:tabs>
        <w:ind w:left="567" w:hanging="567"/>
        <w:jc w:val="both"/>
        <w:outlineLvl w:val="0"/>
      </w:pPr>
      <w:r w:rsidRPr="00B879A3">
        <w:rPr>
          <w:b/>
          <w:bCs/>
        </w:rPr>
        <w:t>Ettesõi</w:t>
      </w:r>
      <w:r w:rsidR="00F1019A" w:rsidRPr="00B879A3">
        <w:rPr>
          <w:b/>
          <w:bCs/>
        </w:rPr>
        <w:t>du teekond</w:t>
      </w:r>
      <w:r w:rsidRPr="00B879A3">
        <w:rPr>
          <w:b/>
          <w:bCs/>
        </w:rPr>
        <w:t xml:space="preserve"> </w:t>
      </w:r>
      <w:r w:rsidR="00BF7034" w:rsidRPr="00B879A3">
        <w:t xml:space="preserve">– </w:t>
      </w:r>
      <w:r w:rsidR="00DF63C5" w:rsidRPr="00B879A3">
        <w:t>veonädala</w:t>
      </w:r>
      <w:r w:rsidRPr="00B879A3">
        <w:t xml:space="preserve"> jooksul koormata läbitud teekond, arvestades metsaveoauto</w:t>
      </w:r>
      <w:r w:rsidR="00F66138" w:rsidRPr="00B879A3">
        <w:t>g</w:t>
      </w:r>
      <w:r w:rsidRPr="00B879A3">
        <w:t xml:space="preserve">a liiklemiseks </w:t>
      </w:r>
      <w:r w:rsidR="007D4555" w:rsidRPr="00B879A3">
        <w:t xml:space="preserve">etteantud </w:t>
      </w:r>
      <w:r w:rsidR="00BF7034" w:rsidRPr="00B879A3">
        <w:t>teekonda</w:t>
      </w:r>
      <w:r w:rsidR="00522942" w:rsidRPr="00B879A3">
        <w:t>,</w:t>
      </w:r>
      <w:r w:rsidR="00BF7034" w:rsidRPr="00B879A3">
        <w:t xml:space="preserve"> alates m</w:t>
      </w:r>
      <w:r w:rsidRPr="00B879A3">
        <w:t xml:space="preserve">etsamaterjali maha laadimisest </w:t>
      </w:r>
      <w:r w:rsidR="00BF7034" w:rsidRPr="00B879A3">
        <w:t>s</w:t>
      </w:r>
      <w:r w:rsidR="00D45DD6" w:rsidRPr="00B879A3">
        <w:t xml:space="preserve">aaja juures </w:t>
      </w:r>
      <w:r w:rsidR="00BF7034" w:rsidRPr="00B879A3">
        <w:t xml:space="preserve">kuni järgmise pealelaadimiseni </w:t>
      </w:r>
      <w:r w:rsidR="002D6F1C" w:rsidRPr="00B879A3">
        <w:t>saatja</w:t>
      </w:r>
      <w:r w:rsidR="00D45DD6" w:rsidRPr="00B879A3">
        <w:t xml:space="preserve"> poolt ettenähtud lähtekohas.</w:t>
      </w:r>
    </w:p>
    <w:p w14:paraId="417140F0" w14:textId="77777777" w:rsidR="0080254F" w:rsidRPr="00B879A3" w:rsidRDefault="00793C93" w:rsidP="00485338">
      <w:pPr>
        <w:numPr>
          <w:ilvl w:val="1"/>
          <w:numId w:val="3"/>
        </w:numPr>
        <w:tabs>
          <w:tab w:val="num" w:pos="567"/>
        </w:tabs>
        <w:ind w:left="567" w:hanging="567"/>
        <w:jc w:val="both"/>
        <w:outlineLvl w:val="0"/>
      </w:pPr>
      <w:r w:rsidRPr="00B879A3">
        <w:rPr>
          <w:b/>
        </w:rPr>
        <w:t>Kogu teekond</w:t>
      </w:r>
      <w:r w:rsidRPr="00B879A3">
        <w:t xml:space="preserve"> </w:t>
      </w:r>
      <w:r w:rsidR="00BF7034" w:rsidRPr="00B879A3">
        <w:t xml:space="preserve">– </w:t>
      </w:r>
      <w:r w:rsidR="00DF63C5" w:rsidRPr="00B879A3">
        <w:t>veonädala</w:t>
      </w:r>
      <w:r w:rsidRPr="00B879A3">
        <w:t xml:space="preserve"> jooksul läbitud teekond, arvestades metsaveoautoga liiklemiseks </w:t>
      </w:r>
      <w:r w:rsidR="007D4555" w:rsidRPr="00B879A3">
        <w:t xml:space="preserve">etteantud </w:t>
      </w:r>
      <w:r w:rsidRPr="00B879A3">
        <w:t>teekonda</w:t>
      </w:r>
      <w:r w:rsidR="00F1019A" w:rsidRPr="00B879A3">
        <w:t>,</w:t>
      </w:r>
      <w:r w:rsidRPr="00B879A3">
        <w:t xml:space="preserve"> alates eelneva </w:t>
      </w:r>
      <w:r w:rsidR="00DF63C5" w:rsidRPr="00B879A3">
        <w:t>veonädala</w:t>
      </w:r>
      <w:r w:rsidRPr="00B879A3">
        <w:t xml:space="preserve"> viimase</w:t>
      </w:r>
      <w:r w:rsidR="00BF7034" w:rsidRPr="00B879A3">
        <w:t xml:space="preserve">st koorma mahalaadimisest kuni </w:t>
      </w:r>
      <w:r w:rsidR="00DF63C5" w:rsidRPr="00B879A3">
        <w:t>veonädala</w:t>
      </w:r>
      <w:r w:rsidRPr="00B879A3">
        <w:t xml:space="preserve"> viimase mahalaadimiseni</w:t>
      </w:r>
      <w:r w:rsidR="00BF7034" w:rsidRPr="00B879A3">
        <w:t>. Kogu teekond moodustub koormaga läbitud teekonna ja e</w:t>
      </w:r>
      <w:r w:rsidR="00F1019A" w:rsidRPr="00B879A3">
        <w:t xml:space="preserve">ttesõidu teekonna summana. </w:t>
      </w:r>
      <w:r w:rsidRPr="00B879A3">
        <w:t xml:space="preserve"> </w:t>
      </w:r>
    </w:p>
    <w:p w14:paraId="30D5039E" w14:textId="77777777" w:rsidR="00762B51" w:rsidRPr="00B879A3" w:rsidRDefault="00762B51" w:rsidP="00485338">
      <w:pPr>
        <w:numPr>
          <w:ilvl w:val="1"/>
          <w:numId w:val="3"/>
        </w:numPr>
        <w:tabs>
          <w:tab w:val="num" w:pos="567"/>
        </w:tabs>
        <w:ind w:left="567" w:hanging="567"/>
        <w:jc w:val="both"/>
        <w:outlineLvl w:val="0"/>
      </w:pPr>
      <w:r w:rsidRPr="00B879A3">
        <w:rPr>
          <w:b/>
        </w:rPr>
        <w:t>Saateleht</w:t>
      </w:r>
      <w:r w:rsidR="00BF7034" w:rsidRPr="00B879A3">
        <w:t xml:space="preserve"> – veokijuhi poolt saajale m</w:t>
      </w:r>
      <w:r w:rsidRPr="00B879A3">
        <w:t>etsamaterjali üleandmisel p</w:t>
      </w:r>
      <w:r w:rsidR="00BF7034" w:rsidRPr="00B879A3">
        <w:t xml:space="preserve">aberkandjal </w:t>
      </w:r>
      <w:r w:rsidR="00E20361" w:rsidRPr="00B879A3">
        <w:t xml:space="preserve">või elektrooniliselt </w:t>
      </w:r>
      <w:r w:rsidR="00AB6903" w:rsidRPr="00B879A3">
        <w:t xml:space="preserve">kinnitamiseks </w:t>
      </w:r>
      <w:r w:rsidR="00E20361" w:rsidRPr="00B879A3">
        <w:t xml:space="preserve">koostatav </w:t>
      </w:r>
      <w:r w:rsidR="00BF7034" w:rsidRPr="00B879A3">
        <w:t>dokument</w:t>
      </w:r>
      <w:r w:rsidR="00AB6903" w:rsidRPr="00B879A3">
        <w:t>.</w:t>
      </w:r>
      <w:r w:rsidR="00BF7034" w:rsidRPr="00B879A3">
        <w:t xml:space="preserve"> </w:t>
      </w:r>
      <w:r w:rsidR="003729AE" w:rsidRPr="00B879A3">
        <w:t xml:space="preserve">Saatelehte kasutakse juhul kui </w:t>
      </w:r>
      <w:r w:rsidR="00BF7034" w:rsidRPr="00B879A3">
        <w:t>s</w:t>
      </w:r>
      <w:r w:rsidRPr="00B879A3">
        <w:t xml:space="preserve">aajal puudub e-veoselehe </w:t>
      </w:r>
      <w:r w:rsidR="00720C17" w:rsidRPr="00B879A3">
        <w:t xml:space="preserve">info elektroonilisel teel vastuvõtmise võimalus. </w:t>
      </w:r>
    </w:p>
    <w:p w14:paraId="76F8825C" w14:textId="77777777" w:rsidR="00E87C08" w:rsidRPr="00B879A3" w:rsidRDefault="00E87C08" w:rsidP="00485338">
      <w:pPr>
        <w:numPr>
          <w:ilvl w:val="1"/>
          <w:numId w:val="3"/>
        </w:numPr>
        <w:tabs>
          <w:tab w:val="num" w:pos="567"/>
        </w:tabs>
        <w:ind w:left="567" w:hanging="567"/>
        <w:jc w:val="both"/>
        <w:outlineLvl w:val="0"/>
      </w:pPr>
      <w:r w:rsidRPr="00B879A3">
        <w:rPr>
          <w:b/>
        </w:rPr>
        <w:t xml:space="preserve">Logistik </w:t>
      </w:r>
      <w:r w:rsidRPr="00B879A3">
        <w:t xml:space="preserve">– veotellimuse esitanud RMK töötaja. </w:t>
      </w:r>
    </w:p>
    <w:p w14:paraId="36AE0BF1" w14:textId="77777777" w:rsidR="00E87C08" w:rsidRPr="00B879A3" w:rsidRDefault="00E87C08" w:rsidP="00485338">
      <w:pPr>
        <w:numPr>
          <w:ilvl w:val="1"/>
          <w:numId w:val="3"/>
        </w:numPr>
        <w:tabs>
          <w:tab w:val="num" w:pos="567"/>
        </w:tabs>
        <w:ind w:left="567" w:hanging="567"/>
        <w:jc w:val="both"/>
        <w:outlineLvl w:val="0"/>
      </w:pPr>
      <w:r w:rsidRPr="00B879A3">
        <w:rPr>
          <w:b/>
          <w:bCs/>
        </w:rPr>
        <w:t>e-veoseleht</w:t>
      </w:r>
      <w:r w:rsidRPr="00B879A3">
        <w:rPr>
          <w:bCs/>
        </w:rPr>
        <w:t xml:space="preserve"> – </w:t>
      </w:r>
      <w:r w:rsidR="00264C85" w:rsidRPr="00B879A3">
        <w:rPr>
          <w:bCs/>
        </w:rPr>
        <w:t>vedaja</w:t>
      </w:r>
      <w:r w:rsidRPr="00B879A3">
        <w:rPr>
          <w:bCs/>
        </w:rPr>
        <w:t xml:space="preserve"> poolt iga veose kohta koostatud elektrooniline dokument, mi</w:t>
      </w:r>
      <w:r w:rsidR="00BF7034" w:rsidRPr="00B879A3">
        <w:rPr>
          <w:bCs/>
        </w:rPr>
        <w:t>s edastatakse elektrooniliselt l</w:t>
      </w:r>
      <w:r w:rsidRPr="00B879A3">
        <w:rPr>
          <w:bCs/>
        </w:rPr>
        <w:t>ogistikule</w:t>
      </w:r>
      <w:r w:rsidR="00FE4643" w:rsidRPr="00B879A3">
        <w:t>.</w:t>
      </w:r>
    </w:p>
    <w:p w14:paraId="4E0CF497" w14:textId="77777777" w:rsidR="00515466" w:rsidRPr="00B879A3" w:rsidRDefault="00E87C08" w:rsidP="00485338">
      <w:pPr>
        <w:numPr>
          <w:ilvl w:val="1"/>
          <w:numId w:val="3"/>
        </w:numPr>
        <w:tabs>
          <w:tab w:val="num" w:pos="567"/>
        </w:tabs>
        <w:ind w:left="567" w:hanging="567"/>
        <w:jc w:val="both"/>
        <w:outlineLvl w:val="0"/>
      </w:pPr>
      <w:r w:rsidRPr="00B879A3">
        <w:rPr>
          <w:b/>
        </w:rPr>
        <w:t>Veotellimus</w:t>
      </w:r>
      <w:r w:rsidR="00BF7034" w:rsidRPr="00B879A3">
        <w:t xml:space="preserve"> – logistiku poolt edastatud m</w:t>
      </w:r>
      <w:r w:rsidRPr="00B879A3">
        <w:t>etsamaterjali veote</w:t>
      </w:r>
      <w:r w:rsidR="00720C17" w:rsidRPr="00B879A3">
        <w:t xml:space="preserve">llimus </w:t>
      </w:r>
      <w:r w:rsidR="00264C85" w:rsidRPr="00B879A3">
        <w:t>vedaja</w:t>
      </w:r>
      <w:r w:rsidRPr="00B879A3">
        <w:t xml:space="preserve"> </w:t>
      </w:r>
      <w:r w:rsidR="00EF4A1B" w:rsidRPr="00B879A3">
        <w:t>metsaveo autorongile</w:t>
      </w:r>
      <w:r w:rsidR="00B27F4E" w:rsidRPr="00B879A3">
        <w:t xml:space="preserve"> või metsaveoautole</w:t>
      </w:r>
      <w:r w:rsidRPr="00B879A3">
        <w:t xml:space="preserve">, mis sisaldab koorma lähtekoha, sihtkoha, </w:t>
      </w:r>
      <w:r w:rsidR="00720C17" w:rsidRPr="00B879A3">
        <w:t>kliendi,</w:t>
      </w:r>
      <w:r w:rsidR="007947A4" w:rsidRPr="00B879A3">
        <w:t xml:space="preserve"> </w:t>
      </w:r>
      <w:r w:rsidRPr="00B879A3">
        <w:t>sor</w:t>
      </w:r>
      <w:r w:rsidR="00720C17" w:rsidRPr="00B879A3">
        <w:t>di</w:t>
      </w:r>
      <w:r w:rsidR="00350894" w:rsidRPr="00B879A3">
        <w:t xml:space="preserve">, liiklemiseks ette määratud teekonna </w:t>
      </w:r>
      <w:r w:rsidRPr="00B879A3">
        <w:t>andmeid ning ve</w:t>
      </w:r>
      <w:r w:rsidR="00720C17" w:rsidRPr="00B879A3">
        <w:t xml:space="preserve">damise </w:t>
      </w:r>
      <w:r w:rsidRPr="00B879A3">
        <w:t xml:space="preserve">tähtaega. </w:t>
      </w:r>
    </w:p>
    <w:p w14:paraId="62102F1A" w14:textId="77777777" w:rsidR="007947A4" w:rsidRPr="00B879A3" w:rsidRDefault="00A277AE" w:rsidP="00485338">
      <w:pPr>
        <w:numPr>
          <w:ilvl w:val="1"/>
          <w:numId w:val="3"/>
        </w:numPr>
        <w:tabs>
          <w:tab w:val="num" w:pos="567"/>
        </w:tabs>
        <w:ind w:left="567" w:hanging="567"/>
        <w:jc w:val="both"/>
        <w:outlineLvl w:val="0"/>
      </w:pPr>
      <w:bookmarkStart w:id="0" w:name="_Hlk110939585"/>
      <w:r w:rsidRPr="00B879A3">
        <w:rPr>
          <w:b/>
        </w:rPr>
        <w:t xml:space="preserve">Erisortiment </w:t>
      </w:r>
      <w:r w:rsidRPr="00B879A3">
        <w:t>– sortiment, mille pikkusest</w:t>
      </w:r>
      <w:r w:rsidR="001B0E90" w:rsidRPr="00B879A3">
        <w:t xml:space="preserve"> ja erikaalust</w:t>
      </w:r>
      <w:r w:rsidRPr="00B879A3">
        <w:t xml:space="preserve"> tulenevalt ei ole võimalik</w:t>
      </w:r>
      <w:r w:rsidR="001B0E90" w:rsidRPr="00B879A3">
        <w:t xml:space="preserve"> </w:t>
      </w:r>
      <w:r w:rsidR="00C34BC2" w:rsidRPr="00B879A3">
        <w:t xml:space="preserve"> metsaveo autorongile laadida</w:t>
      </w:r>
      <w:r w:rsidR="00CE7302" w:rsidRPr="00B879A3">
        <w:t xml:space="preserve"> koormat </w:t>
      </w:r>
      <w:r w:rsidR="00C34BC2" w:rsidRPr="00B879A3">
        <w:t xml:space="preserve"> </w:t>
      </w:r>
      <w:r w:rsidR="001B0E90" w:rsidRPr="00B879A3">
        <w:t xml:space="preserve">lubatud 52t täismassi </w:t>
      </w:r>
      <w:r w:rsidR="00CE7302" w:rsidRPr="00B879A3">
        <w:t>ulatuses. Käesolevas lepingus käsitletakse erisortimentidena sortimente, mille arvestuslik pikkus on 3,4</w:t>
      </w:r>
      <w:r w:rsidR="00AB2B68" w:rsidRPr="00B879A3">
        <w:t xml:space="preserve"> kuni </w:t>
      </w:r>
      <w:r w:rsidR="00CE7302" w:rsidRPr="00B879A3">
        <w:t>3,9 m.</w:t>
      </w:r>
      <w:r w:rsidR="00CE0498" w:rsidRPr="00B879A3">
        <w:t xml:space="preserve"> </w:t>
      </w:r>
      <w:r w:rsidR="00CC1DCF" w:rsidRPr="00B879A3">
        <w:t>A</w:t>
      </w:r>
      <w:r w:rsidR="000B3992" w:rsidRPr="00B879A3">
        <w:t xml:space="preserve">utorongi </w:t>
      </w:r>
      <w:r w:rsidR="00CC1DCF" w:rsidRPr="00B879A3">
        <w:t xml:space="preserve">lubatud </w:t>
      </w:r>
      <w:r w:rsidR="00A8387E" w:rsidRPr="00B879A3">
        <w:t xml:space="preserve">täismassi ja </w:t>
      </w:r>
      <w:r w:rsidR="000B3992" w:rsidRPr="00B879A3">
        <w:t>p</w:t>
      </w:r>
      <w:r w:rsidR="00A8387E" w:rsidRPr="00B879A3">
        <w:t>ikkuse suurenemisel mak</w:t>
      </w:r>
      <w:r w:rsidR="00CB6494" w:rsidRPr="00B879A3">
        <w:t>s</w:t>
      </w:r>
      <w:r w:rsidR="00A8387E" w:rsidRPr="00B879A3">
        <w:t xml:space="preserve">takse erisortimentide tasu ainult nende sortimentide puiduveoteenuse eest, mida seadusest tulenevalt </w:t>
      </w:r>
      <w:r w:rsidR="000B3992" w:rsidRPr="00B879A3">
        <w:t>ei</w:t>
      </w:r>
      <w:r w:rsidR="00A8387E" w:rsidRPr="00B879A3">
        <w:t xml:space="preserve"> </w:t>
      </w:r>
      <w:r w:rsidR="000B3992" w:rsidRPr="00B879A3">
        <w:t xml:space="preserve">saa </w:t>
      </w:r>
      <w:r w:rsidR="00A8387E" w:rsidRPr="00B879A3">
        <w:t>haagisele laadida</w:t>
      </w:r>
      <w:r w:rsidR="000B3992" w:rsidRPr="00B879A3">
        <w:t xml:space="preserve">  mahus, mis võimaldaks koormata autorongi lubatud täismassi ulatuses.</w:t>
      </w:r>
    </w:p>
    <w:p w14:paraId="21EBE804" w14:textId="77777777" w:rsidR="009B42AA" w:rsidRPr="00B879A3" w:rsidRDefault="009B42AA" w:rsidP="00485338">
      <w:pPr>
        <w:numPr>
          <w:ilvl w:val="1"/>
          <w:numId w:val="3"/>
        </w:numPr>
        <w:tabs>
          <w:tab w:val="num" w:pos="567"/>
        </w:tabs>
        <w:ind w:left="567" w:hanging="567"/>
        <w:jc w:val="both"/>
        <w:outlineLvl w:val="0"/>
      </w:pPr>
      <w:r w:rsidRPr="00B879A3">
        <w:rPr>
          <w:b/>
          <w:bCs/>
        </w:rPr>
        <w:t xml:space="preserve">Eriveos </w:t>
      </w:r>
      <w:r w:rsidR="00850016" w:rsidRPr="00B879A3">
        <w:t>–</w:t>
      </w:r>
      <w:r w:rsidR="00E97636" w:rsidRPr="00B879A3">
        <w:t xml:space="preserve"> </w:t>
      </w:r>
      <w:r w:rsidR="00850016" w:rsidRPr="00B879A3">
        <w:t>ülegabariidili</w:t>
      </w:r>
      <w:r w:rsidR="00E97636" w:rsidRPr="00B879A3">
        <w:t>ne veos</w:t>
      </w:r>
      <w:r w:rsidR="00A07F99" w:rsidRPr="00B879A3">
        <w:t>,</w:t>
      </w:r>
      <w:r w:rsidR="00345808" w:rsidRPr="00B879A3">
        <w:t xml:space="preserve"> milleks tuleb taotleda ja saada </w:t>
      </w:r>
      <w:r w:rsidR="00A059F3" w:rsidRPr="00B879A3">
        <w:t>Transpordiametilt luba</w:t>
      </w:r>
      <w:r w:rsidR="00850016" w:rsidRPr="00B879A3">
        <w:t xml:space="preserve">. </w:t>
      </w:r>
    </w:p>
    <w:bookmarkEnd w:id="0"/>
    <w:p w14:paraId="7230A6AF" w14:textId="77777777" w:rsidR="00595D5B" w:rsidRPr="00B879A3" w:rsidRDefault="00595D5B" w:rsidP="00485338">
      <w:pPr>
        <w:numPr>
          <w:ilvl w:val="1"/>
          <w:numId w:val="3"/>
        </w:numPr>
        <w:tabs>
          <w:tab w:val="num" w:pos="567"/>
        </w:tabs>
        <w:ind w:left="567" w:hanging="567"/>
        <w:jc w:val="both"/>
        <w:outlineLvl w:val="0"/>
      </w:pPr>
      <w:r w:rsidRPr="00B879A3">
        <w:rPr>
          <w:b/>
        </w:rPr>
        <w:t>Kontrollmõõtmine</w:t>
      </w:r>
      <w:bookmarkStart w:id="1" w:name="_Hlk110330432"/>
      <w:r w:rsidRPr="00B879A3">
        <w:t xml:space="preserve"> –</w:t>
      </w:r>
      <w:r w:rsidR="000C5543" w:rsidRPr="00B879A3">
        <w:t xml:space="preserve"> </w:t>
      </w:r>
      <w:bookmarkEnd w:id="1"/>
      <w:r w:rsidR="00720C17" w:rsidRPr="00B879A3">
        <w:t xml:space="preserve">RMK töötaja </w:t>
      </w:r>
      <w:r w:rsidRPr="00B879A3">
        <w:t xml:space="preserve">poolt läbiviidav toiming </w:t>
      </w:r>
      <w:r w:rsidR="00264C85" w:rsidRPr="00B879A3">
        <w:t>vedaja</w:t>
      </w:r>
      <w:r w:rsidR="00BF7034" w:rsidRPr="00B879A3">
        <w:t xml:space="preserve"> või saaja m</w:t>
      </w:r>
      <w:r w:rsidRPr="00B879A3">
        <w:t xml:space="preserve">etsamaterjali </w:t>
      </w:r>
      <w:r w:rsidR="00734523" w:rsidRPr="00B879A3">
        <w:t xml:space="preserve">mõõtmise, </w:t>
      </w:r>
      <w:r w:rsidR="00E1714C" w:rsidRPr="00B879A3">
        <w:t>koguse</w:t>
      </w:r>
      <w:r w:rsidRPr="00B879A3">
        <w:t xml:space="preserve"> </w:t>
      </w:r>
      <w:r w:rsidR="00DB0951" w:rsidRPr="00B879A3">
        <w:t xml:space="preserve">määramise </w:t>
      </w:r>
      <w:r w:rsidR="00720C17" w:rsidRPr="00B879A3">
        <w:t>ja kvaliteedi hindamise kontrollimiseks</w:t>
      </w:r>
      <w:r w:rsidRPr="00B879A3">
        <w:t xml:space="preserve">. </w:t>
      </w:r>
    </w:p>
    <w:p w14:paraId="4F77817B" w14:textId="77777777" w:rsidR="00F70F06" w:rsidRPr="00B879A3" w:rsidRDefault="00F70F06">
      <w:pPr>
        <w:numPr>
          <w:ilvl w:val="1"/>
          <w:numId w:val="3"/>
        </w:numPr>
        <w:tabs>
          <w:tab w:val="num" w:pos="567"/>
        </w:tabs>
        <w:ind w:left="567" w:hanging="567"/>
        <w:jc w:val="both"/>
        <w:outlineLvl w:val="0"/>
        <w:rPr>
          <w:b/>
          <w:bCs/>
        </w:rPr>
      </w:pPr>
      <w:r w:rsidRPr="00B879A3">
        <w:rPr>
          <w:b/>
          <w:bCs/>
        </w:rPr>
        <w:t xml:space="preserve">RMK keskkonnanõuded – </w:t>
      </w:r>
      <w:r w:rsidRPr="00B879A3">
        <w:t>RMK keskkonnanõuded mootorsõidukitega ja saagidega töötamisel.</w:t>
      </w:r>
    </w:p>
    <w:p w14:paraId="36AF39E7" w14:textId="77777777" w:rsidR="0051318F" w:rsidRPr="00B879A3" w:rsidRDefault="0051318F">
      <w:pPr>
        <w:numPr>
          <w:ilvl w:val="1"/>
          <w:numId w:val="3"/>
        </w:numPr>
        <w:tabs>
          <w:tab w:val="num" w:pos="567"/>
        </w:tabs>
        <w:ind w:left="567" w:hanging="567"/>
        <w:jc w:val="both"/>
        <w:outlineLvl w:val="0"/>
        <w:rPr>
          <w:b/>
          <w:bCs/>
        </w:rPr>
      </w:pPr>
      <w:r w:rsidRPr="00B879A3">
        <w:rPr>
          <w:b/>
          <w:bCs/>
        </w:rPr>
        <w:t>Metsaveo autorong</w:t>
      </w:r>
      <w:r w:rsidRPr="00B879A3">
        <w:t xml:space="preserve"> – </w:t>
      </w:r>
      <w:r w:rsidR="000E3F05" w:rsidRPr="00B879A3">
        <w:t xml:space="preserve">metsaveo autorong koosneb </w:t>
      </w:r>
      <w:r w:rsidRPr="00B879A3">
        <w:t>tõstukiga varustatud metsaveo</w:t>
      </w:r>
      <w:r w:rsidR="00E7473C" w:rsidRPr="00B879A3">
        <w:t>au</w:t>
      </w:r>
      <w:r w:rsidRPr="00B879A3">
        <w:t>t</w:t>
      </w:r>
      <w:r w:rsidR="00E7473C" w:rsidRPr="00B879A3">
        <w:t>o</w:t>
      </w:r>
      <w:r w:rsidR="000E3F05" w:rsidRPr="00B879A3">
        <w:t>st</w:t>
      </w:r>
      <w:r w:rsidRPr="00B879A3">
        <w:t xml:space="preserve"> ja metsaveo täishaagi</w:t>
      </w:r>
      <w:r w:rsidR="000E3F05" w:rsidRPr="00B879A3">
        <w:t>sest</w:t>
      </w:r>
      <w:r w:rsidRPr="00B879A3">
        <w:t xml:space="preserve">. </w:t>
      </w:r>
      <w:r w:rsidR="00233C9C" w:rsidRPr="00B879A3">
        <w:t xml:space="preserve">Metsaveo autorongi identifitseerimiseks kasutatakse </w:t>
      </w:r>
      <w:r w:rsidRPr="00B879A3">
        <w:t xml:space="preserve"> </w:t>
      </w:r>
      <w:r w:rsidR="00233C9C" w:rsidRPr="00B879A3">
        <w:t>metsaveoauto registreerimisnumbrit</w:t>
      </w:r>
      <w:r w:rsidR="00A06504" w:rsidRPr="00B879A3">
        <w:t>.</w:t>
      </w:r>
    </w:p>
    <w:p w14:paraId="7B4D342C" w14:textId="77777777" w:rsidR="00195447" w:rsidRPr="00B879A3" w:rsidRDefault="00195447">
      <w:pPr>
        <w:numPr>
          <w:ilvl w:val="1"/>
          <w:numId w:val="3"/>
        </w:numPr>
        <w:tabs>
          <w:tab w:val="num" w:pos="567"/>
        </w:tabs>
        <w:ind w:left="567" w:hanging="567"/>
        <w:jc w:val="both"/>
        <w:outlineLvl w:val="0"/>
      </w:pPr>
      <w:r w:rsidRPr="00B879A3">
        <w:rPr>
          <w:b/>
          <w:bCs/>
        </w:rPr>
        <w:t>K</w:t>
      </w:r>
      <w:r w:rsidR="009D7BF5" w:rsidRPr="00B879A3">
        <w:rPr>
          <w:b/>
          <w:bCs/>
        </w:rPr>
        <w:t>eskmine palk</w:t>
      </w:r>
      <w:r w:rsidR="00B04FE4" w:rsidRPr="00B879A3">
        <w:t xml:space="preserve"> - </w:t>
      </w:r>
      <w:r w:rsidRPr="00B879A3">
        <w:t>statistikaameti poolt esitatud palgatöötaja keskmine kolmanda kvartali brutopalk.</w:t>
      </w:r>
    </w:p>
    <w:p w14:paraId="5BD77358" w14:textId="77777777" w:rsidR="00C83833" w:rsidRPr="00B879A3" w:rsidRDefault="00C83833">
      <w:pPr>
        <w:numPr>
          <w:ilvl w:val="1"/>
          <w:numId w:val="3"/>
        </w:numPr>
        <w:tabs>
          <w:tab w:val="num" w:pos="567"/>
        </w:tabs>
        <w:ind w:left="567" w:hanging="567"/>
        <w:jc w:val="both"/>
        <w:outlineLvl w:val="0"/>
      </w:pPr>
      <w:r w:rsidRPr="00B879A3">
        <w:rPr>
          <w:b/>
          <w:bCs/>
        </w:rPr>
        <w:t>Keskmine kütusekulu –</w:t>
      </w:r>
      <w:r w:rsidRPr="00B879A3">
        <w:t xml:space="preserve"> vastavalt ühe tm metsamaterjali </w:t>
      </w:r>
      <w:r w:rsidR="005D0F59" w:rsidRPr="00B879A3">
        <w:t xml:space="preserve">veoks </w:t>
      </w:r>
      <w:r w:rsidRPr="00B879A3">
        <w:t>kuluv kütuse hulk liitrites. Keskmist kütusekulu kasutatakse tasustamise aluseks olevas hinnas kütusekomponendi leidmiseks.</w:t>
      </w:r>
    </w:p>
    <w:p w14:paraId="7370DE71" w14:textId="77777777" w:rsidR="00B04FE4" w:rsidRPr="00B879A3" w:rsidRDefault="000958F1" w:rsidP="00B07496">
      <w:pPr>
        <w:numPr>
          <w:ilvl w:val="1"/>
          <w:numId w:val="3"/>
        </w:numPr>
        <w:ind w:left="567" w:hanging="567"/>
        <w:jc w:val="both"/>
        <w:outlineLvl w:val="0"/>
      </w:pPr>
      <w:r w:rsidRPr="00B879A3">
        <w:rPr>
          <w:b/>
          <w:bCs/>
        </w:rPr>
        <w:t xml:space="preserve">Kütuse hind – </w:t>
      </w:r>
      <w:r w:rsidRPr="00B879A3">
        <w:t xml:space="preserve">AS Olerex-i poolt avaldatav diislikütuse hulgihind tarnetingimusel terminalis koos aktsiisi- ja käibemaksuga. Juhul kui muutub võimatuks saada hinna </w:t>
      </w:r>
      <w:r w:rsidRPr="00B879A3">
        <w:lastRenderedPageBreak/>
        <w:t>informatsiooni eelpool kirjeldatud kohast või tekib Eestis muu kütuse hinna jälgimise võimalus (nt Eesti Õliühing), siis kasutatakse teisi sarnaseid võimalusi.</w:t>
      </w:r>
    </w:p>
    <w:p w14:paraId="4C128F55" w14:textId="77777777" w:rsidR="00D63B08" w:rsidRPr="00B879A3" w:rsidRDefault="00D63B08" w:rsidP="00485338">
      <w:pPr>
        <w:tabs>
          <w:tab w:val="num" w:pos="567"/>
        </w:tabs>
        <w:ind w:left="567" w:hanging="567"/>
        <w:jc w:val="both"/>
        <w:outlineLvl w:val="0"/>
      </w:pPr>
    </w:p>
    <w:p w14:paraId="7F119A80" w14:textId="06B0BABB" w:rsidR="00750744" w:rsidRPr="00B879A3" w:rsidRDefault="00E87C08" w:rsidP="7799224E">
      <w:pPr>
        <w:numPr>
          <w:ilvl w:val="0"/>
          <w:numId w:val="3"/>
        </w:numPr>
        <w:tabs>
          <w:tab w:val="num" w:pos="567"/>
        </w:tabs>
        <w:ind w:left="567" w:hanging="567"/>
        <w:jc w:val="both"/>
        <w:outlineLvl w:val="0"/>
      </w:pPr>
      <w:bookmarkStart w:id="2" w:name="_Hlk121206742"/>
      <w:r w:rsidRPr="00B879A3">
        <w:rPr>
          <w:b/>
          <w:bCs/>
        </w:rPr>
        <w:t xml:space="preserve">Lepingu </w:t>
      </w:r>
      <w:r w:rsidR="08EB6609" w:rsidRPr="00B879A3">
        <w:rPr>
          <w:b/>
          <w:bCs/>
        </w:rPr>
        <w:t xml:space="preserve"> dokumendid</w:t>
      </w:r>
    </w:p>
    <w:p w14:paraId="46094591" w14:textId="118790C8" w:rsidR="00E87C08" w:rsidRPr="00B879A3" w:rsidRDefault="0D44F3FF" w:rsidP="003826E5">
      <w:pPr>
        <w:pStyle w:val="ListParagraph"/>
        <w:numPr>
          <w:ilvl w:val="1"/>
          <w:numId w:val="3"/>
        </w:numPr>
        <w:jc w:val="both"/>
        <w:outlineLvl w:val="0"/>
      </w:pPr>
      <w:r w:rsidRPr="00B879A3">
        <w:t xml:space="preserve"> Lepingu lahutamatuteks osadeks on riigihanke alusdokumendid (edaspidi hanke alusdokumendid), tehniline kirjeldus, töövõtja pakkumus, pooltevahelised kirjalikud teated ning lepingu muudatused ja lisad. </w:t>
      </w:r>
    </w:p>
    <w:p w14:paraId="69154E3E" w14:textId="2C0E8EAD" w:rsidR="00E87C08" w:rsidRPr="00B879A3" w:rsidRDefault="0D44F3FF" w:rsidP="003826E5">
      <w:pPr>
        <w:pStyle w:val="ListParagraph"/>
        <w:numPr>
          <w:ilvl w:val="1"/>
          <w:numId w:val="3"/>
        </w:numPr>
        <w:jc w:val="both"/>
        <w:outlineLvl w:val="0"/>
      </w:pPr>
      <w:r w:rsidRPr="00B879A3">
        <w:t>Lepingule on lisatud järgmised lisad:</w:t>
      </w:r>
    </w:p>
    <w:p w14:paraId="632B2E00" w14:textId="61837779" w:rsidR="00E87C08" w:rsidRPr="00B879A3" w:rsidRDefault="002C4B67" w:rsidP="003826E5">
      <w:pPr>
        <w:ind w:firstLine="420"/>
        <w:jc w:val="both"/>
        <w:outlineLvl w:val="0"/>
      </w:pPr>
      <w:r w:rsidRPr="00B879A3">
        <w:t xml:space="preserve">  </w:t>
      </w:r>
      <w:r w:rsidR="00E87C08" w:rsidRPr="00B879A3">
        <w:t xml:space="preserve">Lisa </w:t>
      </w:r>
      <w:r w:rsidR="00970A80" w:rsidRPr="00B879A3">
        <w:t>1</w:t>
      </w:r>
      <w:r w:rsidR="00E87C08" w:rsidRPr="00B879A3">
        <w:t>/1 – Veoajagraafik</w:t>
      </w:r>
      <w:r w:rsidR="13095AFB" w:rsidRPr="00B879A3">
        <w:t>u vorm – allkirjastatakse eraldi</w:t>
      </w:r>
      <w:r w:rsidR="003E1930" w:rsidRPr="00B879A3">
        <w:t>;</w:t>
      </w:r>
    </w:p>
    <w:p w14:paraId="0A90995C" w14:textId="1E583A24" w:rsidR="00265AA9" w:rsidRPr="00B879A3" w:rsidRDefault="00E87C08" w:rsidP="00265AA9">
      <w:pPr>
        <w:tabs>
          <w:tab w:val="num" w:pos="567"/>
        </w:tabs>
        <w:ind w:left="720" w:hanging="720"/>
        <w:jc w:val="both"/>
        <w:outlineLvl w:val="0"/>
      </w:pPr>
      <w:r w:rsidRPr="00B879A3">
        <w:tab/>
        <w:t xml:space="preserve">Lisa </w:t>
      </w:r>
      <w:r w:rsidR="00970A80" w:rsidRPr="00B879A3">
        <w:t>2</w:t>
      </w:r>
      <w:r w:rsidRPr="00B879A3">
        <w:t xml:space="preserve">/1 – </w:t>
      </w:r>
      <w:r w:rsidR="00F960F3" w:rsidRPr="00B879A3">
        <w:t>Baashinna</w:t>
      </w:r>
      <w:r w:rsidRPr="00B879A3">
        <w:t>raamistik</w:t>
      </w:r>
      <w:r w:rsidR="00FC1AA3">
        <w:t>u</w:t>
      </w:r>
      <w:r w:rsidR="1F72179A" w:rsidRPr="00B879A3">
        <w:t xml:space="preserve"> vorm </w:t>
      </w:r>
    </w:p>
    <w:p w14:paraId="68580C5A" w14:textId="77777777" w:rsidR="00B24977" w:rsidRPr="00B879A3" w:rsidRDefault="00B24977" w:rsidP="00265AA9">
      <w:pPr>
        <w:tabs>
          <w:tab w:val="num" w:pos="567"/>
        </w:tabs>
        <w:ind w:left="720" w:hanging="720"/>
        <w:jc w:val="both"/>
        <w:outlineLvl w:val="0"/>
      </w:pPr>
      <w:r w:rsidRPr="00B879A3">
        <w:tab/>
        <w:t>Lisa 3</w:t>
      </w:r>
      <w:r w:rsidR="0004523C" w:rsidRPr="00B879A3">
        <w:t>/1 - Keskmised kütusekulud metsamaterjali veol;</w:t>
      </w:r>
    </w:p>
    <w:p w14:paraId="14DEBFCD" w14:textId="77777777" w:rsidR="00E87C08" w:rsidRPr="00B879A3" w:rsidRDefault="00265AA9" w:rsidP="00265AA9">
      <w:pPr>
        <w:tabs>
          <w:tab w:val="num" w:pos="567"/>
        </w:tabs>
        <w:ind w:left="720" w:hanging="720"/>
        <w:jc w:val="both"/>
        <w:outlineLvl w:val="0"/>
      </w:pPr>
      <w:r w:rsidRPr="00B879A3">
        <w:tab/>
      </w:r>
      <w:r w:rsidR="003B4F92" w:rsidRPr="00B879A3">
        <w:t xml:space="preserve">Lisa </w:t>
      </w:r>
      <w:r w:rsidR="00143508" w:rsidRPr="00B879A3">
        <w:t>4</w:t>
      </w:r>
      <w:r w:rsidR="003B4F92" w:rsidRPr="00B879A3">
        <w:t xml:space="preserve">/1 – </w:t>
      </w:r>
      <w:r w:rsidR="005B6599" w:rsidRPr="00B879A3">
        <w:t>Sortimentide erikaaludest tulenevad hinnaparandid</w:t>
      </w:r>
      <w:r w:rsidR="003E1930" w:rsidRPr="00B879A3">
        <w:t>;</w:t>
      </w:r>
    </w:p>
    <w:p w14:paraId="4070CC8D" w14:textId="77777777" w:rsidR="00BB0734" w:rsidRPr="00B879A3" w:rsidRDefault="00640851" w:rsidP="003E147F">
      <w:pPr>
        <w:tabs>
          <w:tab w:val="num" w:pos="567"/>
        </w:tabs>
        <w:ind w:left="720" w:hanging="720"/>
        <w:jc w:val="both"/>
        <w:outlineLvl w:val="0"/>
      </w:pPr>
      <w:r w:rsidRPr="00B879A3">
        <w:tab/>
      </w:r>
      <w:r w:rsidR="0057008B" w:rsidRPr="00B879A3">
        <w:t xml:space="preserve">Lisa </w:t>
      </w:r>
      <w:r w:rsidR="00143508" w:rsidRPr="00B879A3">
        <w:t>5</w:t>
      </w:r>
      <w:r w:rsidR="0057008B" w:rsidRPr="00B879A3">
        <w:t xml:space="preserve">/1 – Sortimentide </w:t>
      </w:r>
      <w:r w:rsidR="00D5483D" w:rsidRPr="00B879A3">
        <w:t>erikaalud</w:t>
      </w:r>
      <w:r w:rsidR="00BB0734" w:rsidRPr="00B879A3">
        <w:t xml:space="preserve">; </w:t>
      </w:r>
    </w:p>
    <w:p w14:paraId="42641616" w14:textId="77777777" w:rsidR="0057008B" w:rsidRPr="00B879A3" w:rsidRDefault="00BB0734" w:rsidP="00BB0734">
      <w:pPr>
        <w:tabs>
          <w:tab w:val="num" w:pos="567"/>
        </w:tabs>
        <w:ind w:left="720" w:hanging="720"/>
        <w:jc w:val="both"/>
        <w:outlineLvl w:val="0"/>
      </w:pPr>
      <w:r w:rsidRPr="00B879A3">
        <w:tab/>
        <w:t xml:space="preserve">Lisa </w:t>
      </w:r>
      <w:r w:rsidR="00143508" w:rsidRPr="00B879A3">
        <w:t>6</w:t>
      </w:r>
      <w:r w:rsidRPr="00B879A3">
        <w:t>/1 – RMK keskkonnanõuded mootorsõidukitega ja saagidega töötamisel;</w:t>
      </w:r>
    </w:p>
    <w:p w14:paraId="14B0342B" w14:textId="77777777" w:rsidR="00BB0734" w:rsidRPr="00B879A3" w:rsidRDefault="00BB0734">
      <w:pPr>
        <w:tabs>
          <w:tab w:val="num" w:pos="567"/>
        </w:tabs>
        <w:ind w:left="720" w:hanging="720"/>
        <w:jc w:val="both"/>
        <w:outlineLvl w:val="0"/>
      </w:pPr>
      <w:r w:rsidRPr="00B879A3">
        <w:tab/>
        <w:t xml:space="preserve">Lisa </w:t>
      </w:r>
      <w:r w:rsidR="00143508" w:rsidRPr="00B879A3">
        <w:t>7</w:t>
      </w:r>
      <w:r w:rsidRPr="00B879A3">
        <w:t>/1 – RMK nõuded isikukaitsevahendite kasutamiseks</w:t>
      </w:r>
      <w:r w:rsidR="00C11288" w:rsidRPr="00B879A3">
        <w:t>;</w:t>
      </w:r>
    </w:p>
    <w:p w14:paraId="46CE17DC" w14:textId="77777777" w:rsidR="0097363B" w:rsidRPr="00B879A3" w:rsidRDefault="00C11288">
      <w:pPr>
        <w:tabs>
          <w:tab w:val="num" w:pos="567"/>
        </w:tabs>
        <w:ind w:left="720" w:hanging="720"/>
        <w:jc w:val="both"/>
        <w:outlineLvl w:val="0"/>
      </w:pPr>
      <w:r w:rsidRPr="00B879A3">
        <w:tab/>
        <w:t xml:space="preserve">Lisa </w:t>
      </w:r>
      <w:r w:rsidR="00143508" w:rsidRPr="00B879A3">
        <w:t>8</w:t>
      </w:r>
      <w:r w:rsidRPr="00B879A3">
        <w:t>/1 – Metsateede kasutamise hea tava.</w:t>
      </w:r>
      <w:r w:rsidR="004A551E" w:rsidRPr="00B879A3">
        <w:tab/>
      </w:r>
    </w:p>
    <w:p w14:paraId="6B761C46" w14:textId="77777777" w:rsidR="004A551E" w:rsidRPr="00B879A3" w:rsidRDefault="0097363B">
      <w:pPr>
        <w:tabs>
          <w:tab w:val="num" w:pos="567"/>
        </w:tabs>
        <w:ind w:left="720" w:hanging="720"/>
        <w:jc w:val="both"/>
        <w:outlineLvl w:val="0"/>
      </w:pPr>
      <w:r w:rsidRPr="00B879A3">
        <w:tab/>
      </w:r>
      <w:r w:rsidR="004A551E" w:rsidRPr="00B879A3">
        <w:t xml:space="preserve">Lisa 9/1 – </w:t>
      </w:r>
      <w:bookmarkStart w:id="3" w:name="_Hlk111467419"/>
      <w:r w:rsidR="007B4C32" w:rsidRPr="00B879A3">
        <w:t>RMK ümarpuidu koormate veose kinnituse juhis</w:t>
      </w:r>
      <w:bookmarkEnd w:id="3"/>
      <w:r w:rsidR="00041C76" w:rsidRPr="00B879A3">
        <w:t>.</w:t>
      </w:r>
    </w:p>
    <w:p w14:paraId="2D27A2F7" w14:textId="77777777" w:rsidR="00041C76" w:rsidRPr="00B879A3" w:rsidRDefault="00041C76" w:rsidP="00183286">
      <w:pPr>
        <w:ind w:left="567" w:hanging="567"/>
        <w:jc w:val="both"/>
        <w:outlineLvl w:val="0"/>
      </w:pPr>
      <w:r w:rsidRPr="00B879A3">
        <w:tab/>
        <w:t xml:space="preserve">Lisa10/1 – </w:t>
      </w:r>
      <w:bookmarkStart w:id="4" w:name="_Hlk111469675"/>
      <w:r w:rsidR="002A18EA" w:rsidRPr="00B879A3">
        <w:t>Veokijuhi kohustused RMK metsamaterjali laadimisel avalikult kasutatavatel teedel (riigitee, kohalik tee ja avalikuks kasutamiseks määratud eratee)</w:t>
      </w:r>
      <w:bookmarkEnd w:id="4"/>
      <w:r w:rsidR="00AF3136" w:rsidRPr="00B879A3">
        <w:t>.</w:t>
      </w:r>
    </w:p>
    <w:bookmarkEnd w:id="2"/>
    <w:p w14:paraId="64A3A92E" w14:textId="77777777" w:rsidR="00265AA9" w:rsidRPr="00B879A3" w:rsidRDefault="00265AA9" w:rsidP="00265AA9">
      <w:pPr>
        <w:tabs>
          <w:tab w:val="num" w:pos="567"/>
        </w:tabs>
        <w:ind w:left="720" w:hanging="720"/>
        <w:jc w:val="both"/>
        <w:outlineLvl w:val="0"/>
      </w:pPr>
    </w:p>
    <w:p w14:paraId="759E468A" w14:textId="77777777" w:rsidR="00750744" w:rsidRPr="00B879A3" w:rsidRDefault="006556E1" w:rsidP="00167757">
      <w:pPr>
        <w:numPr>
          <w:ilvl w:val="0"/>
          <w:numId w:val="3"/>
        </w:numPr>
        <w:jc w:val="both"/>
        <w:outlineLvl w:val="0"/>
        <w:rPr>
          <w:b/>
        </w:rPr>
      </w:pPr>
      <w:r w:rsidRPr="00B879A3">
        <w:rPr>
          <w:b/>
        </w:rPr>
        <w:t>Lepingu objekt</w:t>
      </w:r>
      <w:r w:rsidR="00EB2F3E" w:rsidRPr="00B879A3">
        <w:rPr>
          <w:b/>
        </w:rPr>
        <w:t xml:space="preserve"> ja metsaveo autorongide arv</w:t>
      </w:r>
    </w:p>
    <w:p w14:paraId="54050D80" w14:textId="60CDD655" w:rsidR="005136FD" w:rsidRPr="00B879A3" w:rsidRDefault="54A4A757" w:rsidP="00485338">
      <w:pPr>
        <w:numPr>
          <w:ilvl w:val="1"/>
          <w:numId w:val="3"/>
        </w:numPr>
        <w:tabs>
          <w:tab w:val="num" w:pos="720"/>
        </w:tabs>
        <w:ind w:left="567" w:hanging="567"/>
        <w:jc w:val="both"/>
        <w:outlineLvl w:val="0"/>
      </w:pPr>
      <w:r w:rsidRPr="00B879A3">
        <w:t xml:space="preserve">Lepingu alusel </w:t>
      </w:r>
      <w:r w:rsidR="7B70CD5B" w:rsidRPr="00B879A3">
        <w:t>saatja</w:t>
      </w:r>
      <w:r w:rsidR="6EAB6D52" w:rsidRPr="00B879A3">
        <w:t xml:space="preserve"> tellib </w:t>
      </w:r>
      <w:r w:rsidR="652A8999" w:rsidRPr="00B879A3">
        <w:t xml:space="preserve">ja </w:t>
      </w:r>
      <w:r w:rsidR="0ACD7E20" w:rsidRPr="00B879A3">
        <w:t>vedaja</w:t>
      </w:r>
      <w:r w:rsidR="652A8999" w:rsidRPr="00B879A3">
        <w:t xml:space="preserve"> kohustub teostama </w:t>
      </w:r>
      <w:r w:rsidR="0BCE6E55" w:rsidRPr="00B879A3">
        <w:t xml:space="preserve">metsamaterjali vedu </w:t>
      </w:r>
      <w:r w:rsidR="00356FF7" w:rsidRPr="00B879A3">
        <w:t xml:space="preserve">valdavalt </w:t>
      </w:r>
      <w:r w:rsidR="00BF7034" w:rsidRPr="00B879A3" w:rsidDel="303D404F">
        <w:t>RMK [Sisesta regioon] regioonis</w:t>
      </w:r>
      <w:r w:rsidR="303D404F" w:rsidRPr="00B879A3">
        <w:t xml:space="preserve"> </w:t>
      </w:r>
      <w:r w:rsidR="7F6C4481" w:rsidRPr="00B879A3">
        <w:t xml:space="preserve">kuni </w:t>
      </w:r>
      <w:r w:rsidR="00BF7034" w:rsidRPr="00B879A3">
        <w:rPr>
          <w:lang w:val="en-AU"/>
        </w:rPr>
        <w:fldChar w:fldCharType="begin"/>
      </w:r>
      <w:r w:rsidR="00BF7034" w:rsidRPr="00B879A3">
        <w:rPr>
          <w:lang w:val="fi-FI"/>
        </w:rPr>
        <w:instrText xml:space="preserve"> MACROBUTTON  AcceptAllChangesInDocAndStopTracking [Sisesta number]</w:instrText>
      </w:r>
      <w:r w:rsidR="00BF7034" w:rsidRPr="00B879A3">
        <w:fldChar w:fldCharType="end"/>
      </w:r>
      <w:r w:rsidRPr="00B879A3">
        <w:t xml:space="preserve"> </w:t>
      </w:r>
      <w:r w:rsidR="79231AFE" w:rsidRPr="00B879A3">
        <w:t>metsaveo autorongiga</w:t>
      </w:r>
      <w:r w:rsidR="3256E717" w:rsidRPr="00B879A3">
        <w:t xml:space="preserve">. </w:t>
      </w:r>
    </w:p>
    <w:p w14:paraId="60E3BA98" w14:textId="0A05E2A8" w:rsidR="0066162B" w:rsidRPr="00B879A3" w:rsidRDefault="4F151281" w:rsidP="7799224E">
      <w:pPr>
        <w:numPr>
          <w:ilvl w:val="1"/>
          <w:numId w:val="3"/>
        </w:numPr>
        <w:tabs>
          <w:tab w:val="num" w:pos="720"/>
        </w:tabs>
        <w:ind w:left="567" w:hanging="567"/>
        <w:jc w:val="both"/>
        <w:outlineLvl w:val="0"/>
      </w:pPr>
      <w:r>
        <w:t>L</w:t>
      </w:r>
      <w:r w:rsidR="007947A4">
        <w:t>epingu</w:t>
      </w:r>
      <w:r w:rsidR="3D2942AD">
        <w:t xml:space="preserve"> eeldatav</w:t>
      </w:r>
      <w:r w:rsidR="00264C4C">
        <w:t xml:space="preserve"> kogumaksumus </w:t>
      </w:r>
      <w:r w:rsidR="00BF7034">
        <w:t xml:space="preserve">on </w:t>
      </w:r>
      <w:r>
        <w:fldChar w:fldCharType="begin"/>
      </w:r>
      <w:r>
        <w:instrText xml:space="preserve"> MACROBUTTON  AcceptAllChangesInDoc [Sisesta summa] </w:instrText>
      </w:r>
      <w:r>
        <w:fldChar w:fldCharType="end"/>
      </w:r>
      <w:r w:rsidR="00BF7034">
        <w:t xml:space="preserve"> (</w:t>
      </w:r>
      <w:r w:rsidRPr="5CDDB967">
        <w:rPr>
          <w:rFonts w:eastAsia="Calibri"/>
        </w:rPr>
        <w:fldChar w:fldCharType="begin"/>
      </w:r>
      <w:r w:rsidRPr="5CDDB967">
        <w:rPr>
          <w:rFonts w:eastAsia="Calibri"/>
        </w:rPr>
        <w:instrText xml:space="preserve"> MACROBUTTON  AcceptAllChangesInDoc [Sisesta summa sõnadega]) </w:instrText>
      </w:r>
      <w:r w:rsidRPr="5CDDB967">
        <w:rPr>
          <w:rFonts w:eastAsia="Calibri"/>
        </w:rPr>
        <w:fldChar w:fldCharType="end"/>
      </w:r>
      <w:r w:rsidR="00BF7034" w:rsidRPr="5CDDB967">
        <w:rPr>
          <w:rFonts w:eastAsia="Calibri"/>
        </w:rPr>
        <w:t>eurot</w:t>
      </w:r>
      <w:r w:rsidR="50CA8CA1" w:rsidRPr="5CDDB967">
        <w:rPr>
          <w:rFonts w:eastAsia="Calibri"/>
        </w:rPr>
        <w:t>)</w:t>
      </w:r>
      <w:r w:rsidR="00BF7034" w:rsidRPr="5CDDB967">
        <w:rPr>
          <w:rFonts w:eastAsia="Calibri"/>
        </w:rPr>
        <w:t>.</w:t>
      </w:r>
      <w:r w:rsidR="00E87C08">
        <w:t xml:space="preserve"> </w:t>
      </w:r>
      <w:r w:rsidR="71672AB7">
        <w:t>Saatja ei ole kohustatud tellima teenust kogu nimetatud summa ulatuses, teenust tellitakse vastavalt reaalsele vajadusele ja olemasolevatele võimalustele. Lepingu lõplik maksumus kujuneb lepingu kehtivuse ajal tellitud teenuse tegelikule mahule.</w:t>
      </w:r>
    </w:p>
    <w:p w14:paraId="1B7A43EB" w14:textId="794F0017" w:rsidR="00E87C08" w:rsidRPr="00B879A3" w:rsidRDefault="00BF7034" w:rsidP="00485338">
      <w:pPr>
        <w:numPr>
          <w:ilvl w:val="1"/>
          <w:numId w:val="3"/>
        </w:numPr>
        <w:tabs>
          <w:tab w:val="num" w:pos="720"/>
        </w:tabs>
        <w:ind w:left="567" w:hanging="567"/>
        <w:jc w:val="both"/>
        <w:outlineLvl w:val="0"/>
      </w:pPr>
      <w:r w:rsidRPr="00B879A3">
        <w:t xml:space="preserve">Pooled lepivad hiljemalt 10 </w:t>
      </w:r>
      <w:r w:rsidR="00E717E5" w:rsidRPr="00B879A3">
        <w:t xml:space="preserve">(kümme) </w:t>
      </w:r>
      <w:r w:rsidRPr="00B879A3">
        <w:t xml:space="preserve">päeva </w:t>
      </w:r>
      <w:r w:rsidR="320306F7" w:rsidRPr="00B879A3">
        <w:t xml:space="preserve">jooksul lepingu sõlmimisest </w:t>
      </w:r>
      <w:r w:rsidRPr="00B879A3">
        <w:t>v</w:t>
      </w:r>
      <w:r w:rsidR="00E87C08" w:rsidRPr="00B879A3">
        <w:t xml:space="preserve">eoajagraafiku. </w:t>
      </w:r>
    </w:p>
    <w:p w14:paraId="3C8C5B06" w14:textId="77777777" w:rsidR="00A43B95" w:rsidRPr="00B879A3" w:rsidRDefault="00A43B95" w:rsidP="00485338">
      <w:pPr>
        <w:ind w:left="567" w:hanging="567"/>
        <w:rPr>
          <w:b/>
        </w:rPr>
      </w:pPr>
    </w:p>
    <w:p w14:paraId="6F8CC80C" w14:textId="66C365D1" w:rsidR="00750744" w:rsidRPr="00B879A3" w:rsidRDefault="00750744" w:rsidP="00167757">
      <w:pPr>
        <w:numPr>
          <w:ilvl w:val="0"/>
          <w:numId w:val="3"/>
        </w:numPr>
        <w:jc w:val="both"/>
        <w:outlineLvl w:val="0"/>
        <w:rPr>
          <w:b/>
        </w:rPr>
      </w:pPr>
      <w:r w:rsidRPr="00B879A3">
        <w:rPr>
          <w:b/>
        </w:rPr>
        <w:t xml:space="preserve">Hind </w:t>
      </w:r>
    </w:p>
    <w:p w14:paraId="06E37085" w14:textId="4190E817" w:rsidR="00E87C08" w:rsidRPr="00B879A3" w:rsidRDefault="007641CA" w:rsidP="003826E5">
      <w:pPr>
        <w:numPr>
          <w:ilvl w:val="1"/>
          <w:numId w:val="3"/>
        </w:numPr>
        <w:tabs>
          <w:tab w:val="num" w:pos="567"/>
        </w:tabs>
        <w:spacing w:line="259" w:lineRule="auto"/>
        <w:ind w:left="567" w:hanging="567"/>
        <w:jc w:val="both"/>
      </w:pPr>
      <w:r w:rsidRPr="00B879A3">
        <w:t xml:space="preserve">Puiduveoteenuse hind </w:t>
      </w:r>
      <w:r w:rsidR="14A823E5" w:rsidRPr="00B879A3">
        <w:t>sätestatakse lisas 2/1</w:t>
      </w:r>
      <w:r w:rsidRPr="00B879A3">
        <w:t xml:space="preserve"> </w:t>
      </w:r>
      <w:r w:rsidR="528CD38F" w:rsidRPr="00B879A3">
        <w:t>baashinnaraamistikus</w:t>
      </w:r>
      <w:r w:rsidRPr="00B879A3">
        <w:t>, mis</w:t>
      </w:r>
      <w:r w:rsidR="00BF7034" w:rsidRPr="00B879A3">
        <w:t xml:space="preserve"> kujuneb </w:t>
      </w:r>
      <w:bookmarkStart w:id="5" w:name="_Hlk192071946"/>
      <w:r w:rsidR="00264C85" w:rsidRPr="00B879A3">
        <w:t>vedaja</w:t>
      </w:r>
      <w:r w:rsidR="00E87C08" w:rsidRPr="00B879A3">
        <w:t xml:space="preserve"> poolt riigihankes pakutud hinnakoefitsiendi korrutamisel RMK puiduveo</w:t>
      </w:r>
      <w:r w:rsidR="00556F8B" w:rsidRPr="00B879A3">
        <w:t>teenuse</w:t>
      </w:r>
      <w:r w:rsidR="00E87C08" w:rsidRPr="00B879A3">
        <w:t xml:space="preserve"> </w:t>
      </w:r>
      <w:r w:rsidR="00B83AF1" w:rsidRPr="00B879A3">
        <w:t>h</w:t>
      </w:r>
      <w:r w:rsidR="00640851" w:rsidRPr="00B879A3">
        <w:t>innaraamistik</w:t>
      </w:r>
      <w:r w:rsidR="00B83AF1" w:rsidRPr="00B879A3">
        <w:t xml:space="preserve">u </w:t>
      </w:r>
      <w:r w:rsidR="00E87C08" w:rsidRPr="00B879A3">
        <w:t>1,00</w:t>
      </w:r>
      <w:r w:rsidR="00075C51" w:rsidRPr="00B879A3">
        <w:t>0</w:t>
      </w:r>
      <w:r w:rsidR="00E87C08" w:rsidRPr="00B879A3">
        <w:t xml:space="preserve"> tasemega. </w:t>
      </w:r>
    </w:p>
    <w:bookmarkEnd w:id="5"/>
    <w:p w14:paraId="5E60510B" w14:textId="6D5C2E66" w:rsidR="00FE1EC9" w:rsidRPr="00B879A3" w:rsidRDefault="002D6F1C" w:rsidP="006261BA">
      <w:pPr>
        <w:numPr>
          <w:ilvl w:val="1"/>
          <w:numId w:val="3"/>
        </w:numPr>
        <w:tabs>
          <w:tab w:val="num" w:pos="846"/>
        </w:tabs>
        <w:ind w:left="567" w:hanging="567"/>
        <w:jc w:val="both"/>
        <w:outlineLvl w:val="0"/>
      </w:pPr>
      <w:r w:rsidRPr="00B879A3">
        <w:t>Saatja</w:t>
      </w:r>
      <w:r w:rsidR="006261BA" w:rsidRPr="00B879A3">
        <w:t xml:space="preserve"> maksab </w:t>
      </w:r>
      <w:r w:rsidR="00264C85" w:rsidRPr="00B879A3">
        <w:t>vedaja</w:t>
      </w:r>
      <w:r w:rsidR="006261BA" w:rsidRPr="00B879A3">
        <w:t xml:space="preserve">le tasu </w:t>
      </w:r>
      <w:bookmarkStart w:id="6" w:name="_Hlk192071896"/>
      <w:r w:rsidR="00C821A4" w:rsidRPr="00B879A3">
        <w:t>baashinna</w:t>
      </w:r>
      <w:r w:rsidR="006261BA" w:rsidRPr="00B879A3">
        <w:t xml:space="preserve">raamistiku </w:t>
      </w:r>
      <w:bookmarkEnd w:id="6"/>
      <w:r w:rsidR="006261BA" w:rsidRPr="00B879A3">
        <w:t>alusel.</w:t>
      </w:r>
    </w:p>
    <w:p w14:paraId="3011EBB6" w14:textId="0462D389" w:rsidR="006261BA" w:rsidRPr="00B879A3" w:rsidRDefault="00490EDD" w:rsidP="009D420D">
      <w:pPr>
        <w:numPr>
          <w:ilvl w:val="1"/>
          <w:numId w:val="3"/>
        </w:numPr>
        <w:tabs>
          <w:tab w:val="num" w:pos="846"/>
        </w:tabs>
        <w:ind w:left="567" w:hanging="567"/>
        <w:jc w:val="both"/>
        <w:outlineLvl w:val="0"/>
      </w:pPr>
      <w:r w:rsidRPr="00B879A3">
        <w:t>Baash</w:t>
      </w:r>
      <w:r w:rsidR="3E83E1F0" w:rsidRPr="00B879A3">
        <w:t xml:space="preserve">innaraamistiku indekseerimine toimub </w:t>
      </w:r>
      <w:r w:rsidR="008C33DA" w:rsidRPr="00B879A3">
        <w:t xml:space="preserve">üks kord </w:t>
      </w:r>
      <w:r w:rsidR="005552EC" w:rsidRPr="00B879A3">
        <w:t>kalendrikuus</w:t>
      </w:r>
      <w:r w:rsidR="009D420D" w:rsidRPr="00B879A3">
        <w:t xml:space="preserve"> järgnevatel alustel:</w:t>
      </w:r>
      <w:r w:rsidR="009128FD" w:rsidRPr="00B879A3">
        <w:t xml:space="preserve"> </w:t>
      </w:r>
    </w:p>
    <w:p w14:paraId="3A8C815B" w14:textId="37919059" w:rsidR="001B3829" w:rsidRPr="00B879A3" w:rsidRDefault="001B3829" w:rsidP="001B3829">
      <w:pPr>
        <w:numPr>
          <w:ilvl w:val="2"/>
          <w:numId w:val="3"/>
        </w:numPr>
        <w:tabs>
          <w:tab w:val="clear" w:pos="861"/>
          <w:tab w:val="num" w:pos="1146"/>
        </w:tabs>
        <w:ind w:left="567" w:hanging="567"/>
        <w:jc w:val="both"/>
        <w:outlineLvl w:val="0"/>
      </w:pPr>
      <w:r w:rsidRPr="00B879A3">
        <w:t xml:space="preserve">Kütusekomponenti muudetakse üks kord kuus, kuu esimesel tööpäeval, võttes </w:t>
      </w:r>
      <w:r w:rsidR="004B25D1" w:rsidRPr="00B879A3">
        <w:t>aluseks</w:t>
      </w:r>
      <w:r w:rsidRPr="00B879A3">
        <w:t xml:space="preserve"> eelmise kalendrikuu viimase täisnädala viimasel tööpäeval kehtinud </w:t>
      </w:r>
      <w:r w:rsidR="004B25D1" w:rsidRPr="00B879A3">
        <w:t>diisli</w:t>
      </w:r>
      <w:r w:rsidRPr="00B879A3">
        <w:t>kütuse hin</w:t>
      </w:r>
      <w:r w:rsidR="29C98984" w:rsidRPr="00B879A3">
        <w:t>d</w:t>
      </w:r>
      <w:r w:rsidRPr="00B879A3">
        <w:t>;</w:t>
      </w:r>
    </w:p>
    <w:p w14:paraId="0C9C2F3D" w14:textId="198169EB" w:rsidR="00737E7D" w:rsidRPr="00B879A3" w:rsidRDefault="26C5B6D0" w:rsidP="1B18117E">
      <w:pPr>
        <w:numPr>
          <w:ilvl w:val="2"/>
          <w:numId w:val="3"/>
        </w:numPr>
        <w:tabs>
          <w:tab w:val="num" w:pos="1146"/>
        </w:tabs>
        <w:ind w:left="567" w:hanging="567"/>
        <w:jc w:val="both"/>
        <w:outlineLvl w:val="0"/>
      </w:pPr>
      <w:bookmarkStart w:id="7" w:name="_Hlk98916913"/>
      <w:bookmarkStart w:id="8" w:name="_Hlk98916894"/>
      <w:r w:rsidRPr="00B879A3">
        <w:t>Diislikütuse hinna muutumisel (tõuseb või langeb) enam kui 0,01€/l</w:t>
      </w:r>
      <w:r w:rsidR="39A0B0A0" w:rsidRPr="00B879A3">
        <w:t xml:space="preserve"> võrreldes eelmise baashinnaraamistiku aluseks oleva diislikütuse hinnaga</w:t>
      </w:r>
      <w:r w:rsidRPr="00B879A3">
        <w:t xml:space="preserve">, muudetakse puiduveoteenuse hinnaraamistiku järgneva kuu kütusekomponenti ühele tm </w:t>
      </w:r>
      <w:r w:rsidR="0D14C6E3" w:rsidRPr="00B879A3">
        <w:t xml:space="preserve">veole </w:t>
      </w:r>
      <w:r w:rsidRPr="00B879A3">
        <w:t>kuluva kütuse koguse ja hinnamuudu korrutise võrra</w:t>
      </w:r>
      <w:bookmarkEnd w:id="7"/>
      <w:r w:rsidR="00AF00C8" w:rsidRPr="00B879A3">
        <w:t>;</w:t>
      </w:r>
      <w:r w:rsidR="103E6F7C" w:rsidRPr="00B879A3">
        <w:t xml:space="preserve"> </w:t>
      </w:r>
      <w:bookmarkEnd w:id="8"/>
    </w:p>
    <w:p w14:paraId="479424E0" w14:textId="183C0373" w:rsidR="00D32140" w:rsidRPr="00B879A3" w:rsidRDefault="001B3829" w:rsidP="003826E5">
      <w:pPr>
        <w:numPr>
          <w:ilvl w:val="2"/>
          <w:numId w:val="3"/>
        </w:numPr>
        <w:tabs>
          <w:tab w:val="clear" w:pos="861"/>
        </w:tabs>
        <w:ind w:left="567" w:hanging="567"/>
        <w:jc w:val="both"/>
        <w:outlineLvl w:val="0"/>
      </w:pPr>
      <w:r w:rsidRPr="00B879A3">
        <w:t>Puiduveoteenuse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r w:rsidR="00AF00C8" w:rsidRPr="00B879A3">
        <w:t>.</w:t>
      </w:r>
    </w:p>
    <w:p w14:paraId="19577387" w14:textId="516E3F9B" w:rsidR="001D51FE" w:rsidRPr="00B879A3" w:rsidRDefault="00094D3C" w:rsidP="00485338">
      <w:pPr>
        <w:numPr>
          <w:ilvl w:val="1"/>
          <w:numId w:val="3"/>
        </w:numPr>
        <w:tabs>
          <w:tab w:val="num" w:pos="567"/>
        </w:tabs>
        <w:ind w:left="567" w:hanging="567"/>
        <w:jc w:val="both"/>
        <w:outlineLvl w:val="0"/>
      </w:pPr>
      <w:r w:rsidRPr="00B879A3">
        <w:t xml:space="preserve">  Baashinna</w:t>
      </w:r>
      <w:r w:rsidR="309970B8" w:rsidRPr="00B879A3">
        <w:t xml:space="preserve">raamistiku </w:t>
      </w:r>
      <w:r w:rsidR="58B80908" w:rsidRPr="00B879A3">
        <w:t>hindadele rakendatakse sortimendi erikaalust tuleneva</w:t>
      </w:r>
      <w:r w:rsidR="49898E36" w:rsidRPr="00B879A3">
        <w:t xml:space="preserve">id </w:t>
      </w:r>
      <w:r w:rsidR="58B80908" w:rsidRPr="00B879A3">
        <w:t>hinnaparand</w:t>
      </w:r>
      <w:r w:rsidR="49898E36" w:rsidRPr="00B879A3">
        <w:t>eid</w:t>
      </w:r>
      <w:r w:rsidR="6E6D662D" w:rsidRPr="00B879A3">
        <w:t xml:space="preserve"> vastavalt lepingu lisale 4</w:t>
      </w:r>
      <w:r w:rsidR="003F6049">
        <w:t>/1</w:t>
      </w:r>
      <w:r w:rsidR="49898E36" w:rsidRPr="00B879A3">
        <w:t xml:space="preserve">. </w:t>
      </w:r>
    </w:p>
    <w:p w14:paraId="4AF7C6D4" w14:textId="77777777" w:rsidR="00CA4C23" w:rsidRPr="00B879A3" w:rsidRDefault="001D1412" w:rsidP="00485338">
      <w:pPr>
        <w:numPr>
          <w:ilvl w:val="1"/>
          <w:numId w:val="3"/>
        </w:numPr>
        <w:tabs>
          <w:tab w:val="num" w:pos="567"/>
        </w:tabs>
        <w:ind w:left="567" w:hanging="567"/>
        <w:jc w:val="both"/>
        <w:outlineLvl w:val="0"/>
      </w:pPr>
      <w:r w:rsidRPr="00B879A3">
        <w:t xml:space="preserve">Erisortimentide veol kasutatakse 15% kõrgemat hinnakirja 52t </w:t>
      </w:r>
      <w:r w:rsidR="00923903" w:rsidRPr="00B879A3">
        <w:t>eri</w:t>
      </w:r>
      <w:r w:rsidRPr="00B879A3">
        <w:t>veoluba omavate auto</w:t>
      </w:r>
      <w:r w:rsidR="00923903" w:rsidRPr="00B879A3">
        <w:t>rongi</w:t>
      </w:r>
      <w:r w:rsidRPr="00B879A3">
        <w:t xml:space="preserve">dega veetud koormate koguse tasustamiseks juhul, kui </w:t>
      </w:r>
      <w:r w:rsidR="00923903" w:rsidRPr="00B879A3">
        <w:t xml:space="preserve">kogu </w:t>
      </w:r>
      <w:r w:rsidRPr="00B879A3">
        <w:t>koorem on komplekteeritud ainult</w:t>
      </w:r>
      <w:r w:rsidR="00923903" w:rsidRPr="00B879A3">
        <w:t xml:space="preserve"> </w:t>
      </w:r>
      <w:r w:rsidRPr="00B879A3">
        <w:t>erisortimentidest.</w:t>
      </w:r>
      <w:r w:rsidR="00BE35AC" w:rsidRPr="00B879A3">
        <w:t xml:space="preserve"> Autorongi </w:t>
      </w:r>
      <w:r w:rsidR="00633D63" w:rsidRPr="00B879A3">
        <w:t xml:space="preserve">seadusandluses </w:t>
      </w:r>
      <w:r w:rsidR="00BE35AC" w:rsidRPr="00B879A3">
        <w:t xml:space="preserve">lubatud täismassi </w:t>
      </w:r>
      <w:r w:rsidR="00BE35AC" w:rsidRPr="00B879A3">
        <w:lastRenderedPageBreak/>
        <w:t>ja</w:t>
      </w:r>
      <w:r w:rsidR="003A2C77" w:rsidRPr="00B879A3">
        <w:t>/või</w:t>
      </w:r>
      <w:r w:rsidR="00BE35AC" w:rsidRPr="00B879A3">
        <w:t xml:space="preserve"> pikkuse suurenemisel arvutatakse autorongi erisortimentide puiduveoteenuse hinnakirja suurendamise % vastavalt autorongi uutele parameetritele ja </w:t>
      </w:r>
      <w:r w:rsidR="009C5EE1" w:rsidRPr="00B879A3">
        <w:t>sõlmitakse sellekohane lepingu muutmise kokkulepe.</w:t>
      </w:r>
      <w:r w:rsidR="00CA4C23" w:rsidRPr="00B879A3">
        <w:t xml:space="preserve"> </w:t>
      </w:r>
    </w:p>
    <w:p w14:paraId="1E93831E" w14:textId="77777777" w:rsidR="002105BB" w:rsidRPr="00B879A3" w:rsidRDefault="002105BB" w:rsidP="00485338">
      <w:pPr>
        <w:numPr>
          <w:ilvl w:val="1"/>
          <w:numId w:val="3"/>
        </w:numPr>
        <w:tabs>
          <w:tab w:val="num" w:pos="567"/>
        </w:tabs>
        <w:ind w:left="567" w:hanging="567"/>
        <w:jc w:val="both"/>
        <w:outlineLvl w:val="0"/>
      </w:pPr>
      <w:r w:rsidRPr="00B879A3">
        <w:t xml:space="preserve">Eriveose </w:t>
      </w:r>
      <w:r w:rsidR="00FB6F60" w:rsidRPr="00B879A3">
        <w:t xml:space="preserve">veol kasutatakse </w:t>
      </w:r>
      <w:r w:rsidR="002B0E0A" w:rsidRPr="00B879A3">
        <w:t>25%</w:t>
      </w:r>
      <w:r w:rsidR="00CC2F0C" w:rsidRPr="00B879A3">
        <w:t xml:space="preserve"> kõrgemat hinnakirja</w:t>
      </w:r>
      <w:r w:rsidR="00511B9A" w:rsidRPr="00B879A3">
        <w:t>.</w:t>
      </w:r>
      <w:r w:rsidR="00CC2F0C" w:rsidRPr="00B879A3">
        <w:t xml:space="preserve"> </w:t>
      </w:r>
    </w:p>
    <w:p w14:paraId="1C19D00C" w14:textId="77777777" w:rsidR="001D1412" w:rsidRPr="00B879A3" w:rsidRDefault="00CA4C23" w:rsidP="00485338">
      <w:pPr>
        <w:numPr>
          <w:ilvl w:val="1"/>
          <w:numId w:val="3"/>
        </w:numPr>
        <w:tabs>
          <w:tab w:val="num" w:pos="567"/>
        </w:tabs>
        <w:ind w:left="567" w:hanging="567"/>
        <w:jc w:val="both"/>
        <w:outlineLvl w:val="0"/>
      </w:pPr>
      <w:r w:rsidRPr="00B879A3">
        <w:t>Arvutuse aluseks olevaid andmeid ja tulemusi ümardatakse harilikul viisil.</w:t>
      </w:r>
    </w:p>
    <w:p w14:paraId="254F0E0A" w14:textId="1AD6FC72" w:rsidR="00CA4C23" w:rsidRPr="00B879A3" w:rsidRDefault="00F72C9F" w:rsidP="00183286">
      <w:pPr>
        <w:numPr>
          <w:ilvl w:val="1"/>
          <w:numId w:val="3"/>
        </w:numPr>
        <w:tabs>
          <w:tab w:val="num" w:pos="567"/>
          <w:tab w:val="num" w:pos="846"/>
        </w:tabs>
        <w:ind w:left="567" w:hanging="567"/>
        <w:jc w:val="both"/>
        <w:outlineLvl w:val="0"/>
      </w:pPr>
      <w:r w:rsidRPr="00B879A3">
        <w:t>Juhul, kui puiduveoteenuse harilik väärtus (veonduse sektorit oluliselt mõjutavate õigusaktide muutumine</w:t>
      </w:r>
      <w:r w:rsidR="007131F2" w:rsidRPr="00B879A3">
        <w:t xml:space="preserve"> vmt.</w:t>
      </w:r>
      <w:r w:rsidRPr="00B879A3">
        <w:t xml:space="preserve">) oluliselt muutub, on RMK-l õigus muuta </w:t>
      </w:r>
      <w:r w:rsidR="00012872" w:rsidRPr="00B879A3">
        <w:t>baas</w:t>
      </w:r>
      <w:r w:rsidRPr="00B879A3">
        <w:t>hinnaraamistiku 1,000 taset ja parandeid.</w:t>
      </w:r>
    </w:p>
    <w:p w14:paraId="64DA5984" w14:textId="77777777" w:rsidR="00E87C08" w:rsidRPr="00B879A3" w:rsidRDefault="7189ABC6" w:rsidP="00E87C08">
      <w:pPr>
        <w:numPr>
          <w:ilvl w:val="1"/>
          <w:numId w:val="3"/>
        </w:numPr>
        <w:tabs>
          <w:tab w:val="num" w:pos="720"/>
        </w:tabs>
        <w:ind w:left="720" w:hanging="720"/>
        <w:jc w:val="both"/>
        <w:outlineLvl w:val="0"/>
      </w:pPr>
      <w:r w:rsidRPr="00B879A3">
        <w:t>Veotasu leitakse iga metsaveoauto kohta eraldi</w:t>
      </w:r>
      <w:r w:rsidR="0460CDCD" w:rsidRPr="00B879A3">
        <w:t xml:space="preserve"> järgnevalt</w:t>
      </w:r>
      <w:r w:rsidR="6EAB6D52" w:rsidRPr="00B879A3">
        <w:t xml:space="preserve">: </w:t>
      </w:r>
    </w:p>
    <w:p w14:paraId="27A90C86" w14:textId="77777777" w:rsidR="00E87C08" w:rsidRPr="00B879A3" w:rsidRDefault="00E87C08" w:rsidP="00485338">
      <w:pPr>
        <w:numPr>
          <w:ilvl w:val="2"/>
          <w:numId w:val="3"/>
        </w:numPr>
        <w:tabs>
          <w:tab w:val="num" w:pos="567"/>
        </w:tabs>
        <w:ind w:left="567" w:hanging="567"/>
        <w:jc w:val="both"/>
        <w:outlineLvl w:val="0"/>
      </w:pPr>
      <w:r w:rsidRPr="00B879A3">
        <w:t>summe</w:t>
      </w:r>
      <w:r w:rsidR="007725A7" w:rsidRPr="00B879A3">
        <w:t>e</w:t>
      </w:r>
      <w:r w:rsidRPr="00B879A3">
        <w:t>ritakse vedu</w:t>
      </w:r>
      <w:r w:rsidR="00BF7034" w:rsidRPr="00B879A3">
        <w:t xml:space="preserve">de vastuvõtmise aktil märgitud </w:t>
      </w:r>
      <w:r w:rsidR="002031E9" w:rsidRPr="00B879A3">
        <w:t>veonädala</w:t>
      </w:r>
      <w:r w:rsidRPr="00B879A3">
        <w:t xml:space="preserve"> veoste </w:t>
      </w:r>
      <w:r w:rsidR="00E1714C" w:rsidRPr="00B879A3">
        <w:t>kogus</w:t>
      </w:r>
      <w:r w:rsidRPr="00B879A3">
        <w:t>;</w:t>
      </w:r>
    </w:p>
    <w:p w14:paraId="1B5235EA" w14:textId="77777777" w:rsidR="00D45DD6" w:rsidRPr="00B879A3" w:rsidRDefault="00BF7034" w:rsidP="00485338">
      <w:pPr>
        <w:numPr>
          <w:ilvl w:val="2"/>
          <w:numId w:val="3"/>
        </w:numPr>
        <w:tabs>
          <w:tab w:val="num" w:pos="567"/>
        </w:tabs>
        <w:ind w:left="567" w:hanging="567"/>
        <w:jc w:val="both"/>
        <w:outlineLvl w:val="0"/>
      </w:pPr>
      <w:r w:rsidRPr="00B879A3">
        <w:t xml:space="preserve">leitakse </w:t>
      </w:r>
      <w:r w:rsidR="00A979C4" w:rsidRPr="00B879A3">
        <w:t>veonädala</w:t>
      </w:r>
      <w:r w:rsidR="00E87C08" w:rsidRPr="00B879A3">
        <w:t xml:space="preserve"> </w:t>
      </w:r>
      <w:r w:rsidR="00D45DD6" w:rsidRPr="00B879A3">
        <w:t xml:space="preserve">jooksul </w:t>
      </w:r>
      <w:r w:rsidRPr="00B879A3">
        <w:t>k</w:t>
      </w:r>
      <w:r w:rsidR="00D45DD6" w:rsidRPr="00B879A3">
        <w:t>oormaga läbitud teekond;</w:t>
      </w:r>
    </w:p>
    <w:p w14:paraId="3BEB258E" w14:textId="77777777" w:rsidR="00167757" w:rsidRPr="00B879A3" w:rsidRDefault="00BF7034" w:rsidP="00167757">
      <w:pPr>
        <w:numPr>
          <w:ilvl w:val="2"/>
          <w:numId w:val="3"/>
        </w:numPr>
        <w:tabs>
          <w:tab w:val="num" w:pos="567"/>
        </w:tabs>
        <w:ind w:left="567" w:hanging="567"/>
        <w:jc w:val="both"/>
        <w:outlineLvl w:val="0"/>
      </w:pPr>
      <w:r w:rsidRPr="00B879A3">
        <w:t xml:space="preserve">leitakse </w:t>
      </w:r>
      <w:r w:rsidR="00A979C4" w:rsidRPr="00B879A3">
        <w:t>veonädala</w:t>
      </w:r>
      <w:r w:rsidRPr="00B879A3">
        <w:t xml:space="preserve"> jooksul </w:t>
      </w:r>
      <w:r w:rsidR="00514A1D" w:rsidRPr="00B879A3">
        <w:t xml:space="preserve">läbitud </w:t>
      </w:r>
      <w:r w:rsidRPr="00B879A3">
        <w:t>e</w:t>
      </w:r>
      <w:r w:rsidR="00D45DD6" w:rsidRPr="00B879A3">
        <w:t>ttesõidu teekond;</w:t>
      </w:r>
    </w:p>
    <w:p w14:paraId="470C805E" w14:textId="77777777" w:rsidR="00167757" w:rsidRPr="00B879A3" w:rsidRDefault="00167757" w:rsidP="00167757">
      <w:pPr>
        <w:numPr>
          <w:ilvl w:val="2"/>
          <w:numId w:val="3"/>
        </w:numPr>
        <w:tabs>
          <w:tab w:val="num" w:pos="567"/>
        </w:tabs>
        <w:ind w:left="567" w:hanging="567"/>
        <w:jc w:val="both"/>
        <w:outlineLvl w:val="0"/>
      </w:pPr>
      <w:r w:rsidRPr="00B879A3">
        <w:t>j</w:t>
      </w:r>
      <w:r w:rsidR="00BF7034" w:rsidRPr="00B879A3">
        <w:t xml:space="preserve">uhul, kui </w:t>
      </w:r>
      <w:r w:rsidR="002D6F1C" w:rsidRPr="00B879A3">
        <w:t>saatja</w:t>
      </w:r>
      <w:r w:rsidR="00A453A5" w:rsidRPr="00B879A3">
        <w:t xml:space="preserve"> </w:t>
      </w:r>
      <w:r w:rsidR="00BF7034" w:rsidRPr="00B879A3">
        <w:t xml:space="preserve">pidev vedu </w:t>
      </w:r>
      <w:r w:rsidR="00551AF6" w:rsidRPr="00B879A3">
        <w:t>veonädalas</w:t>
      </w:r>
      <w:r w:rsidR="00BF7034" w:rsidRPr="00B879A3">
        <w:t xml:space="preserve"> katkeb </w:t>
      </w:r>
      <w:r w:rsidR="002D6F1C" w:rsidRPr="00B879A3">
        <w:t>saatja</w:t>
      </w:r>
      <w:r w:rsidR="00D45DD6" w:rsidRPr="00B879A3">
        <w:t xml:space="preserve"> poolsetel põhjustel (nt </w:t>
      </w:r>
      <w:r w:rsidR="002D6F1C" w:rsidRPr="00B879A3">
        <w:t>saatja</w:t>
      </w:r>
      <w:r w:rsidR="0069532B" w:rsidRPr="00B879A3">
        <w:t xml:space="preserve"> ei o</w:t>
      </w:r>
      <w:r w:rsidR="00D45DD6" w:rsidRPr="00B879A3">
        <w:t>le esita</w:t>
      </w:r>
      <w:r w:rsidR="00671CCF" w:rsidRPr="00B879A3">
        <w:t>n</w:t>
      </w:r>
      <w:r w:rsidR="00D45DD6" w:rsidRPr="00B879A3">
        <w:t xml:space="preserve">ud </w:t>
      </w:r>
      <w:r w:rsidR="00AE480F" w:rsidRPr="00B879A3">
        <w:t>l</w:t>
      </w:r>
      <w:r w:rsidR="0069532B" w:rsidRPr="00B879A3">
        <w:t xml:space="preserve">epingus ettenähtud </w:t>
      </w:r>
      <w:r w:rsidR="00AE480F" w:rsidRPr="00B879A3">
        <w:t>v</w:t>
      </w:r>
      <w:r w:rsidR="00D45DD6" w:rsidRPr="00B879A3">
        <w:t>eotelli</w:t>
      </w:r>
      <w:r w:rsidR="00AE480F" w:rsidRPr="00B879A3">
        <w:t>musi)</w:t>
      </w:r>
      <w:r w:rsidR="005D6DE1" w:rsidRPr="00B879A3">
        <w:t xml:space="preserve"> või poolte eelneval kokkuleppel</w:t>
      </w:r>
      <w:r w:rsidR="00AE480F" w:rsidRPr="00B879A3">
        <w:t>, arvestatakse järgmiseks ettesõiduks teekond viimasest s</w:t>
      </w:r>
      <w:r w:rsidR="00D45DD6" w:rsidRPr="00B879A3">
        <w:t>ihtkohast järg</w:t>
      </w:r>
      <w:r w:rsidR="00AE480F" w:rsidRPr="00B879A3">
        <w:t>misesse l</w:t>
      </w:r>
      <w:r w:rsidRPr="00B879A3">
        <w:t>ähtekohta;</w:t>
      </w:r>
    </w:p>
    <w:p w14:paraId="45A57070" w14:textId="77777777" w:rsidR="00167757" w:rsidRPr="00B879A3" w:rsidRDefault="00167757" w:rsidP="00167757">
      <w:pPr>
        <w:numPr>
          <w:ilvl w:val="2"/>
          <w:numId w:val="3"/>
        </w:numPr>
        <w:tabs>
          <w:tab w:val="num" w:pos="567"/>
        </w:tabs>
        <w:ind w:left="567" w:hanging="567"/>
        <w:jc w:val="both"/>
        <w:outlineLvl w:val="0"/>
      </w:pPr>
      <w:r w:rsidRPr="00B879A3">
        <w:t>j</w:t>
      </w:r>
      <w:r w:rsidR="00AE480F" w:rsidRPr="00B879A3">
        <w:t xml:space="preserve">uhul, kui </w:t>
      </w:r>
      <w:r w:rsidR="002D6F1C" w:rsidRPr="00B879A3">
        <w:t>saatja</w:t>
      </w:r>
      <w:r w:rsidR="00A453A5" w:rsidRPr="00B879A3">
        <w:t xml:space="preserve"> </w:t>
      </w:r>
      <w:r w:rsidR="00AE480F" w:rsidRPr="00B879A3">
        <w:t xml:space="preserve">pidev vedu </w:t>
      </w:r>
      <w:r w:rsidR="0012018A" w:rsidRPr="00B879A3">
        <w:t>veonädalas</w:t>
      </w:r>
      <w:r w:rsidR="00AE480F" w:rsidRPr="00B879A3">
        <w:t xml:space="preserve"> katkeb </w:t>
      </w:r>
      <w:r w:rsidR="00264C85" w:rsidRPr="00B879A3">
        <w:t>vedaja</w:t>
      </w:r>
      <w:r w:rsidR="00AE480F" w:rsidRPr="00B879A3">
        <w:t xml:space="preserve"> poolsetel põhjustel (nt v</w:t>
      </w:r>
      <w:r w:rsidR="00D45DD6" w:rsidRPr="00B879A3">
        <w:t>eotellimus</w:t>
      </w:r>
      <w:r w:rsidR="00AE480F" w:rsidRPr="00B879A3">
        <w:t xml:space="preserve">i oli esitatud piisavalt, kuid </w:t>
      </w:r>
      <w:r w:rsidR="00264C85" w:rsidRPr="00B879A3">
        <w:t>vedaja</w:t>
      </w:r>
      <w:r w:rsidR="00D45DD6" w:rsidRPr="00B879A3">
        <w:t xml:space="preserve"> osutas teenust mõnele teisele isikule</w:t>
      </w:r>
      <w:r w:rsidR="00221C20" w:rsidRPr="00B879A3">
        <w:t xml:space="preserve"> ilma eelneva kokkuleppeta</w:t>
      </w:r>
      <w:r w:rsidR="00D45DD6" w:rsidRPr="00B879A3">
        <w:t>)</w:t>
      </w:r>
      <w:r w:rsidR="00AE480F" w:rsidRPr="00B879A3">
        <w:t>, siis arvestatakse järgmiseks e</w:t>
      </w:r>
      <w:r w:rsidR="00D45DD6" w:rsidRPr="00B879A3">
        <w:t xml:space="preserve">ttesõidu </w:t>
      </w:r>
      <w:r w:rsidRPr="00B879A3">
        <w:t>teekonnaks 0 km;</w:t>
      </w:r>
    </w:p>
    <w:p w14:paraId="76D74DCE" w14:textId="77777777" w:rsidR="00D37E7C" w:rsidRPr="00B879A3" w:rsidRDefault="00167757" w:rsidP="00167757">
      <w:pPr>
        <w:numPr>
          <w:ilvl w:val="2"/>
          <w:numId w:val="3"/>
        </w:numPr>
        <w:tabs>
          <w:tab w:val="num" w:pos="567"/>
        </w:tabs>
        <w:ind w:left="567" w:hanging="567"/>
        <w:jc w:val="both"/>
        <w:outlineLvl w:val="0"/>
      </w:pPr>
      <w:r w:rsidRPr="00B879A3">
        <w:t>j</w:t>
      </w:r>
      <w:r w:rsidR="00AE480F" w:rsidRPr="00B879A3">
        <w:t xml:space="preserve">uhul, kui </w:t>
      </w:r>
      <w:r w:rsidR="002D6F1C" w:rsidRPr="00B879A3">
        <w:t>saatja</w:t>
      </w:r>
      <w:r w:rsidR="00A453A5" w:rsidRPr="00B879A3">
        <w:t xml:space="preserve"> </w:t>
      </w:r>
      <w:r w:rsidR="00AE480F" w:rsidRPr="00B879A3">
        <w:t xml:space="preserve">pidev vedu </w:t>
      </w:r>
      <w:r w:rsidR="00D37E7C" w:rsidRPr="00B879A3">
        <w:t>veonädalas</w:t>
      </w:r>
      <w:r w:rsidR="00AE480F" w:rsidRPr="00B879A3">
        <w:t xml:space="preserve"> katkeb </w:t>
      </w:r>
      <w:r w:rsidR="00264C85" w:rsidRPr="00B879A3">
        <w:t>vedaja</w:t>
      </w:r>
      <w:r w:rsidR="00207A52" w:rsidRPr="00B879A3">
        <w:t xml:space="preserve"> </w:t>
      </w:r>
      <w:r w:rsidR="00AE480F" w:rsidRPr="00B879A3">
        <w:t>p</w:t>
      </w:r>
      <w:r w:rsidR="00221C20" w:rsidRPr="00B879A3">
        <w:t>ool</w:t>
      </w:r>
      <w:r w:rsidR="00207A52" w:rsidRPr="00B879A3">
        <w:t>setel põhjustel</w:t>
      </w:r>
      <w:r w:rsidR="00221C20" w:rsidRPr="00B879A3">
        <w:t xml:space="preserve"> eelneval kokkuleppel</w:t>
      </w:r>
      <w:r w:rsidR="00207A52" w:rsidRPr="00B879A3">
        <w:t xml:space="preserve"> </w:t>
      </w:r>
      <w:r w:rsidR="002D6F1C" w:rsidRPr="00B879A3">
        <w:t>saatja</w:t>
      </w:r>
      <w:r w:rsidR="00207A52" w:rsidRPr="00B879A3">
        <w:t>ga</w:t>
      </w:r>
      <w:r w:rsidR="00CD7FE7" w:rsidRPr="00B879A3">
        <w:t xml:space="preserve"> (nt </w:t>
      </w:r>
      <w:r w:rsidR="00264C85" w:rsidRPr="00B879A3">
        <w:t>vedaja</w:t>
      </w:r>
      <w:r w:rsidR="00CD7FE7" w:rsidRPr="00B879A3">
        <w:t xml:space="preserve"> osutas teenust mõnele teisele isikule)</w:t>
      </w:r>
      <w:r w:rsidR="00AE480F" w:rsidRPr="00B879A3">
        <w:t>, siis arvestatakse järgmiseks e</w:t>
      </w:r>
      <w:r w:rsidR="00221C20" w:rsidRPr="00B879A3">
        <w:t>ttesõidu</w:t>
      </w:r>
      <w:r w:rsidR="006F12B9" w:rsidRPr="00B879A3">
        <w:t>ks</w:t>
      </w:r>
      <w:r w:rsidR="00671CCF" w:rsidRPr="00B879A3">
        <w:t xml:space="preserve"> </w:t>
      </w:r>
      <w:r w:rsidR="00392C7A" w:rsidRPr="00B879A3">
        <w:t>teekon</w:t>
      </w:r>
      <w:r w:rsidR="006F12B9" w:rsidRPr="00B879A3">
        <w:t>d</w:t>
      </w:r>
      <w:r w:rsidR="00221C20" w:rsidRPr="00B879A3">
        <w:t xml:space="preserve"> teise isiku koorma mahalaadimisest järgmis</w:t>
      </w:r>
      <w:r w:rsidR="00392C7A" w:rsidRPr="00B879A3">
        <w:t>es</w:t>
      </w:r>
      <w:r w:rsidR="00AE480F" w:rsidRPr="00B879A3">
        <w:t>se l</w:t>
      </w:r>
      <w:r w:rsidRPr="00B879A3">
        <w:t>ähtekohta;</w:t>
      </w:r>
      <w:r w:rsidR="00D37E7C" w:rsidRPr="00B879A3">
        <w:t xml:space="preserve"> </w:t>
      </w:r>
    </w:p>
    <w:p w14:paraId="3CD0BEDD" w14:textId="77777777" w:rsidR="00221C20" w:rsidRPr="00B879A3" w:rsidRDefault="00167757" w:rsidP="00FF2D6F">
      <w:pPr>
        <w:numPr>
          <w:ilvl w:val="2"/>
          <w:numId w:val="3"/>
        </w:numPr>
        <w:tabs>
          <w:tab w:val="num" w:pos="567"/>
        </w:tabs>
        <w:ind w:left="567" w:hanging="567"/>
        <w:jc w:val="both"/>
        <w:outlineLvl w:val="0"/>
      </w:pPr>
      <w:r w:rsidRPr="00B879A3">
        <w:t>j</w:t>
      </w:r>
      <w:r w:rsidR="00AE480F" w:rsidRPr="00B879A3">
        <w:t xml:space="preserve">uhul, kui </w:t>
      </w:r>
      <w:r w:rsidR="002D6F1C" w:rsidRPr="00B879A3">
        <w:t>saatja</w:t>
      </w:r>
      <w:r w:rsidR="001565C2" w:rsidRPr="00B879A3">
        <w:t xml:space="preserve"> </w:t>
      </w:r>
      <w:r w:rsidR="00A453A5" w:rsidRPr="00B879A3">
        <w:t>pidevat vedu veonädalas ei toimu</w:t>
      </w:r>
      <w:r w:rsidR="00AC0CF6" w:rsidRPr="00B879A3">
        <w:t>,</w:t>
      </w:r>
      <w:r w:rsidR="00A453A5" w:rsidRPr="00B879A3">
        <w:t xml:space="preserve"> </w:t>
      </w:r>
      <w:r w:rsidR="00264C85" w:rsidRPr="00B879A3">
        <w:t>vedaja</w:t>
      </w:r>
      <w:r w:rsidR="0071796E" w:rsidRPr="00B879A3">
        <w:t xml:space="preserve"> </w:t>
      </w:r>
      <w:r w:rsidR="00221C20" w:rsidRPr="00B879A3">
        <w:t xml:space="preserve">soovib oma </w:t>
      </w:r>
      <w:r w:rsidR="00B15806" w:rsidRPr="00B879A3">
        <w:t>t</w:t>
      </w:r>
      <w:r w:rsidR="00E3682B" w:rsidRPr="00B879A3">
        <w:t>öö</w:t>
      </w:r>
      <w:r w:rsidR="00221C20" w:rsidRPr="00B879A3">
        <w:t>korralduse optimeerimiseks üksiku</w:t>
      </w:r>
      <w:r w:rsidR="00E3682B" w:rsidRPr="00B879A3">
        <w:t>t</w:t>
      </w:r>
      <w:r w:rsidR="00221C20" w:rsidRPr="00B879A3">
        <w:t xml:space="preserve"> koorma</w:t>
      </w:r>
      <w:r w:rsidR="00E3682B" w:rsidRPr="00B879A3">
        <w:t>t</w:t>
      </w:r>
      <w:r w:rsidR="00221C20" w:rsidRPr="00B879A3">
        <w:t xml:space="preserve"> </w:t>
      </w:r>
      <w:r w:rsidR="002D6F1C" w:rsidRPr="00B879A3">
        <w:t>saatja</w:t>
      </w:r>
      <w:r w:rsidR="00E3682B" w:rsidRPr="00B879A3">
        <w:t>lt</w:t>
      </w:r>
      <w:r w:rsidR="00B66D2F" w:rsidRPr="00B879A3">
        <w:t xml:space="preserve"> ja </w:t>
      </w:r>
      <w:r w:rsidR="002D6F1C" w:rsidRPr="00B879A3">
        <w:t>saatja</w:t>
      </w:r>
      <w:r w:rsidR="00B66D2F" w:rsidRPr="00B879A3">
        <w:t xml:space="preserve"> nõustub sellega, </w:t>
      </w:r>
      <w:r w:rsidR="005D6DE1" w:rsidRPr="00B879A3">
        <w:t>arvestatakse järgmiseks ettesõiduks</w:t>
      </w:r>
      <w:r w:rsidR="00A360A2" w:rsidRPr="00B879A3">
        <w:t xml:space="preserve"> </w:t>
      </w:r>
      <w:r w:rsidR="00106871" w:rsidRPr="00B879A3">
        <w:t xml:space="preserve">metsaveoautorongi </w:t>
      </w:r>
      <w:r w:rsidR="00F06814" w:rsidRPr="00B879A3">
        <w:t xml:space="preserve">tuvastatava </w:t>
      </w:r>
      <w:r w:rsidR="00106871" w:rsidRPr="00B879A3">
        <w:t>asukoha ja lähtekoha vaheli</w:t>
      </w:r>
      <w:r w:rsidR="000569C4" w:rsidRPr="00B879A3">
        <w:t>se</w:t>
      </w:r>
      <w:r w:rsidR="00F06814" w:rsidRPr="00B879A3">
        <w:t xml:space="preserve"> </w:t>
      </w:r>
      <w:r w:rsidR="00AC0CF6" w:rsidRPr="00B879A3">
        <w:t>etteantud teekonna pikkus</w:t>
      </w:r>
      <w:r w:rsidR="008F4327" w:rsidRPr="00B879A3">
        <w:t>,</w:t>
      </w:r>
      <w:r w:rsidR="00AC0CF6" w:rsidRPr="00B879A3">
        <w:t xml:space="preserve"> kuid mitte rohkem kui 52 km</w:t>
      </w:r>
      <w:r w:rsidR="005D6DE1" w:rsidRPr="00B879A3">
        <w:t>.</w:t>
      </w:r>
      <w:r w:rsidR="00B172D7" w:rsidRPr="00B879A3">
        <w:t xml:space="preserve"> </w:t>
      </w:r>
    </w:p>
    <w:p w14:paraId="2F36F4D6" w14:textId="77777777" w:rsidR="008C2DC9" w:rsidRPr="00B879A3" w:rsidRDefault="00AE480F" w:rsidP="00485338">
      <w:pPr>
        <w:numPr>
          <w:ilvl w:val="2"/>
          <w:numId w:val="3"/>
        </w:numPr>
        <w:tabs>
          <w:tab w:val="num" w:pos="567"/>
        </w:tabs>
        <w:ind w:left="567" w:hanging="567"/>
        <w:jc w:val="both"/>
        <w:outlineLvl w:val="0"/>
      </w:pPr>
      <w:r w:rsidRPr="00B879A3">
        <w:t xml:space="preserve">leitakse </w:t>
      </w:r>
      <w:r w:rsidR="00397EA2" w:rsidRPr="00B879A3">
        <w:t>veonädalas</w:t>
      </w:r>
      <w:r w:rsidRPr="00B879A3">
        <w:t xml:space="preserve"> läbitud k</w:t>
      </w:r>
      <w:r w:rsidR="008C2DC9" w:rsidRPr="00B879A3">
        <w:t>ogu teekond (</w:t>
      </w:r>
      <w:r w:rsidRPr="00B879A3">
        <w:t>koormaga läbitud teekond + e</w:t>
      </w:r>
      <w:r w:rsidR="008C2DC9" w:rsidRPr="00B879A3">
        <w:t>ttesõidu teekond);</w:t>
      </w:r>
    </w:p>
    <w:p w14:paraId="6A5B7355" w14:textId="77777777" w:rsidR="00E87C08" w:rsidRPr="00B879A3" w:rsidRDefault="008C2DC9" w:rsidP="00485338">
      <w:pPr>
        <w:numPr>
          <w:ilvl w:val="2"/>
          <w:numId w:val="3"/>
        </w:numPr>
        <w:tabs>
          <w:tab w:val="num" w:pos="567"/>
        </w:tabs>
        <w:ind w:left="567" w:hanging="567"/>
        <w:jc w:val="both"/>
        <w:outlineLvl w:val="0"/>
      </w:pPr>
      <w:r w:rsidRPr="00B879A3">
        <w:t xml:space="preserve">leitakse </w:t>
      </w:r>
      <w:r w:rsidR="00AE480F" w:rsidRPr="00B879A3">
        <w:t>l</w:t>
      </w:r>
      <w:r w:rsidR="00E87C08" w:rsidRPr="00B879A3">
        <w:t>äbisõidu kasutuse koefitsient</w:t>
      </w:r>
      <w:r w:rsidR="00AE480F" w:rsidRPr="00B879A3">
        <w:t xml:space="preserve"> (</w:t>
      </w:r>
      <w:r w:rsidR="002D00D9" w:rsidRPr="00B879A3">
        <w:t>veonädala</w:t>
      </w:r>
      <w:r w:rsidR="00AE480F" w:rsidRPr="00B879A3">
        <w:t xml:space="preserve"> koormaga läbitud teekond/</w:t>
      </w:r>
      <w:r w:rsidR="002D00D9" w:rsidRPr="00B879A3">
        <w:t>veonädala</w:t>
      </w:r>
      <w:r w:rsidR="000D12BD" w:rsidRPr="00B879A3">
        <w:t xml:space="preserve"> kogu teekonnaga)</w:t>
      </w:r>
      <w:r w:rsidR="00E87C08" w:rsidRPr="00B879A3">
        <w:t>;</w:t>
      </w:r>
    </w:p>
    <w:p w14:paraId="5164698E" w14:textId="77777777" w:rsidR="00E87C08" w:rsidRPr="00B879A3" w:rsidRDefault="00AE480F" w:rsidP="00485338">
      <w:pPr>
        <w:numPr>
          <w:ilvl w:val="2"/>
          <w:numId w:val="3"/>
        </w:numPr>
        <w:tabs>
          <w:tab w:val="num" w:pos="567"/>
        </w:tabs>
        <w:ind w:left="567" w:hanging="567"/>
        <w:jc w:val="both"/>
        <w:outlineLvl w:val="0"/>
      </w:pPr>
      <w:r w:rsidRPr="00B879A3">
        <w:t xml:space="preserve">leitakse </w:t>
      </w:r>
      <w:r w:rsidR="000D4244" w:rsidRPr="00B879A3">
        <w:t>veonädala</w:t>
      </w:r>
      <w:r w:rsidR="00E87C08" w:rsidRPr="00B879A3">
        <w:t xml:space="preserve"> keskmine veosega läbitud vahemaa</w:t>
      </w:r>
      <w:r w:rsidRPr="00B879A3">
        <w:t xml:space="preserve"> (</w:t>
      </w:r>
      <w:r w:rsidR="000D4244" w:rsidRPr="00B879A3">
        <w:t>veonädala</w:t>
      </w:r>
      <w:r w:rsidR="000D12BD" w:rsidRPr="00B879A3">
        <w:t xml:space="preserve"> koormaga </w:t>
      </w:r>
      <w:r w:rsidR="00AB2B68" w:rsidRPr="00B879A3">
        <w:t>l</w:t>
      </w:r>
      <w:r w:rsidR="000D12BD" w:rsidRPr="00B879A3">
        <w:t>äbitud teekond/</w:t>
      </w:r>
      <w:r w:rsidR="000D4244" w:rsidRPr="00B879A3">
        <w:t>veonädala</w:t>
      </w:r>
      <w:r w:rsidR="000D12BD" w:rsidRPr="00B879A3">
        <w:t xml:space="preserve"> jooksul veetud koormate arv)</w:t>
      </w:r>
      <w:r w:rsidR="00E87C08" w:rsidRPr="00B879A3">
        <w:t>;</w:t>
      </w:r>
    </w:p>
    <w:p w14:paraId="14325916" w14:textId="699F3751" w:rsidR="00E87C08" w:rsidRPr="00B879A3" w:rsidRDefault="00186BC1" w:rsidP="00485338">
      <w:pPr>
        <w:numPr>
          <w:ilvl w:val="2"/>
          <w:numId w:val="3"/>
        </w:numPr>
        <w:tabs>
          <w:tab w:val="num" w:pos="567"/>
        </w:tabs>
        <w:ind w:left="567" w:hanging="567"/>
        <w:jc w:val="both"/>
        <w:outlineLvl w:val="0"/>
      </w:pPr>
      <w:r w:rsidRPr="00B879A3">
        <w:t xml:space="preserve">baashinnaraamistikust </w:t>
      </w:r>
      <w:r w:rsidR="00AE480F" w:rsidRPr="00B879A3">
        <w:t>võetakse l</w:t>
      </w:r>
      <w:r w:rsidR="00E87C08" w:rsidRPr="00B879A3">
        <w:t>äbisõidu kasutuse koefitsien</w:t>
      </w:r>
      <w:r w:rsidR="000D12BD" w:rsidRPr="00B879A3">
        <w:t>di vahemik</w:t>
      </w:r>
      <w:r w:rsidR="00E87C08" w:rsidRPr="00B879A3">
        <w:t xml:space="preserve"> ja sellele vastav keskmine vahemaa ühikuhind ning korrutatakse veoste kogu</w:t>
      </w:r>
      <w:r w:rsidR="00E1714C" w:rsidRPr="00B879A3">
        <w:t xml:space="preserve"> koguse</w:t>
      </w:r>
      <w:r w:rsidR="00E87C08" w:rsidRPr="00B879A3">
        <w:t xml:space="preserve">ga. </w:t>
      </w:r>
    </w:p>
    <w:p w14:paraId="6A905511" w14:textId="77777777" w:rsidR="00E073C9" w:rsidRPr="00B879A3" w:rsidRDefault="002A08E4" w:rsidP="00485338">
      <w:pPr>
        <w:numPr>
          <w:ilvl w:val="1"/>
          <w:numId w:val="3"/>
        </w:numPr>
        <w:tabs>
          <w:tab w:val="num" w:pos="567"/>
          <w:tab w:val="num" w:pos="720"/>
        </w:tabs>
        <w:ind w:left="567" w:hanging="567"/>
        <w:jc w:val="both"/>
        <w:outlineLvl w:val="0"/>
      </w:pPr>
      <w:r w:rsidRPr="00B879A3">
        <w:t>Juhul</w:t>
      </w:r>
      <w:r w:rsidR="00923903" w:rsidRPr="00B879A3">
        <w:t>,</w:t>
      </w:r>
      <w:r w:rsidRPr="00B879A3">
        <w:t xml:space="preserve"> </w:t>
      </w:r>
      <w:r w:rsidR="00AE480F" w:rsidRPr="00B879A3">
        <w:t>kui m</w:t>
      </w:r>
      <w:r w:rsidRPr="00B879A3">
        <w:t>etsamaterjali peale- või mahalaadimisaeg ületab selleks mõistlikult vajalikku aega ja selle</w:t>
      </w:r>
      <w:r w:rsidR="00AE480F" w:rsidRPr="00B879A3">
        <w:t xml:space="preserve"> ületamine toimus põhjusel, et </w:t>
      </w:r>
      <w:r w:rsidR="002D6F1C" w:rsidRPr="00B879A3">
        <w:t>saatja</w:t>
      </w:r>
      <w:r w:rsidRPr="00B879A3">
        <w:t xml:space="preserve"> tellib </w:t>
      </w:r>
      <w:r w:rsidR="00AE480F" w:rsidRPr="00B879A3">
        <w:t>üheaegselt m</w:t>
      </w:r>
      <w:r w:rsidRPr="00B879A3">
        <w:t>etsamaterjali pe</w:t>
      </w:r>
      <w:r w:rsidR="00AE480F" w:rsidRPr="00B879A3">
        <w:t>ale- ja mahalaadimisele lisaks m</w:t>
      </w:r>
      <w:r w:rsidRPr="00B879A3">
        <w:t>etsamaterjali sorteerimist</w:t>
      </w:r>
      <w:r w:rsidR="00ED64E3" w:rsidRPr="00B879A3">
        <w:t xml:space="preserve">, </w:t>
      </w:r>
      <w:r w:rsidRPr="00B879A3">
        <w:t>või toimub peale- või mahalaad</w:t>
      </w:r>
      <w:r w:rsidR="00AE480F" w:rsidRPr="00B879A3">
        <w:t>imisega samaaegselt notthaaval m</w:t>
      </w:r>
      <w:r w:rsidRPr="00B879A3">
        <w:t>etsamaterjali kvaliteedi hindamine ja mõõtmine</w:t>
      </w:r>
      <w:r w:rsidR="00923903" w:rsidRPr="00B879A3">
        <w:t>,</w:t>
      </w:r>
      <w:r w:rsidR="00AE480F" w:rsidRPr="00B879A3">
        <w:t xml:space="preserve"> kohustub </w:t>
      </w:r>
      <w:r w:rsidR="002D6F1C" w:rsidRPr="00B879A3">
        <w:t>saatja</w:t>
      </w:r>
      <w:r w:rsidR="00AE480F" w:rsidRPr="00B879A3">
        <w:t xml:space="preserve"> tasuma </w:t>
      </w:r>
      <w:r w:rsidR="00264C85" w:rsidRPr="00B879A3">
        <w:t>vedaja</w:t>
      </w:r>
      <w:r w:rsidRPr="00B879A3">
        <w:t xml:space="preserve">le </w:t>
      </w:r>
      <w:r w:rsidR="00B86BE2" w:rsidRPr="00B879A3">
        <w:t xml:space="preserve">ajatöö eest </w:t>
      </w:r>
      <w:r w:rsidRPr="00B879A3">
        <w:t xml:space="preserve">eraldi hüvitist </w:t>
      </w:r>
      <w:r w:rsidR="001700EC" w:rsidRPr="00B879A3">
        <w:t>72</w:t>
      </w:r>
      <w:r w:rsidR="00EC326B" w:rsidRPr="00B879A3">
        <w:t xml:space="preserve"> €/h.</w:t>
      </w:r>
    </w:p>
    <w:p w14:paraId="3E1C503B" w14:textId="77777777" w:rsidR="006B656C" w:rsidRPr="00B879A3" w:rsidRDefault="00E073C9" w:rsidP="00485338">
      <w:pPr>
        <w:numPr>
          <w:ilvl w:val="1"/>
          <w:numId w:val="3"/>
        </w:numPr>
        <w:tabs>
          <w:tab w:val="num" w:pos="567"/>
          <w:tab w:val="num" w:pos="720"/>
        </w:tabs>
        <w:ind w:left="567" w:hanging="567"/>
        <w:jc w:val="both"/>
        <w:outlineLvl w:val="0"/>
      </w:pPr>
      <w:r w:rsidRPr="00B879A3">
        <w:t>Pooled loevad koorma peale- või mahalaadimise mõist</w:t>
      </w:r>
      <w:r w:rsidR="00A03045" w:rsidRPr="00B879A3">
        <w:t>l</w:t>
      </w:r>
      <w:r w:rsidRPr="00B879A3">
        <w:t>ikult maksimaalseks vajalikuks ajakuluks 60 minutit. Peale- ja/või mahalaadimise kohtade vahel sõitmiseks kulunud aega ei arvestata laadimise aja hulka.</w:t>
      </w:r>
    </w:p>
    <w:p w14:paraId="5F3EC637" w14:textId="77777777" w:rsidR="006B656C" w:rsidRPr="00B879A3" w:rsidRDefault="006B656C" w:rsidP="00485338">
      <w:pPr>
        <w:numPr>
          <w:ilvl w:val="1"/>
          <w:numId w:val="3"/>
        </w:numPr>
        <w:tabs>
          <w:tab w:val="num" w:pos="720"/>
        </w:tabs>
        <w:ind w:left="567" w:hanging="567"/>
        <w:jc w:val="both"/>
        <w:outlineLvl w:val="0"/>
      </w:pPr>
      <w:r w:rsidRPr="00B879A3">
        <w:t xml:space="preserve">Juhul, kui </w:t>
      </w:r>
      <w:r w:rsidR="00E40CCB" w:rsidRPr="00B879A3">
        <w:t xml:space="preserve">saatja </w:t>
      </w:r>
      <w:r w:rsidRPr="00B879A3">
        <w:t xml:space="preserve">ei suuda tagada vahelaoplatsile rahuldavat ligipääsu või halbade teeolude tõttu tekib metsaveoauto töös seisak, </w:t>
      </w:r>
      <w:r w:rsidR="00E073C9" w:rsidRPr="00B879A3">
        <w:t xml:space="preserve">siis </w:t>
      </w:r>
      <w:r w:rsidR="00735AFB" w:rsidRPr="00B879A3">
        <w:t xml:space="preserve">kohustub </w:t>
      </w:r>
      <w:r w:rsidR="002D6F1C" w:rsidRPr="00B879A3">
        <w:t>saatja</w:t>
      </w:r>
      <w:r w:rsidRPr="00B879A3">
        <w:t xml:space="preserve"> t</w:t>
      </w:r>
      <w:r w:rsidR="00735AFB" w:rsidRPr="00B879A3">
        <w:t xml:space="preserve">asuma </w:t>
      </w:r>
      <w:r w:rsidR="00264C85" w:rsidRPr="00B879A3">
        <w:t>vedaja</w:t>
      </w:r>
      <w:r w:rsidRPr="00B879A3">
        <w:t xml:space="preserve">le </w:t>
      </w:r>
      <w:r w:rsidR="00B86BE2" w:rsidRPr="00B879A3">
        <w:t xml:space="preserve">ooteaja eest </w:t>
      </w:r>
      <w:r w:rsidRPr="00B879A3">
        <w:t xml:space="preserve">eraldi hüvitist </w:t>
      </w:r>
      <w:r w:rsidR="00FE1596" w:rsidRPr="00B879A3">
        <w:t>54</w:t>
      </w:r>
      <w:r w:rsidR="00EC326B" w:rsidRPr="00B879A3">
        <w:t xml:space="preserve"> €/h</w:t>
      </w:r>
      <w:r w:rsidRPr="00B879A3">
        <w:t xml:space="preserve"> kuid mitte rohkem kui 2 tundi ühe seisaku eest.</w:t>
      </w:r>
    </w:p>
    <w:p w14:paraId="06472392" w14:textId="77777777" w:rsidR="006B656C" w:rsidRPr="00B879A3" w:rsidRDefault="006B656C" w:rsidP="00485338">
      <w:pPr>
        <w:numPr>
          <w:ilvl w:val="1"/>
          <w:numId w:val="3"/>
        </w:numPr>
        <w:tabs>
          <w:tab w:val="num" w:pos="720"/>
        </w:tabs>
        <w:ind w:left="567" w:hanging="567"/>
        <w:jc w:val="both"/>
        <w:outlineLvl w:val="0"/>
      </w:pPr>
      <w:r w:rsidRPr="00B879A3">
        <w:t>Juhul, kui toimub vedu sadama kaile ja kai peal tekib ooteaeg</w:t>
      </w:r>
      <w:r w:rsidR="00E073C9" w:rsidRPr="00B879A3">
        <w:t xml:space="preserve">, siis </w:t>
      </w:r>
      <w:r w:rsidR="00735AFB" w:rsidRPr="00B879A3">
        <w:t xml:space="preserve">kohustub </w:t>
      </w:r>
      <w:r w:rsidR="002D6F1C" w:rsidRPr="00B879A3">
        <w:t>saatja</w:t>
      </w:r>
      <w:r w:rsidRPr="00B879A3">
        <w:t xml:space="preserve"> tasuma </w:t>
      </w:r>
      <w:r w:rsidR="00264C85" w:rsidRPr="00B879A3">
        <w:t>vedaja</w:t>
      </w:r>
      <w:r w:rsidRPr="00B879A3">
        <w:t xml:space="preserve">le </w:t>
      </w:r>
      <w:r w:rsidR="00B86BE2" w:rsidRPr="00B879A3">
        <w:t xml:space="preserve">ooteaja eest </w:t>
      </w:r>
      <w:r w:rsidRPr="00B879A3">
        <w:t xml:space="preserve">eraldi hüvitist </w:t>
      </w:r>
      <w:r w:rsidR="001700EC" w:rsidRPr="00B879A3">
        <w:t>54</w:t>
      </w:r>
      <w:r w:rsidR="00EC326B" w:rsidRPr="00B879A3">
        <w:t xml:space="preserve"> €/h</w:t>
      </w:r>
      <w:r w:rsidRPr="00B879A3">
        <w:t xml:space="preserve">, kuid mitte rohkem kui 1 tund ühe </w:t>
      </w:r>
      <w:r w:rsidR="00E073C9" w:rsidRPr="00B879A3">
        <w:t xml:space="preserve">ooteaja </w:t>
      </w:r>
      <w:r w:rsidRPr="00B879A3">
        <w:t>eest.</w:t>
      </w:r>
    </w:p>
    <w:p w14:paraId="722C479E" w14:textId="77777777" w:rsidR="006B656C" w:rsidRPr="00B879A3" w:rsidRDefault="00735AFB" w:rsidP="00485338">
      <w:pPr>
        <w:numPr>
          <w:ilvl w:val="1"/>
          <w:numId w:val="3"/>
        </w:numPr>
        <w:tabs>
          <w:tab w:val="num" w:pos="720"/>
        </w:tabs>
        <w:ind w:left="567" w:hanging="567"/>
        <w:jc w:val="both"/>
        <w:outlineLvl w:val="0"/>
      </w:pPr>
      <w:r w:rsidRPr="00B879A3">
        <w:t xml:space="preserve">Juhul, kui </w:t>
      </w:r>
      <w:r w:rsidR="00264C85" w:rsidRPr="00B879A3">
        <w:t>vedaja</w:t>
      </w:r>
      <w:r w:rsidR="006B656C" w:rsidRPr="00B879A3">
        <w:t xml:space="preserve"> peab kasut</w:t>
      </w:r>
      <w:r w:rsidRPr="00B879A3">
        <w:t xml:space="preserve">ama praami veoteenust, hüvitab </w:t>
      </w:r>
      <w:r w:rsidR="002D6F1C" w:rsidRPr="00B879A3">
        <w:t>saatja</w:t>
      </w:r>
      <w:r w:rsidRPr="00B879A3">
        <w:t xml:space="preserve"> üleveo kulud </w:t>
      </w:r>
      <w:r w:rsidR="00264C85" w:rsidRPr="00B879A3">
        <w:t>vedaja</w:t>
      </w:r>
      <w:r w:rsidR="006B656C" w:rsidRPr="00B879A3">
        <w:t xml:space="preserve"> poolt esitatud aruande alusel. Aruanne peab sisaldama veoselehe numbrit, veokuupäeva, metsaveoauto numbrit, lähtesadamat ja pileti hinda. Praamile pääsemise järjekorra ooteaega ei hüvitata. </w:t>
      </w:r>
    </w:p>
    <w:p w14:paraId="27C45F5A" w14:textId="77777777" w:rsidR="00527F55" w:rsidRPr="00B879A3" w:rsidRDefault="00E073C9" w:rsidP="00485338">
      <w:pPr>
        <w:numPr>
          <w:ilvl w:val="1"/>
          <w:numId w:val="3"/>
        </w:numPr>
        <w:tabs>
          <w:tab w:val="num" w:pos="720"/>
        </w:tabs>
        <w:ind w:left="567" w:hanging="567"/>
        <w:jc w:val="both"/>
        <w:outlineLvl w:val="0"/>
      </w:pPr>
      <w:r w:rsidRPr="00B879A3">
        <w:lastRenderedPageBreak/>
        <w:t>Juhul, kui toimub k</w:t>
      </w:r>
      <w:r w:rsidR="00527F55" w:rsidRPr="00B879A3">
        <w:t>oorma</w:t>
      </w:r>
      <w:r w:rsidRPr="00B879A3">
        <w:t xml:space="preserve"> </w:t>
      </w:r>
      <w:r w:rsidR="00527F55" w:rsidRPr="00B879A3">
        <w:t>komplekteerimi</w:t>
      </w:r>
      <w:r w:rsidRPr="00B879A3">
        <w:t xml:space="preserve">ne mitmest vahelaoplatsist, siis </w:t>
      </w:r>
      <w:r w:rsidR="00B813A5" w:rsidRPr="00B879A3">
        <w:t xml:space="preserve">alates </w:t>
      </w:r>
      <w:r w:rsidRPr="00B879A3">
        <w:t xml:space="preserve">kolmandast vahelaoplatsist tasutakse ajatööd </w:t>
      </w:r>
      <w:r w:rsidR="00B813A5" w:rsidRPr="00B879A3">
        <w:t>10 minutit</w:t>
      </w:r>
      <w:r w:rsidRPr="00B879A3">
        <w:t xml:space="preserve"> iga järgneva vahelaoplatsi kohta</w:t>
      </w:r>
      <w:r w:rsidR="00A03045" w:rsidRPr="00B879A3">
        <w:t>.</w:t>
      </w:r>
      <w:r w:rsidRPr="00B879A3">
        <w:t xml:space="preserve"> </w:t>
      </w:r>
      <w:r w:rsidR="00A03045" w:rsidRPr="00B879A3">
        <w:t>A</w:t>
      </w:r>
      <w:r w:rsidRPr="00B879A3">
        <w:t xml:space="preserve">jatöö tasuks </w:t>
      </w:r>
      <w:r w:rsidR="00B813A5" w:rsidRPr="00B879A3">
        <w:t xml:space="preserve">on </w:t>
      </w:r>
      <w:r w:rsidR="001700EC" w:rsidRPr="00B879A3">
        <w:t>72</w:t>
      </w:r>
      <w:r w:rsidR="00AF32B9" w:rsidRPr="00B879A3">
        <w:t xml:space="preserve"> €/h</w:t>
      </w:r>
      <w:r w:rsidR="00B813A5" w:rsidRPr="00B879A3">
        <w:t>.</w:t>
      </w:r>
    </w:p>
    <w:p w14:paraId="338AC95A" w14:textId="77777777" w:rsidR="00593078" w:rsidRPr="00B879A3" w:rsidRDefault="00593078" w:rsidP="00485338">
      <w:pPr>
        <w:numPr>
          <w:ilvl w:val="1"/>
          <w:numId w:val="3"/>
        </w:numPr>
        <w:tabs>
          <w:tab w:val="num" w:pos="720"/>
        </w:tabs>
        <w:ind w:left="567" w:hanging="567"/>
        <w:jc w:val="both"/>
        <w:outlineLvl w:val="0"/>
      </w:pPr>
      <w:r w:rsidRPr="00B879A3">
        <w:t xml:space="preserve">Juhul, kui </w:t>
      </w:r>
      <w:r w:rsidR="000878E1" w:rsidRPr="00B879A3">
        <w:t>sihtkoht ei asu E</w:t>
      </w:r>
      <w:r w:rsidRPr="00B879A3">
        <w:t>estis</w:t>
      </w:r>
      <w:r w:rsidR="00710508" w:rsidRPr="00B879A3">
        <w:t xml:space="preserve"> ja </w:t>
      </w:r>
      <w:r w:rsidR="00BB7687" w:rsidRPr="00B879A3">
        <w:t>vedu on teostatud</w:t>
      </w:r>
      <w:r w:rsidR="00710508" w:rsidRPr="00B879A3">
        <w:t xml:space="preserve"> rahvusvahelise autoveo nõudeid järgides,</w:t>
      </w:r>
      <w:r w:rsidR="00266154" w:rsidRPr="00B879A3">
        <w:t xml:space="preserve"> kasutatakse 46% kõrgemat hinnakirja.</w:t>
      </w:r>
    </w:p>
    <w:p w14:paraId="6E5B4A60" w14:textId="77777777" w:rsidR="00ED64E3" w:rsidRPr="00B879A3" w:rsidRDefault="00ED64E3" w:rsidP="00485338">
      <w:pPr>
        <w:numPr>
          <w:ilvl w:val="1"/>
          <w:numId w:val="3"/>
        </w:numPr>
        <w:tabs>
          <w:tab w:val="num" w:pos="720"/>
        </w:tabs>
        <w:ind w:left="567" w:hanging="567"/>
        <w:jc w:val="both"/>
        <w:outlineLvl w:val="0"/>
      </w:pPr>
      <w:r w:rsidRPr="00B879A3">
        <w:t>Juhul, kui veo käigus on vajalik kasutada rehvikette</w:t>
      </w:r>
      <w:r w:rsidR="006D7F84" w:rsidRPr="00B879A3">
        <w:t xml:space="preserve">, </w:t>
      </w:r>
      <w:r w:rsidRPr="00B879A3">
        <w:t>tasutakse kettide paigaldamiseks ja eemaldamiseks kuluva aja eest 30 minutit</w:t>
      </w:r>
      <w:r w:rsidR="00A03045" w:rsidRPr="00B879A3">
        <w:t xml:space="preserve"> ajatööd.</w:t>
      </w:r>
      <w:r w:rsidRPr="00B879A3">
        <w:t xml:space="preserve"> </w:t>
      </w:r>
      <w:r w:rsidR="00A03045" w:rsidRPr="00B879A3">
        <w:t>A</w:t>
      </w:r>
      <w:r w:rsidRPr="00B879A3">
        <w:t xml:space="preserve">jatöö tasuks on  </w:t>
      </w:r>
      <w:r w:rsidR="001700EC" w:rsidRPr="00B879A3">
        <w:t>72</w:t>
      </w:r>
      <w:r w:rsidRPr="00B879A3">
        <w:t xml:space="preserve"> €/h. </w:t>
      </w:r>
    </w:p>
    <w:p w14:paraId="3F41260F" w14:textId="77777777" w:rsidR="0033367B" w:rsidRPr="00B879A3" w:rsidRDefault="7B70CD5B" w:rsidP="00485338">
      <w:pPr>
        <w:numPr>
          <w:ilvl w:val="1"/>
          <w:numId w:val="3"/>
        </w:numPr>
        <w:tabs>
          <w:tab w:val="num" w:pos="720"/>
        </w:tabs>
        <w:ind w:left="567" w:hanging="567"/>
        <w:jc w:val="both"/>
        <w:outlineLvl w:val="0"/>
      </w:pPr>
      <w:r w:rsidRPr="00B879A3">
        <w:t>Saatja</w:t>
      </w:r>
      <w:r w:rsidR="64EE1220" w:rsidRPr="00B879A3">
        <w:t xml:space="preserve">l on õigus tellida </w:t>
      </w:r>
      <w:r w:rsidR="0ACD7E20" w:rsidRPr="00B879A3">
        <w:t>vedaja</w:t>
      </w:r>
      <w:r w:rsidR="459DF7A6" w:rsidRPr="00B879A3">
        <w:t xml:space="preserve">lt lisatöid, nt teiste metsaveoautode abistamine, </w:t>
      </w:r>
      <w:r w:rsidR="29C7E34E" w:rsidRPr="00B879A3">
        <w:t>vahe</w:t>
      </w:r>
      <w:r w:rsidR="459DF7A6" w:rsidRPr="00B879A3">
        <w:t>laoplatsi koristamine, teedelt takistuse eemaldamine vms metsamaterjali veo korraldamisega kaasnevad lisatö</w:t>
      </w:r>
      <w:r w:rsidR="64EE1220" w:rsidRPr="00B879A3">
        <w:t xml:space="preserve">öd. Lisatööde korral lepitakse </w:t>
      </w:r>
      <w:r w:rsidR="0ACD7E20" w:rsidRPr="00B879A3">
        <w:t>vedaja</w:t>
      </w:r>
      <w:r w:rsidR="459DF7A6" w:rsidRPr="00B879A3">
        <w:t xml:space="preserve">ga hind kokku enne tööde alustamist ja töö tasustamise aluseks on töö vastuvõtu aktil fikseeritud kogus ja hind.  </w:t>
      </w:r>
    </w:p>
    <w:p w14:paraId="415DD78E" w14:textId="77777777" w:rsidR="00E87C08" w:rsidRPr="00B879A3" w:rsidRDefault="00E87C08" w:rsidP="00E87C08">
      <w:pPr>
        <w:jc w:val="both"/>
        <w:outlineLvl w:val="0"/>
        <w:rPr>
          <w:b/>
        </w:rPr>
      </w:pPr>
    </w:p>
    <w:p w14:paraId="48232EB7" w14:textId="77777777" w:rsidR="00750744" w:rsidRPr="00B879A3" w:rsidRDefault="6EAB6D52" w:rsidP="0035C55A">
      <w:pPr>
        <w:numPr>
          <w:ilvl w:val="0"/>
          <w:numId w:val="3"/>
        </w:numPr>
        <w:jc w:val="both"/>
        <w:outlineLvl w:val="0"/>
        <w:rPr>
          <w:b/>
          <w:bCs/>
        </w:rPr>
      </w:pPr>
      <w:r w:rsidRPr="00B879A3">
        <w:rPr>
          <w:b/>
          <w:bCs/>
        </w:rPr>
        <w:t>Vedude vastuvõtmise akt</w:t>
      </w:r>
    </w:p>
    <w:p w14:paraId="08C3EAF1" w14:textId="77777777" w:rsidR="00A57786" w:rsidRPr="00B879A3" w:rsidRDefault="002D6F1C" w:rsidP="00485338">
      <w:pPr>
        <w:numPr>
          <w:ilvl w:val="1"/>
          <w:numId w:val="3"/>
        </w:numPr>
        <w:tabs>
          <w:tab w:val="num" w:pos="720"/>
        </w:tabs>
        <w:ind w:left="567" w:hanging="567"/>
        <w:jc w:val="both"/>
        <w:outlineLvl w:val="0"/>
      </w:pPr>
      <w:r w:rsidRPr="00B879A3">
        <w:t>Saatja</w:t>
      </w:r>
      <w:r w:rsidR="00A57786" w:rsidRPr="00B879A3">
        <w:t xml:space="preserve"> koostab vedude vastuvõtmise akti 1 (üks) kord nädalas ja kalendrikuu lõppedes vähemalt 4 (nelja) tööpäeva jooksul.</w:t>
      </w:r>
    </w:p>
    <w:p w14:paraId="5F18C577" w14:textId="77777777" w:rsidR="00A57786" w:rsidRPr="00B879A3" w:rsidRDefault="00A57786" w:rsidP="00485338">
      <w:pPr>
        <w:numPr>
          <w:ilvl w:val="1"/>
          <w:numId w:val="3"/>
        </w:numPr>
        <w:tabs>
          <w:tab w:val="num" w:pos="720"/>
        </w:tabs>
        <w:ind w:left="567" w:hanging="567"/>
        <w:jc w:val="both"/>
        <w:outlineLvl w:val="0"/>
      </w:pPr>
      <w:r w:rsidRPr="00B879A3">
        <w:t xml:space="preserve">Vedude vastuvõtmise aktil näidatud </w:t>
      </w:r>
      <w:r w:rsidR="00E1714C" w:rsidRPr="00B879A3">
        <w:t>koguse a</w:t>
      </w:r>
      <w:r w:rsidR="00735AFB" w:rsidRPr="00B879A3">
        <w:t>luseks on s</w:t>
      </w:r>
      <w:r w:rsidRPr="00B879A3">
        <w:t xml:space="preserve">aaja poolt vastuvõetud </w:t>
      </w:r>
      <w:r w:rsidR="00E1714C" w:rsidRPr="00B879A3">
        <w:t>kogus, kuid mitte rohkem</w:t>
      </w:r>
      <w:r w:rsidR="00735AFB" w:rsidRPr="00B879A3">
        <w:t xml:space="preserve"> kui lepingu l</w:t>
      </w:r>
      <w:r w:rsidR="00E1714C" w:rsidRPr="00B879A3">
        <w:t xml:space="preserve">isas </w:t>
      </w:r>
      <w:r w:rsidR="00710508" w:rsidRPr="00B879A3">
        <w:t xml:space="preserve">5 </w:t>
      </w:r>
      <w:r w:rsidR="00E1714C" w:rsidRPr="00B879A3">
        <w:t xml:space="preserve">kokkulepitud sortimendi </w:t>
      </w:r>
      <w:r w:rsidR="00761A6C" w:rsidRPr="00B879A3">
        <w:t>erikaalust tulenev</w:t>
      </w:r>
      <w:r w:rsidR="00155E66" w:rsidRPr="00B879A3">
        <w:t xml:space="preserve"> lubatud</w:t>
      </w:r>
      <w:r w:rsidR="00761A6C" w:rsidRPr="00B879A3">
        <w:t xml:space="preserve"> maksimaalne metsamaterjali kogus</w:t>
      </w:r>
      <w:r w:rsidRPr="00B879A3">
        <w:t>.</w:t>
      </w:r>
    </w:p>
    <w:p w14:paraId="545C3C9F" w14:textId="77777777" w:rsidR="00A57786" w:rsidRPr="00B879A3" w:rsidRDefault="00A57786" w:rsidP="00485338">
      <w:pPr>
        <w:numPr>
          <w:ilvl w:val="1"/>
          <w:numId w:val="3"/>
        </w:numPr>
        <w:tabs>
          <w:tab w:val="num" w:pos="720"/>
        </w:tabs>
        <w:ind w:left="567" w:hanging="567"/>
        <w:jc w:val="both"/>
        <w:outlineLvl w:val="0"/>
      </w:pPr>
      <w:r w:rsidRPr="00B879A3">
        <w:t>Juhul, kui vedude vastuvõt</w:t>
      </w:r>
      <w:r w:rsidR="00735AFB" w:rsidRPr="00B879A3">
        <w:t>u akti koostamise ajaks ei ole s</w:t>
      </w:r>
      <w:r w:rsidRPr="00B879A3">
        <w:t xml:space="preserve">aaja esitanud vastuvõetud </w:t>
      </w:r>
      <w:r w:rsidR="00E1714C" w:rsidRPr="00B879A3">
        <w:t>kogust</w:t>
      </w:r>
      <w:r w:rsidRPr="00B879A3">
        <w:t>, arvestatakse veo</w:t>
      </w:r>
      <w:r w:rsidR="00E1714C" w:rsidRPr="00B879A3">
        <w:t>koguseks</w:t>
      </w:r>
      <w:r w:rsidR="00735AFB" w:rsidRPr="00B879A3">
        <w:t xml:space="preserve"> </w:t>
      </w:r>
      <w:r w:rsidR="00264C85" w:rsidRPr="00B879A3">
        <w:t>vedaja</w:t>
      </w:r>
      <w:r w:rsidRPr="00B879A3">
        <w:t xml:space="preserve"> poolt määratud </w:t>
      </w:r>
      <w:r w:rsidR="00E1714C" w:rsidRPr="00B879A3">
        <w:t>kogus</w:t>
      </w:r>
      <w:r w:rsidRPr="00B879A3">
        <w:t xml:space="preserve"> ning </w:t>
      </w:r>
      <w:r w:rsidR="00735AFB" w:rsidRPr="00B879A3">
        <w:t>s</w:t>
      </w:r>
      <w:r w:rsidRPr="00B879A3">
        <w:t xml:space="preserve">aaja vastuvõetud </w:t>
      </w:r>
      <w:r w:rsidR="00E1714C" w:rsidRPr="00B879A3">
        <w:t xml:space="preserve">koguse </w:t>
      </w:r>
      <w:r w:rsidRPr="00B879A3">
        <w:t>teadasaamisel korrigeeritakse veo</w:t>
      </w:r>
      <w:r w:rsidR="00E1714C" w:rsidRPr="00B879A3">
        <w:t>kogust</w:t>
      </w:r>
      <w:r w:rsidRPr="00B879A3">
        <w:t xml:space="preserve"> ja selle ulatuses summat järgmistel vedude vastuvõtu aktidel</w:t>
      </w:r>
      <w:r w:rsidR="00155E66" w:rsidRPr="00B879A3">
        <w:t>.</w:t>
      </w:r>
    </w:p>
    <w:p w14:paraId="1AB7ED96" w14:textId="1C1A0D3F" w:rsidR="006E63DA" w:rsidRPr="00B879A3" w:rsidRDefault="2FEA7FF2" w:rsidP="61E19531">
      <w:pPr>
        <w:numPr>
          <w:ilvl w:val="1"/>
          <w:numId w:val="3"/>
        </w:numPr>
        <w:tabs>
          <w:tab w:val="num" w:pos="720"/>
        </w:tabs>
        <w:ind w:left="567" w:hanging="567"/>
        <w:jc w:val="both"/>
        <w:outlineLvl w:val="0"/>
      </w:pPr>
      <w:r w:rsidRPr="00B879A3">
        <w:t xml:space="preserve"> Tellija saadab elektrooniliselt tööde vastuvõtmise akti töövõtjale aadressile ______. tööde vastuvõtmise akti ei allkirjastata poolte poolt.  </w:t>
      </w:r>
    </w:p>
    <w:p w14:paraId="04571E0A" w14:textId="77777777" w:rsidR="00A57786" w:rsidRPr="00B879A3" w:rsidRDefault="00A57786" w:rsidP="00595D5B">
      <w:pPr>
        <w:jc w:val="both"/>
        <w:outlineLvl w:val="0"/>
      </w:pPr>
    </w:p>
    <w:p w14:paraId="1D2822B4" w14:textId="77777777" w:rsidR="00750744" w:rsidRPr="00B879A3" w:rsidRDefault="00E87C08" w:rsidP="00167757">
      <w:pPr>
        <w:numPr>
          <w:ilvl w:val="0"/>
          <w:numId w:val="3"/>
        </w:numPr>
        <w:jc w:val="both"/>
        <w:outlineLvl w:val="0"/>
        <w:rPr>
          <w:b/>
        </w:rPr>
      </w:pPr>
      <w:r w:rsidRPr="00B879A3">
        <w:rPr>
          <w:b/>
        </w:rPr>
        <w:t>Tasumine</w:t>
      </w:r>
    </w:p>
    <w:p w14:paraId="27C8084B" w14:textId="77777777" w:rsidR="00E87C08" w:rsidRPr="00B879A3" w:rsidRDefault="002D6F1C" w:rsidP="00485338">
      <w:pPr>
        <w:numPr>
          <w:ilvl w:val="1"/>
          <w:numId w:val="3"/>
        </w:numPr>
        <w:tabs>
          <w:tab w:val="num" w:pos="567"/>
        </w:tabs>
        <w:ind w:left="567" w:hanging="567"/>
        <w:jc w:val="both"/>
        <w:outlineLvl w:val="0"/>
      </w:pPr>
      <w:r w:rsidRPr="00B879A3">
        <w:t>Saatja</w:t>
      </w:r>
      <w:r w:rsidR="00735AFB" w:rsidRPr="00B879A3">
        <w:t xml:space="preserve"> tasub vedude eest </w:t>
      </w:r>
      <w:r w:rsidR="00264C85" w:rsidRPr="00B879A3">
        <w:t>vedaja</w:t>
      </w:r>
      <w:r w:rsidR="00E87C08" w:rsidRPr="00B879A3">
        <w:t xml:space="preserve"> poolt esitatud arve(te) alusel. </w:t>
      </w:r>
    </w:p>
    <w:p w14:paraId="3FF2E1DD" w14:textId="77777777" w:rsidR="00E87C08" w:rsidRPr="00B879A3" w:rsidRDefault="00A57786" w:rsidP="00485338">
      <w:pPr>
        <w:numPr>
          <w:ilvl w:val="1"/>
          <w:numId w:val="3"/>
        </w:numPr>
        <w:tabs>
          <w:tab w:val="num" w:pos="567"/>
        </w:tabs>
        <w:ind w:left="567" w:hanging="567"/>
        <w:jc w:val="both"/>
        <w:outlineLvl w:val="0"/>
      </w:pPr>
      <w:r w:rsidRPr="00B879A3">
        <w:t>Arve esita</w:t>
      </w:r>
      <w:r w:rsidR="00735AFB" w:rsidRPr="00B879A3">
        <w:t>mise aluseks on l</w:t>
      </w:r>
      <w:r w:rsidRPr="00B879A3">
        <w:t xml:space="preserve">epingu punktis </w:t>
      </w:r>
      <w:r w:rsidR="006D7F84" w:rsidRPr="00B879A3">
        <w:t>5</w:t>
      </w:r>
      <w:r w:rsidRPr="00B879A3">
        <w:t>.1 nimetatud vedude vastuvõtmise akt</w:t>
      </w:r>
      <w:r w:rsidR="00E87C08" w:rsidRPr="00B879A3">
        <w:t xml:space="preserve">. </w:t>
      </w:r>
    </w:p>
    <w:p w14:paraId="63CFB319" w14:textId="77777777" w:rsidR="00155E66" w:rsidRPr="00B879A3" w:rsidRDefault="00264C85" w:rsidP="00601826">
      <w:pPr>
        <w:numPr>
          <w:ilvl w:val="1"/>
          <w:numId w:val="3"/>
        </w:numPr>
        <w:ind w:hanging="562"/>
        <w:jc w:val="both"/>
        <w:outlineLvl w:val="0"/>
      </w:pPr>
      <w:r w:rsidRPr="00B879A3">
        <w:t>Vedaja</w:t>
      </w:r>
      <w:r w:rsidR="00601826" w:rsidRPr="00B879A3">
        <w:t xml:space="preserve"> esitab arve vaid elektrooniliselt. Arve esitamiseks tuleb kasutada elektrooniliste arvete esitamiseks mõeldud raamatupidamistarkvara või raamatupidamistarkvara E-arveldaja, mis asub ettevõtjaportaalis </w:t>
      </w:r>
      <w:hyperlink r:id="rId11" w:history="1">
        <w:r w:rsidR="00601826" w:rsidRPr="00B879A3">
          <w:rPr>
            <w:rStyle w:val="Hyperlink"/>
          </w:rPr>
          <w:t>https://www.rik.ee/et/e-arveldaja</w:t>
        </w:r>
      </w:hyperlink>
      <w:r w:rsidR="00601826" w:rsidRPr="00B879A3">
        <w:t xml:space="preserve">. </w:t>
      </w:r>
      <w:r w:rsidR="00A57786" w:rsidRPr="00B879A3">
        <w:t>Arvel peab olem</w:t>
      </w:r>
      <w:r w:rsidR="00155E66" w:rsidRPr="00B879A3">
        <w:t>a:</w:t>
      </w:r>
    </w:p>
    <w:p w14:paraId="3216C1CA" w14:textId="77777777" w:rsidR="00155E66" w:rsidRPr="00B879A3" w:rsidRDefault="00A57786" w:rsidP="00485338">
      <w:pPr>
        <w:numPr>
          <w:ilvl w:val="2"/>
          <w:numId w:val="3"/>
        </w:numPr>
        <w:tabs>
          <w:tab w:val="num" w:pos="567"/>
        </w:tabs>
        <w:ind w:left="567" w:hanging="567"/>
        <w:jc w:val="both"/>
        <w:outlineLvl w:val="0"/>
      </w:pPr>
      <w:r w:rsidRPr="00B879A3">
        <w:t>vedude vastuvõtmise akti number</w:t>
      </w:r>
      <w:r w:rsidR="00155E66" w:rsidRPr="00B879A3">
        <w:t>(id);</w:t>
      </w:r>
    </w:p>
    <w:p w14:paraId="2E1537F4" w14:textId="77777777" w:rsidR="00155E66" w:rsidRPr="00B879A3" w:rsidRDefault="00155E66" w:rsidP="00485338">
      <w:pPr>
        <w:numPr>
          <w:ilvl w:val="2"/>
          <w:numId w:val="3"/>
        </w:numPr>
        <w:tabs>
          <w:tab w:val="num" w:pos="567"/>
        </w:tabs>
        <w:ind w:left="567" w:hanging="567"/>
        <w:jc w:val="both"/>
        <w:outlineLvl w:val="0"/>
      </w:pPr>
      <w:r w:rsidRPr="00B879A3">
        <w:t>vedude</w:t>
      </w:r>
      <w:r w:rsidR="00A57786" w:rsidRPr="00B879A3">
        <w:t xml:space="preserve"> vastuvõtmise akti </w:t>
      </w:r>
      <w:r w:rsidRPr="00B879A3">
        <w:t>kuupäev(ad);</w:t>
      </w:r>
    </w:p>
    <w:p w14:paraId="7F104FBF" w14:textId="77777777" w:rsidR="00155E66" w:rsidRPr="00B879A3" w:rsidRDefault="00155E66" w:rsidP="00485338">
      <w:pPr>
        <w:numPr>
          <w:ilvl w:val="2"/>
          <w:numId w:val="3"/>
        </w:numPr>
        <w:tabs>
          <w:tab w:val="num" w:pos="567"/>
        </w:tabs>
        <w:ind w:left="567" w:hanging="567"/>
        <w:jc w:val="both"/>
        <w:outlineLvl w:val="0"/>
      </w:pPr>
      <w:r w:rsidRPr="00B879A3">
        <w:t>summa kokku käibemaksuta ja käibemaksuga;</w:t>
      </w:r>
    </w:p>
    <w:p w14:paraId="2FD056DC" w14:textId="77777777" w:rsidR="00E87C08" w:rsidRPr="00B879A3" w:rsidRDefault="00155E66" w:rsidP="00485338">
      <w:pPr>
        <w:numPr>
          <w:ilvl w:val="2"/>
          <w:numId w:val="3"/>
        </w:numPr>
        <w:tabs>
          <w:tab w:val="num" w:pos="567"/>
        </w:tabs>
        <w:ind w:left="567" w:hanging="567"/>
        <w:jc w:val="both"/>
        <w:outlineLvl w:val="0"/>
      </w:pPr>
      <w:r w:rsidRPr="00B879A3">
        <w:t>vedude vastuvõtmise akt(</w:t>
      </w:r>
      <w:r w:rsidR="00EB48EE" w:rsidRPr="00B879A3">
        <w:t>i</w:t>
      </w:r>
      <w:r w:rsidRPr="00B879A3">
        <w:t xml:space="preserve">d) </w:t>
      </w:r>
      <w:r w:rsidR="00A57786" w:rsidRPr="00B879A3">
        <w:t xml:space="preserve">koostanud </w:t>
      </w:r>
      <w:r w:rsidR="002D6F1C" w:rsidRPr="00B879A3">
        <w:t>saatja</w:t>
      </w:r>
      <w:r w:rsidR="00A57786" w:rsidRPr="00B879A3">
        <w:t xml:space="preserve"> töötaja nimi</w:t>
      </w:r>
      <w:r w:rsidR="00446ABE" w:rsidRPr="00B879A3">
        <w:t xml:space="preserve">. </w:t>
      </w:r>
    </w:p>
    <w:p w14:paraId="66A11527" w14:textId="1827EDB5" w:rsidR="00E87C08" w:rsidRPr="00B879A3" w:rsidRDefault="002D6F1C" w:rsidP="00485338">
      <w:pPr>
        <w:numPr>
          <w:ilvl w:val="1"/>
          <w:numId w:val="3"/>
        </w:numPr>
        <w:tabs>
          <w:tab w:val="num" w:pos="567"/>
        </w:tabs>
        <w:ind w:left="567" w:hanging="567"/>
        <w:jc w:val="both"/>
        <w:outlineLvl w:val="0"/>
      </w:pPr>
      <w:r w:rsidRPr="00B879A3">
        <w:t>Saatja</w:t>
      </w:r>
      <w:r w:rsidR="00E87C08" w:rsidRPr="00B879A3">
        <w:t xml:space="preserve"> tasub arvel oleva summa arvel näi</w:t>
      </w:r>
      <w:r w:rsidR="00735AFB" w:rsidRPr="00B879A3">
        <w:t xml:space="preserve">datud pangakontole </w:t>
      </w:r>
      <w:r w:rsidR="726DBF7F" w:rsidRPr="00B879A3">
        <w:t>15</w:t>
      </w:r>
      <w:r w:rsidR="00735AFB" w:rsidRPr="00B879A3">
        <w:t>(</w:t>
      </w:r>
      <w:r w:rsidR="11FDC44B" w:rsidRPr="00B879A3">
        <w:t>viieteist</w:t>
      </w:r>
      <w:r w:rsidR="00735AFB" w:rsidRPr="00B879A3">
        <w:t xml:space="preserve">) päeva jooksul </w:t>
      </w:r>
      <w:r w:rsidR="00264C85" w:rsidRPr="00B879A3">
        <w:t>vedaja</w:t>
      </w:r>
      <w:r w:rsidR="00E87C08" w:rsidRPr="00B879A3">
        <w:t xml:space="preserve"> poolt</w:t>
      </w:r>
      <w:r w:rsidR="5F972569" w:rsidRPr="00B879A3">
        <w:t xml:space="preserve"> tellijale</w:t>
      </w:r>
      <w:r w:rsidR="00E87C08" w:rsidRPr="00B879A3">
        <w:t xml:space="preserve"> arve </w:t>
      </w:r>
      <w:r w:rsidR="54EFCCAF" w:rsidRPr="00B879A3">
        <w:t>edastamise</w:t>
      </w:r>
      <w:r w:rsidR="00E87C08" w:rsidRPr="00B879A3">
        <w:t xml:space="preserve"> kuupäevast. </w:t>
      </w:r>
    </w:p>
    <w:p w14:paraId="6837AC1B" w14:textId="77777777" w:rsidR="006D7F84" w:rsidRPr="00B879A3" w:rsidRDefault="006D7F84" w:rsidP="00E87C08">
      <w:pPr>
        <w:tabs>
          <w:tab w:val="num" w:pos="720"/>
        </w:tabs>
        <w:ind w:left="720" w:hanging="720"/>
        <w:jc w:val="both"/>
        <w:outlineLvl w:val="0"/>
      </w:pPr>
    </w:p>
    <w:p w14:paraId="3AD27102" w14:textId="59E034DE" w:rsidR="00750744" w:rsidRPr="00B879A3" w:rsidRDefault="002D6F1C" w:rsidP="61E19531">
      <w:pPr>
        <w:numPr>
          <w:ilvl w:val="0"/>
          <w:numId w:val="3"/>
        </w:numPr>
        <w:tabs>
          <w:tab w:val="num" w:pos="720"/>
        </w:tabs>
        <w:ind w:left="720" w:hanging="720"/>
        <w:jc w:val="both"/>
        <w:outlineLvl w:val="0"/>
        <w:rPr>
          <w:b/>
          <w:bCs/>
        </w:rPr>
      </w:pPr>
      <w:r w:rsidRPr="00B879A3">
        <w:rPr>
          <w:b/>
          <w:bCs/>
        </w:rPr>
        <w:t>Saatja</w:t>
      </w:r>
      <w:r w:rsidR="4FA5225C" w:rsidRPr="00B879A3">
        <w:rPr>
          <w:b/>
          <w:bCs/>
        </w:rPr>
        <w:t xml:space="preserve">l on </w:t>
      </w:r>
      <w:r w:rsidR="00E87C08" w:rsidRPr="00B879A3">
        <w:rPr>
          <w:b/>
          <w:bCs/>
        </w:rPr>
        <w:t>õigus</w:t>
      </w:r>
      <w:r w:rsidR="00EF6019" w:rsidRPr="00B879A3">
        <w:rPr>
          <w:b/>
          <w:bCs/>
        </w:rPr>
        <w:t>:</w:t>
      </w:r>
    </w:p>
    <w:p w14:paraId="36463477" w14:textId="77777777" w:rsidR="00E137F5" w:rsidRPr="00B879A3" w:rsidRDefault="00E87C08" w:rsidP="00485338">
      <w:pPr>
        <w:numPr>
          <w:ilvl w:val="1"/>
          <w:numId w:val="3"/>
        </w:numPr>
        <w:tabs>
          <w:tab w:val="num" w:pos="567"/>
        </w:tabs>
        <w:ind w:left="567" w:hanging="567"/>
        <w:jc w:val="both"/>
        <w:outlineLvl w:val="0"/>
      </w:pPr>
      <w:r w:rsidRPr="00B879A3">
        <w:t>määrata ved</w:t>
      </w:r>
      <w:r w:rsidR="000667FD" w:rsidRPr="00B879A3">
        <w:t xml:space="preserve">amise </w:t>
      </w:r>
      <w:r w:rsidRPr="00B879A3">
        <w:t>tähtaeg, lähtekoht ja sihtkoht ehk esita</w:t>
      </w:r>
      <w:r w:rsidR="00AA4F38" w:rsidRPr="00B879A3">
        <w:t>d</w:t>
      </w:r>
      <w:r w:rsidR="00735AFB" w:rsidRPr="00B879A3">
        <w:t>a v</w:t>
      </w:r>
      <w:r w:rsidRPr="00B879A3">
        <w:t xml:space="preserve">eotellimusi; </w:t>
      </w:r>
    </w:p>
    <w:p w14:paraId="3E5791CC" w14:textId="77777777" w:rsidR="00E87C08" w:rsidRPr="00B879A3" w:rsidRDefault="008A59BE" w:rsidP="00485338">
      <w:pPr>
        <w:numPr>
          <w:ilvl w:val="1"/>
          <w:numId w:val="3"/>
        </w:numPr>
        <w:tabs>
          <w:tab w:val="num" w:pos="567"/>
        </w:tabs>
        <w:ind w:left="567" w:hanging="567"/>
        <w:jc w:val="both"/>
        <w:outlineLvl w:val="0"/>
      </w:pPr>
      <w:r w:rsidRPr="00B879A3">
        <w:t xml:space="preserve">esitada koos veotellimusega </w:t>
      </w:r>
      <w:r w:rsidR="00E018CC" w:rsidRPr="00B879A3">
        <w:t xml:space="preserve">vedajale </w:t>
      </w:r>
      <w:r w:rsidR="00535558" w:rsidRPr="00B879A3">
        <w:t>läbimiseks kohustuslik ettesõidu teekond ja koormaga teekond;</w:t>
      </w:r>
    </w:p>
    <w:p w14:paraId="40810D69" w14:textId="09590AA9" w:rsidR="00C31B26" w:rsidRPr="00B879A3" w:rsidRDefault="2BF781C7" w:rsidP="00485338">
      <w:pPr>
        <w:numPr>
          <w:ilvl w:val="1"/>
          <w:numId w:val="3"/>
        </w:numPr>
        <w:tabs>
          <w:tab w:val="num" w:pos="567"/>
        </w:tabs>
        <w:ind w:left="567" w:hanging="567"/>
        <w:jc w:val="both"/>
        <w:outlineLvl w:val="0"/>
      </w:pPr>
      <w:r w:rsidRPr="00B879A3">
        <w:t>m</w:t>
      </w:r>
      <w:r w:rsidR="00C966CE" w:rsidRPr="00B879A3">
        <w:t xml:space="preserve">itte </w:t>
      </w:r>
      <w:r w:rsidR="00567DF0" w:rsidRPr="00B879A3">
        <w:t>aktsepteerida e</w:t>
      </w:r>
      <w:r w:rsidR="00C966CE" w:rsidRPr="00B879A3">
        <w:t>tteantud teekonnast kõrvale kaldumis</w:t>
      </w:r>
      <w:r w:rsidR="00567DF0" w:rsidRPr="00B879A3">
        <w:t xml:space="preserve">t, kui kõrvalekaldumine ei ole </w:t>
      </w:r>
      <w:r w:rsidR="00392DD6" w:rsidRPr="00B879A3">
        <w:t>ette teavitat</w:t>
      </w:r>
      <w:r w:rsidR="005C4A5E" w:rsidRPr="00B879A3">
        <w:t>ud</w:t>
      </w:r>
      <w:r w:rsidR="00392DD6" w:rsidRPr="00B879A3">
        <w:t xml:space="preserve"> või </w:t>
      </w:r>
      <w:r w:rsidR="00560570" w:rsidRPr="00B879A3">
        <w:t xml:space="preserve">kui </w:t>
      </w:r>
      <w:r w:rsidR="00392DD6" w:rsidRPr="00B879A3">
        <w:t xml:space="preserve">see ei ole </w:t>
      </w:r>
      <w:r w:rsidR="00567DF0" w:rsidRPr="00B879A3">
        <w:t>põhjenda</w:t>
      </w:r>
      <w:r w:rsidR="005C4A5E" w:rsidRPr="00B879A3">
        <w:t>tud</w:t>
      </w:r>
      <w:r w:rsidR="00C0268A" w:rsidRPr="00B879A3">
        <w:t xml:space="preserve"> liikluskorralduste kohustuslike muudatustega nt. massipiirangud jm</w:t>
      </w:r>
      <w:r w:rsidR="00495E95" w:rsidRPr="00B879A3">
        <w:t xml:space="preserve">, </w:t>
      </w:r>
      <w:r w:rsidR="00D67E01" w:rsidRPr="00B879A3">
        <w:t>ootamatud teeolude muutused</w:t>
      </w:r>
      <w:r w:rsidR="004A6B94" w:rsidRPr="00B879A3">
        <w:t xml:space="preserve"> ja </w:t>
      </w:r>
      <w:r w:rsidR="00F86DFF" w:rsidRPr="00B879A3">
        <w:t>loodusõnnetused</w:t>
      </w:r>
      <w:r w:rsidR="00FE373B" w:rsidRPr="00B879A3">
        <w:t xml:space="preserve"> ja </w:t>
      </w:r>
      <w:r w:rsidR="00871A2C" w:rsidRPr="00B879A3">
        <w:t>mu</w:t>
      </w:r>
      <w:r w:rsidR="006D7F84" w:rsidRPr="00B879A3">
        <w:t>u</w:t>
      </w:r>
      <w:r w:rsidR="00871A2C" w:rsidRPr="00B879A3">
        <w:t xml:space="preserve"> sarnasega;</w:t>
      </w:r>
    </w:p>
    <w:p w14:paraId="31EC47DE" w14:textId="77777777" w:rsidR="00E87C08" w:rsidRPr="00B879A3" w:rsidRDefault="00735AFB" w:rsidP="00485338">
      <w:pPr>
        <w:numPr>
          <w:ilvl w:val="1"/>
          <w:numId w:val="3"/>
        </w:numPr>
        <w:tabs>
          <w:tab w:val="num" w:pos="567"/>
        </w:tabs>
        <w:ind w:left="567" w:hanging="567"/>
        <w:jc w:val="both"/>
        <w:outlineLvl w:val="0"/>
      </w:pPr>
      <w:r w:rsidRPr="00B879A3">
        <w:t xml:space="preserve">kontrollida </w:t>
      </w:r>
      <w:r w:rsidR="00264C85" w:rsidRPr="00B879A3">
        <w:t>vedaja</w:t>
      </w:r>
      <w:r w:rsidR="00E87C08" w:rsidRPr="00B879A3">
        <w:t xml:space="preserve"> poolt tehtavate vedude tähtaegsust ja </w:t>
      </w:r>
      <w:r w:rsidR="00D50D64" w:rsidRPr="00B879A3">
        <w:t xml:space="preserve">nõuetekohasust </w:t>
      </w:r>
      <w:r w:rsidR="00E87C08" w:rsidRPr="00B879A3">
        <w:t>ning anda juhiseid esinevate rikkumiste kõrvaldamiseks;</w:t>
      </w:r>
    </w:p>
    <w:p w14:paraId="508DD781" w14:textId="77777777" w:rsidR="00E87C08" w:rsidRPr="00B879A3" w:rsidRDefault="002A3217" w:rsidP="00485338">
      <w:pPr>
        <w:numPr>
          <w:ilvl w:val="1"/>
          <w:numId w:val="3"/>
        </w:numPr>
        <w:tabs>
          <w:tab w:val="num" w:pos="567"/>
        </w:tabs>
        <w:ind w:left="567" w:hanging="567"/>
        <w:jc w:val="both"/>
        <w:outlineLvl w:val="0"/>
      </w:pPr>
      <w:r w:rsidRPr="00B879A3">
        <w:t>peatada veod õigusaktides</w:t>
      </w:r>
      <w:r w:rsidR="00735AFB" w:rsidRPr="00B879A3">
        <w:t>t tulenevatest nõuetest ja/või l</w:t>
      </w:r>
      <w:r w:rsidRPr="00B879A3">
        <w:t>epingust mittekinnipidamisel, kuni rikkumiste kõrvaldamiseni</w:t>
      </w:r>
      <w:r w:rsidR="00E87C08" w:rsidRPr="00B879A3">
        <w:t xml:space="preserve">; </w:t>
      </w:r>
    </w:p>
    <w:p w14:paraId="6C91511E" w14:textId="77777777" w:rsidR="00E87C08" w:rsidRPr="00B879A3" w:rsidRDefault="00E87C08" w:rsidP="00485338">
      <w:pPr>
        <w:numPr>
          <w:ilvl w:val="1"/>
          <w:numId w:val="3"/>
        </w:numPr>
        <w:tabs>
          <w:tab w:val="num" w:pos="567"/>
        </w:tabs>
        <w:ind w:left="567" w:hanging="567"/>
        <w:jc w:val="both"/>
        <w:outlineLvl w:val="0"/>
      </w:pPr>
      <w:r w:rsidRPr="00B879A3">
        <w:lastRenderedPageBreak/>
        <w:t>peatada veod</w:t>
      </w:r>
      <w:r w:rsidR="00BD4076" w:rsidRPr="00B879A3">
        <w:t xml:space="preserve"> kui </w:t>
      </w:r>
      <w:r w:rsidRPr="00B879A3">
        <w:t>looduslikud tingimused (teede lagunemine, suur tuleoht jms) ei võimalda ved</w:t>
      </w:r>
      <w:r w:rsidR="000667FD" w:rsidRPr="00B879A3">
        <w:t>amist</w:t>
      </w:r>
      <w:r w:rsidRPr="00B879A3">
        <w:t xml:space="preserve">; </w:t>
      </w:r>
    </w:p>
    <w:p w14:paraId="1DE1E343" w14:textId="77777777" w:rsidR="002A3217" w:rsidRPr="00B879A3" w:rsidRDefault="002A3217" w:rsidP="00485338">
      <w:pPr>
        <w:numPr>
          <w:ilvl w:val="1"/>
          <w:numId w:val="3"/>
        </w:numPr>
        <w:tabs>
          <w:tab w:val="num" w:pos="567"/>
        </w:tabs>
        <w:ind w:left="567" w:hanging="567"/>
        <w:jc w:val="both"/>
        <w:outlineLvl w:val="0"/>
      </w:pPr>
      <w:r w:rsidRPr="00B879A3">
        <w:t xml:space="preserve">peatada veod võimalike kaasnevate kahjude ära hoidmiseks (teede lagunemise või silla ning truubi kahjustamise vältimiseks); </w:t>
      </w:r>
    </w:p>
    <w:p w14:paraId="7DD84273" w14:textId="77777777" w:rsidR="00AA4F38" w:rsidRPr="00B879A3" w:rsidRDefault="00AA4F38" w:rsidP="00485338">
      <w:pPr>
        <w:numPr>
          <w:ilvl w:val="1"/>
          <w:numId w:val="3"/>
        </w:numPr>
        <w:tabs>
          <w:tab w:val="num" w:pos="567"/>
        </w:tabs>
        <w:ind w:left="567" w:hanging="567"/>
        <w:jc w:val="both"/>
        <w:outlineLvl w:val="0"/>
      </w:pPr>
      <w:r w:rsidRPr="00B879A3">
        <w:t>määrata kahjude ära hoidmiseks piirkonn</w:t>
      </w:r>
      <w:r w:rsidR="00735AFB" w:rsidRPr="00B879A3">
        <w:t xml:space="preserve">iti teed ning marsruudid, mida </w:t>
      </w:r>
      <w:r w:rsidR="00264C85" w:rsidRPr="00B879A3">
        <w:t>vedaja</w:t>
      </w:r>
      <w:r w:rsidRPr="00B879A3">
        <w:t xml:space="preserve"> on kohustatud kasutama ning keelata samas piirkonnas teiste teede ja marsruutide kasutamine;</w:t>
      </w:r>
    </w:p>
    <w:p w14:paraId="6C7A300F" w14:textId="77777777" w:rsidR="00BD4076" w:rsidRPr="00B879A3" w:rsidRDefault="00735AFB" w:rsidP="00485338">
      <w:pPr>
        <w:numPr>
          <w:ilvl w:val="1"/>
          <w:numId w:val="3"/>
        </w:numPr>
        <w:tabs>
          <w:tab w:val="num" w:pos="567"/>
        </w:tabs>
        <w:ind w:left="567" w:hanging="567"/>
        <w:jc w:val="both"/>
        <w:outlineLvl w:val="0"/>
      </w:pPr>
      <w:r w:rsidRPr="00B879A3">
        <w:t xml:space="preserve">peatada </w:t>
      </w:r>
      <w:r w:rsidR="00264C85" w:rsidRPr="00B879A3">
        <w:t>vedaja</w:t>
      </w:r>
      <w:r w:rsidR="00BD4076" w:rsidRPr="00B879A3">
        <w:t xml:space="preserve"> metsaveo</w:t>
      </w:r>
      <w:r w:rsidR="008B2CE5" w:rsidRPr="00B879A3">
        <w:t xml:space="preserve"> </w:t>
      </w:r>
      <w:r w:rsidR="00BD4076" w:rsidRPr="00B879A3">
        <w:t>auto</w:t>
      </w:r>
      <w:r w:rsidR="00DF753E" w:rsidRPr="00B879A3">
        <w:t>rong</w:t>
      </w:r>
      <w:r w:rsidR="00BD4076" w:rsidRPr="00B879A3">
        <w:t xml:space="preserve"> teekonna mistahes punktis koorma ja veosedokumentide kontrollimiseks ning kontrollmõõtmiseks;</w:t>
      </w:r>
    </w:p>
    <w:p w14:paraId="26929A13" w14:textId="77777777" w:rsidR="00ED7776" w:rsidRPr="00B879A3" w:rsidRDefault="00ED7776" w:rsidP="00485338">
      <w:pPr>
        <w:numPr>
          <w:ilvl w:val="1"/>
          <w:numId w:val="3"/>
        </w:numPr>
        <w:tabs>
          <w:tab w:val="num" w:pos="567"/>
        </w:tabs>
        <w:ind w:left="567" w:hanging="567"/>
        <w:jc w:val="both"/>
        <w:outlineLvl w:val="0"/>
      </w:pPr>
      <w:r w:rsidRPr="00B879A3">
        <w:t xml:space="preserve">peatada veod kuni </w:t>
      </w:r>
      <w:r w:rsidR="006E63DA" w:rsidRPr="00B879A3">
        <w:t>72</w:t>
      </w:r>
      <w:r w:rsidRPr="00B879A3">
        <w:t xml:space="preserve"> tunniks lumetõrjeks;  </w:t>
      </w:r>
    </w:p>
    <w:p w14:paraId="612D90A9" w14:textId="77777777" w:rsidR="002A3217" w:rsidRPr="00B879A3" w:rsidRDefault="1AF17740" w:rsidP="00485338">
      <w:pPr>
        <w:numPr>
          <w:ilvl w:val="1"/>
          <w:numId w:val="3"/>
        </w:numPr>
        <w:tabs>
          <w:tab w:val="num" w:pos="567"/>
        </w:tabs>
        <w:ind w:left="567" w:hanging="567"/>
        <w:jc w:val="both"/>
        <w:outlineLvl w:val="0"/>
      </w:pPr>
      <w:r w:rsidRPr="00B879A3">
        <w:t xml:space="preserve">lubada RMK metsateedele </w:t>
      </w:r>
      <w:r w:rsidR="0ED6FB1A" w:rsidRPr="00B879A3">
        <w:t xml:space="preserve">autoronge </w:t>
      </w:r>
      <w:r w:rsidR="1A3662C4" w:rsidRPr="00B879A3">
        <w:t>kehtivatele õigusaktidele vastava</w:t>
      </w:r>
      <w:r w:rsidR="0ED6FB1A" w:rsidRPr="00B879A3">
        <w:t xml:space="preserve"> lubatud suurima</w:t>
      </w:r>
      <w:r w:rsidR="1A3662C4" w:rsidRPr="00B879A3">
        <w:t xml:space="preserve"> tegeliku massiga (veoki ja haagiste mass konkreetsel ajahetkel koos juhi ja veosega) ja teljekoormusega, kuid mitte rohkem kui</w:t>
      </w:r>
      <w:r w:rsidR="63F5E9C7" w:rsidRPr="00B879A3">
        <w:t xml:space="preserve"> </w:t>
      </w:r>
      <w:r w:rsidR="1D56C96D" w:rsidRPr="00B879A3">
        <w:t xml:space="preserve">tegeliku massiga </w:t>
      </w:r>
      <w:r w:rsidRPr="00B879A3">
        <w:t>60 tonni</w:t>
      </w:r>
      <w:r w:rsidR="3739DB0A" w:rsidRPr="00B879A3">
        <w:t xml:space="preserve"> </w:t>
      </w:r>
      <w:r w:rsidR="1A3662C4" w:rsidRPr="00B879A3">
        <w:t>ja</w:t>
      </w:r>
      <w:r w:rsidR="63F5E9C7" w:rsidRPr="00B879A3">
        <w:t xml:space="preserve"> </w:t>
      </w:r>
      <w:r w:rsidRPr="00B879A3">
        <w:t>mitte suurema tegeliku teljekoormusega kui 10 tonni</w:t>
      </w:r>
      <w:r w:rsidR="63F5E9C7" w:rsidRPr="00B879A3">
        <w:t xml:space="preserve">, </w:t>
      </w:r>
      <w:r w:rsidR="64EE1220" w:rsidRPr="00B879A3">
        <w:t xml:space="preserve">kui </w:t>
      </w:r>
      <w:r w:rsidR="7B70CD5B" w:rsidRPr="00B879A3">
        <w:t>saatja</w:t>
      </w:r>
      <w:r w:rsidRPr="00B879A3">
        <w:t xml:space="preserve"> ei ole veotellimuses ette näinud teisiti (teede lagunemise periood, madalama kandevõimega tee või sild või truup);</w:t>
      </w:r>
    </w:p>
    <w:p w14:paraId="2C13815B" w14:textId="77777777" w:rsidR="00117060" w:rsidRPr="00B879A3" w:rsidRDefault="00117060" w:rsidP="00485338">
      <w:pPr>
        <w:numPr>
          <w:ilvl w:val="1"/>
          <w:numId w:val="3"/>
        </w:numPr>
        <w:tabs>
          <w:tab w:val="num" w:pos="567"/>
        </w:tabs>
        <w:ind w:left="567" w:hanging="567"/>
        <w:jc w:val="both"/>
        <w:outlineLvl w:val="0"/>
      </w:pPr>
      <w:r w:rsidRPr="00B879A3">
        <w:rPr>
          <w:bCs/>
        </w:rPr>
        <w:t xml:space="preserve">mitte </w:t>
      </w:r>
      <w:r w:rsidR="00F8608F" w:rsidRPr="00B879A3">
        <w:rPr>
          <w:bCs/>
        </w:rPr>
        <w:t xml:space="preserve">võimaldada </w:t>
      </w:r>
      <w:r w:rsidR="00264C85" w:rsidRPr="00B879A3">
        <w:rPr>
          <w:bCs/>
        </w:rPr>
        <w:t>vedaja</w:t>
      </w:r>
      <w:r w:rsidRPr="00B879A3">
        <w:rPr>
          <w:bCs/>
        </w:rPr>
        <w:t>le koormaga</w:t>
      </w:r>
      <w:r w:rsidR="00D405F2" w:rsidRPr="00B879A3">
        <w:rPr>
          <w:bCs/>
        </w:rPr>
        <w:t xml:space="preserve"> ega koormata</w:t>
      </w:r>
      <w:r w:rsidRPr="00B879A3">
        <w:rPr>
          <w:bCs/>
        </w:rPr>
        <w:t xml:space="preserve"> teekonda garažeerimiseks, tankimiseks, tehnohooleks, remondiks jms.</w:t>
      </w:r>
    </w:p>
    <w:p w14:paraId="0356515C" w14:textId="77777777" w:rsidR="002A3217" w:rsidRPr="00B879A3" w:rsidRDefault="00735AFB" w:rsidP="00485338">
      <w:pPr>
        <w:numPr>
          <w:ilvl w:val="1"/>
          <w:numId w:val="3"/>
        </w:numPr>
        <w:tabs>
          <w:tab w:val="num" w:pos="567"/>
        </w:tabs>
        <w:ind w:left="567" w:hanging="567"/>
        <w:jc w:val="both"/>
        <w:outlineLvl w:val="0"/>
      </w:pPr>
      <w:r w:rsidRPr="00B879A3">
        <w:t xml:space="preserve">kontrollida </w:t>
      </w:r>
      <w:r w:rsidR="00264C85" w:rsidRPr="00B879A3">
        <w:t>vedaja</w:t>
      </w:r>
      <w:r w:rsidR="002A3217" w:rsidRPr="00B879A3">
        <w:t xml:space="preserve"> poolt esitatud pangagarantii kehtivust enne tööde algust ja ka hiljem ning mitte lubada vedamist, kui pangagarantii ei kehti;</w:t>
      </w:r>
    </w:p>
    <w:p w14:paraId="217BECF9" w14:textId="77777777" w:rsidR="00B346B4" w:rsidRPr="00B879A3" w:rsidRDefault="00B346B4" w:rsidP="00485338">
      <w:pPr>
        <w:numPr>
          <w:ilvl w:val="1"/>
          <w:numId w:val="3"/>
        </w:numPr>
        <w:tabs>
          <w:tab w:val="num" w:pos="567"/>
        </w:tabs>
        <w:ind w:left="567" w:hanging="567"/>
        <w:jc w:val="both"/>
        <w:outlineLvl w:val="0"/>
      </w:pPr>
      <w:r w:rsidRPr="00B879A3">
        <w:t xml:space="preserve">vähendada veoajagraafikus kokku lepitud veoteenuse mahtu kalendrikuus vedaja poolsete põhjuste tõttu osutamata jäänud veoteenuse mahu võrra; </w:t>
      </w:r>
    </w:p>
    <w:p w14:paraId="2A3EC8ED" w14:textId="77777777" w:rsidR="002A3217" w:rsidRPr="00B879A3" w:rsidRDefault="00735AFB" w:rsidP="00485338">
      <w:pPr>
        <w:numPr>
          <w:ilvl w:val="1"/>
          <w:numId w:val="3"/>
        </w:numPr>
        <w:tabs>
          <w:tab w:val="num" w:pos="567"/>
        </w:tabs>
        <w:ind w:left="567" w:hanging="567"/>
        <w:jc w:val="both"/>
        <w:outlineLvl w:val="0"/>
      </w:pPr>
      <w:r w:rsidRPr="00B879A3">
        <w:t xml:space="preserve">kontrollida </w:t>
      </w:r>
      <w:r w:rsidR="00264C85" w:rsidRPr="00B879A3">
        <w:t>vedaja</w:t>
      </w:r>
      <w:r w:rsidR="002A3217" w:rsidRPr="00B879A3">
        <w:t xml:space="preserve"> vastavust RMK keskkonnanõuetele;</w:t>
      </w:r>
    </w:p>
    <w:p w14:paraId="45AEF5FA" w14:textId="37FA98FC" w:rsidR="002A3217" w:rsidRPr="00B879A3" w:rsidRDefault="002A3217" w:rsidP="00485338">
      <w:pPr>
        <w:numPr>
          <w:ilvl w:val="1"/>
          <w:numId w:val="3"/>
        </w:numPr>
        <w:tabs>
          <w:tab w:val="num" w:pos="567"/>
        </w:tabs>
        <w:ind w:left="567" w:hanging="567"/>
        <w:jc w:val="both"/>
        <w:outlineLvl w:val="0"/>
      </w:pPr>
      <w:r w:rsidRPr="00B879A3">
        <w:t xml:space="preserve">muuta ühepoolselt </w:t>
      </w:r>
      <w:r w:rsidR="30040B25" w:rsidRPr="00B879A3">
        <w:t xml:space="preserve"> RMK keskkonna- ja isikukaitsevahendite nõudeid</w:t>
      </w:r>
      <w:r w:rsidRPr="00B879A3">
        <w:t>;</w:t>
      </w:r>
    </w:p>
    <w:p w14:paraId="641F5567" w14:textId="77777777" w:rsidR="00E137F5" w:rsidRPr="00B879A3" w:rsidRDefault="00E137F5" w:rsidP="00485338">
      <w:pPr>
        <w:numPr>
          <w:ilvl w:val="1"/>
          <w:numId w:val="3"/>
        </w:numPr>
        <w:tabs>
          <w:tab w:val="num" w:pos="567"/>
        </w:tabs>
        <w:ind w:left="567" w:hanging="567"/>
        <w:jc w:val="both"/>
        <w:outlineLvl w:val="0"/>
      </w:pPr>
      <w:r w:rsidRPr="00B879A3">
        <w:t xml:space="preserve">kontrollida </w:t>
      </w:r>
      <w:r w:rsidR="00493A2A" w:rsidRPr="00B879A3">
        <w:t>RMK ümarpuidu koormate veose kinnituse juhise</w:t>
      </w:r>
      <w:r w:rsidR="00493A2A" w:rsidRPr="00B879A3" w:rsidDel="00493A2A">
        <w:t xml:space="preserve"> </w:t>
      </w:r>
      <w:r w:rsidR="00D03CBA" w:rsidRPr="00B879A3">
        <w:t>täitmist;</w:t>
      </w:r>
    </w:p>
    <w:p w14:paraId="211C4B9A" w14:textId="77777777" w:rsidR="0077095A" w:rsidRPr="00B879A3" w:rsidRDefault="0077095A" w:rsidP="003E147F">
      <w:pPr>
        <w:numPr>
          <w:ilvl w:val="1"/>
          <w:numId w:val="3"/>
        </w:numPr>
        <w:tabs>
          <w:tab w:val="num" w:pos="567"/>
          <w:tab w:val="num" w:pos="846"/>
        </w:tabs>
        <w:ind w:left="567" w:hanging="567"/>
        <w:jc w:val="both"/>
        <w:outlineLvl w:val="0"/>
      </w:pPr>
      <w:r w:rsidRPr="00B879A3">
        <w:t xml:space="preserve">kontrollida </w:t>
      </w:r>
      <w:r w:rsidR="00264C85" w:rsidRPr="00B879A3">
        <w:t>vedaja</w:t>
      </w:r>
      <w:r w:rsidRPr="00B879A3">
        <w:t xml:space="preserve"> isikukaitsevahendite vastavust RMK isikukaitsevahendite nõuetele;</w:t>
      </w:r>
    </w:p>
    <w:p w14:paraId="558D1E19" w14:textId="77777777" w:rsidR="00CC07D6" w:rsidRPr="00B879A3" w:rsidRDefault="00CC07D6" w:rsidP="00485338">
      <w:pPr>
        <w:numPr>
          <w:ilvl w:val="1"/>
          <w:numId w:val="3"/>
        </w:numPr>
        <w:tabs>
          <w:tab w:val="num" w:pos="567"/>
        </w:tabs>
        <w:ind w:left="567" w:hanging="567"/>
        <w:jc w:val="both"/>
        <w:outlineLvl w:val="0"/>
      </w:pPr>
      <w:r w:rsidRPr="00B879A3">
        <w:t>muuta ühepoolselt riistvarale</w:t>
      </w:r>
      <w:r w:rsidR="00A878F4" w:rsidRPr="00B879A3">
        <w:t xml:space="preserve"> esitatavaid nõudeid etteteatamise ajaga </w:t>
      </w:r>
      <w:r w:rsidR="006E63DA" w:rsidRPr="00B879A3">
        <w:t xml:space="preserve">vähemalt </w:t>
      </w:r>
      <w:r w:rsidR="00A878F4" w:rsidRPr="00B879A3">
        <w:t xml:space="preserve">6 kuud </w:t>
      </w:r>
      <w:r w:rsidR="00BF4222" w:rsidRPr="00B879A3">
        <w:t>ja tarkvarale</w:t>
      </w:r>
      <w:r w:rsidRPr="00B879A3">
        <w:t xml:space="preserve"> esita</w:t>
      </w:r>
      <w:r w:rsidR="00BF4222" w:rsidRPr="00B879A3">
        <w:t>ta</w:t>
      </w:r>
      <w:r w:rsidRPr="00B879A3">
        <w:t xml:space="preserve">vaid nõudeid etteteatamise ajaga </w:t>
      </w:r>
      <w:r w:rsidR="006E63DA" w:rsidRPr="00B879A3">
        <w:t>vähemalt</w:t>
      </w:r>
      <w:r w:rsidR="00A878F4" w:rsidRPr="00B879A3">
        <w:t xml:space="preserve"> </w:t>
      </w:r>
      <w:r w:rsidR="006E63DA" w:rsidRPr="00B879A3">
        <w:t>1</w:t>
      </w:r>
      <w:r w:rsidRPr="00B879A3">
        <w:t xml:space="preserve"> </w:t>
      </w:r>
      <w:r w:rsidR="006E63DA" w:rsidRPr="00B879A3">
        <w:t xml:space="preserve">nädal. </w:t>
      </w:r>
    </w:p>
    <w:p w14:paraId="21C8860B" w14:textId="77777777" w:rsidR="009E55EB" w:rsidRPr="00B879A3" w:rsidRDefault="009E55EB" w:rsidP="00485338">
      <w:pPr>
        <w:numPr>
          <w:ilvl w:val="1"/>
          <w:numId w:val="3"/>
        </w:numPr>
        <w:tabs>
          <w:tab w:val="num" w:pos="567"/>
        </w:tabs>
        <w:ind w:left="567" w:hanging="567"/>
        <w:jc w:val="both"/>
        <w:outlineLvl w:val="0"/>
      </w:pPr>
      <w:r w:rsidRPr="00B879A3">
        <w:t>t</w:t>
      </w:r>
      <w:r w:rsidR="00735AFB" w:rsidRPr="00B879A3">
        <w:t xml:space="preserve">aotleda Maksu- ja Tolliametilt </w:t>
      </w:r>
      <w:r w:rsidR="00264C85" w:rsidRPr="00B879A3">
        <w:t>vedaja</w:t>
      </w:r>
      <w:r w:rsidRPr="00B879A3">
        <w:t xml:space="preserve"> maksusaladusena käsitletava</w:t>
      </w:r>
      <w:r w:rsidR="003E1141" w:rsidRPr="00B879A3">
        <w:t>t</w:t>
      </w:r>
      <w:r w:rsidRPr="00B879A3">
        <w:t xml:space="preserve"> tea</w:t>
      </w:r>
      <w:r w:rsidR="00735AFB" w:rsidRPr="00B879A3">
        <w:t xml:space="preserve">vet. Lepingu sõlmimisega annab </w:t>
      </w:r>
      <w:r w:rsidR="00264C85" w:rsidRPr="00B879A3">
        <w:t>vedaja</w:t>
      </w:r>
      <w:r w:rsidRPr="00B879A3">
        <w:t xml:space="preserve"> nõusoleku Maksu- ja Tolliamet</w:t>
      </w:r>
      <w:r w:rsidR="00735AFB" w:rsidRPr="00B879A3">
        <w:t xml:space="preserve">i poolt </w:t>
      </w:r>
      <w:r w:rsidR="002D6F1C" w:rsidRPr="00B879A3">
        <w:t>saatja</w:t>
      </w:r>
      <w:r w:rsidRPr="00B879A3">
        <w:t>le eelnimetatud teabe esitamiseks;</w:t>
      </w:r>
    </w:p>
    <w:p w14:paraId="24CB091F" w14:textId="77777777" w:rsidR="009E55EB" w:rsidRPr="00B879A3" w:rsidRDefault="00735AFB" w:rsidP="00485338">
      <w:pPr>
        <w:numPr>
          <w:ilvl w:val="1"/>
          <w:numId w:val="3"/>
        </w:numPr>
        <w:tabs>
          <w:tab w:val="num" w:pos="567"/>
        </w:tabs>
        <w:ind w:left="567" w:hanging="567"/>
        <w:jc w:val="both"/>
        <w:outlineLvl w:val="0"/>
      </w:pPr>
      <w:r w:rsidRPr="00B879A3">
        <w:t>esitada Maksu- ja Tolliametile l</w:t>
      </w:r>
      <w:r w:rsidR="009E55EB" w:rsidRPr="00B879A3">
        <w:t>epingu täitmise kohta kõiki a</w:t>
      </w:r>
      <w:r w:rsidRPr="00B879A3">
        <w:t xml:space="preserve">ndmeid, mida maksuhaldur vajab </w:t>
      </w:r>
      <w:r w:rsidR="00264C85" w:rsidRPr="00B879A3">
        <w:t>vedaja</w:t>
      </w:r>
      <w:r w:rsidR="009E55EB" w:rsidRPr="00B879A3">
        <w:t xml:space="preserve"> poolt makstavate maksude arvestamise ja tasumise õigsuse kontrollimis</w:t>
      </w:r>
      <w:r w:rsidRPr="00B879A3">
        <w:t xml:space="preserve">eks. Lepingu sõlmimisega annab </w:t>
      </w:r>
      <w:r w:rsidR="00264C85" w:rsidRPr="00B879A3">
        <w:t>vedaja</w:t>
      </w:r>
      <w:r w:rsidRPr="00B879A3">
        <w:t xml:space="preserve"> </w:t>
      </w:r>
      <w:r w:rsidR="002D6F1C" w:rsidRPr="00B879A3">
        <w:t>saatja</w:t>
      </w:r>
      <w:r w:rsidR="009E55EB" w:rsidRPr="00B879A3">
        <w:t>le nõusoleku Maksu- ja Tolliametile eelnimetatud teabe esitamiseks;</w:t>
      </w:r>
    </w:p>
    <w:p w14:paraId="1C29BBC9" w14:textId="77777777" w:rsidR="00155E66" w:rsidRPr="00B879A3" w:rsidRDefault="00735AFB" w:rsidP="003E147F">
      <w:pPr>
        <w:numPr>
          <w:ilvl w:val="1"/>
          <w:numId w:val="3"/>
        </w:numPr>
        <w:ind w:left="567" w:hanging="567"/>
        <w:jc w:val="both"/>
        <w:outlineLvl w:val="0"/>
      </w:pPr>
      <w:r w:rsidRPr="00B879A3">
        <w:t xml:space="preserve">vaadata e-maksuameti kaudu </w:t>
      </w:r>
      <w:r w:rsidR="00264C85" w:rsidRPr="00B879A3">
        <w:t>vedaja</w:t>
      </w:r>
      <w:r w:rsidR="00155E66" w:rsidRPr="00B879A3">
        <w:t xml:space="preserve"> poolt töötamise registrisse </w:t>
      </w:r>
      <w:r w:rsidR="006E63DA" w:rsidRPr="00B879A3">
        <w:t xml:space="preserve">(TÖR) </w:t>
      </w:r>
      <w:r w:rsidRPr="00B879A3">
        <w:t xml:space="preserve">esitatud andmeid selleks </w:t>
      </w:r>
      <w:r w:rsidR="00264C85" w:rsidRPr="00B879A3">
        <w:t>vedaja</w:t>
      </w:r>
      <w:r w:rsidR="00691344" w:rsidRPr="00B879A3">
        <w:t>lt saadud volituse alusel.</w:t>
      </w:r>
    </w:p>
    <w:p w14:paraId="0815D97A" w14:textId="77777777" w:rsidR="00485338" w:rsidRPr="00B879A3" w:rsidRDefault="00485338" w:rsidP="00E87C08">
      <w:pPr>
        <w:spacing w:line="240" w:lineRule="exact"/>
        <w:jc w:val="both"/>
      </w:pPr>
    </w:p>
    <w:p w14:paraId="4944CD6D" w14:textId="5F611624" w:rsidR="00750744" w:rsidRPr="00B879A3" w:rsidRDefault="7B70CD5B" w:rsidP="0035C55A">
      <w:pPr>
        <w:numPr>
          <w:ilvl w:val="0"/>
          <w:numId w:val="3"/>
        </w:numPr>
        <w:jc w:val="both"/>
        <w:outlineLvl w:val="0"/>
        <w:rPr>
          <w:b/>
          <w:bCs/>
        </w:rPr>
      </w:pPr>
      <w:r w:rsidRPr="00B879A3">
        <w:rPr>
          <w:b/>
          <w:bCs/>
        </w:rPr>
        <w:t>Saatja</w:t>
      </w:r>
      <w:r w:rsidR="58075FBA" w:rsidRPr="00B879A3">
        <w:rPr>
          <w:b/>
          <w:bCs/>
        </w:rPr>
        <w:t xml:space="preserve">l on </w:t>
      </w:r>
      <w:r w:rsidR="5B08CA08" w:rsidRPr="00B879A3">
        <w:rPr>
          <w:b/>
          <w:bCs/>
        </w:rPr>
        <w:t>kohustus</w:t>
      </w:r>
      <w:r w:rsidR="460521A4" w:rsidRPr="00B879A3">
        <w:rPr>
          <w:b/>
          <w:bCs/>
        </w:rPr>
        <w:t>:</w:t>
      </w:r>
    </w:p>
    <w:p w14:paraId="6F899999" w14:textId="77777777" w:rsidR="00A61BA9" w:rsidRPr="00B879A3" w:rsidRDefault="00A61BA9" w:rsidP="00485338">
      <w:pPr>
        <w:numPr>
          <w:ilvl w:val="1"/>
          <w:numId w:val="3"/>
        </w:numPr>
        <w:tabs>
          <w:tab w:val="num" w:pos="567"/>
        </w:tabs>
        <w:ind w:left="567" w:hanging="567"/>
        <w:jc w:val="both"/>
        <w:outlineLvl w:val="0"/>
      </w:pPr>
      <w:r w:rsidRPr="00B879A3">
        <w:t>esitada elektroonilised veotellimused järgnevaks päevaks nii, et järgneva päeva hommikune esimene tellimus oleks esitatud hiljemalt käesoleva päeva kella 19:00</w:t>
      </w:r>
      <w:r w:rsidR="00332DA8" w:rsidRPr="00B879A3">
        <w:t>-</w:t>
      </w:r>
      <w:r w:rsidRPr="00B879A3">
        <w:t>ks. Juhul, kui tellimuse koostamine selleks kellaajaks ei ole võimalik, teavitada sellest autojuhti e-kirja või telefoni teel hiljemalt käesoleva päeva kella 19:00-ks;</w:t>
      </w:r>
    </w:p>
    <w:p w14:paraId="0CD67BF8" w14:textId="77777777" w:rsidR="00A61BA9" w:rsidRPr="00B879A3" w:rsidRDefault="00A61BA9" w:rsidP="00485338">
      <w:pPr>
        <w:numPr>
          <w:ilvl w:val="1"/>
          <w:numId w:val="3"/>
        </w:numPr>
        <w:tabs>
          <w:tab w:val="num" w:pos="567"/>
        </w:tabs>
        <w:ind w:left="567" w:hanging="567"/>
        <w:jc w:val="both"/>
        <w:outlineLvl w:val="0"/>
      </w:pPr>
      <w:r w:rsidRPr="00B879A3">
        <w:t>tagada tellimuste esitamisel, et järgnev tellimus oleks esitatud enne eelneva tellimuse täitmist, juhul kui pooled ei lepi kokku teisiti;</w:t>
      </w:r>
    </w:p>
    <w:p w14:paraId="1B5E9676" w14:textId="77777777" w:rsidR="00FA5983" w:rsidRPr="00B879A3" w:rsidRDefault="00FA5983" w:rsidP="00485338">
      <w:pPr>
        <w:numPr>
          <w:ilvl w:val="1"/>
          <w:numId w:val="3"/>
        </w:numPr>
        <w:tabs>
          <w:tab w:val="num" w:pos="567"/>
        </w:tabs>
        <w:ind w:left="567" w:hanging="567"/>
        <w:jc w:val="both"/>
        <w:outlineLvl w:val="0"/>
      </w:pPr>
      <w:r w:rsidRPr="00B879A3">
        <w:t xml:space="preserve">eriveose puhul teavitada </w:t>
      </w:r>
      <w:r w:rsidR="00264C85" w:rsidRPr="00B879A3">
        <w:t>vedaja</w:t>
      </w:r>
      <w:r w:rsidRPr="00B879A3">
        <w:t xml:space="preserve">t </w:t>
      </w:r>
      <w:r w:rsidR="00E41929" w:rsidRPr="00B879A3">
        <w:t xml:space="preserve">eelnevalt </w:t>
      </w:r>
      <w:r w:rsidRPr="00B879A3">
        <w:t>eriveose loa vajadusest</w:t>
      </w:r>
      <w:r w:rsidR="00E41929" w:rsidRPr="00B879A3">
        <w:t xml:space="preserve"> mõistliku aja jooksul</w:t>
      </w:r>
      <w:r w:rsidR="008C281A" w:rsidRPr="00B879A3">
        <w:t xml:space="preserve"> ja hüvitada loa tao</w:t>
      </w:r>
      <w:r w:rsidR="00677582" w:rsidRPr="00B879A3">
        <w:t>tlemise ja saamise otsesed kulud</w:t>
      </w:r>
      <w:r w:rsidRPr="00B879A3">
        <w:t xml:space="preserve">; </w:t>
      </w:r>
    </w:p>
    <w:p w14:paraId="16BEFDA5" w14:textId="77777777" w:rsidR="00C94856" w:rsidRPr="00B879A3" w:rsidRDefault="00735AFB" w:rsidP="00485338">
      <w:pPr>
        <w:numPr>
          <w:ilvl w:val="1"/>
          <w:numId w:val="3"/>
        </w:numPr>
        <w:tabs>
          <w:tab w:val="num" w:pos="567"/>
        </w:tabs>
        <w:ind w:left="567" w:hanging="567"/>
        <w:jc w:val="both"/>
        <w:outlineLvl w:val="0"/>
      </w:pPr>
      <w:r w:rsidRPr="00B879A3">
        <w:t xml:space="preserve">anda </w:t>
      </w:r>
      <w:r w:rsidR="00264C85" w:rsidRPr="00B879A3">
        <w:t>vedaja</w:t>
      </w:r>
      <w:r w:rsidR="00C94856" w:rsidRPr="00B879A3">
        <w:t xml:space="preserve">le tasuta kasutamiseks </w:t>
      </w:r>
      <w:r w:rsidR="002D36B9" w:rsidRPr="00B879A3">
        <w:t xml:space="preserve">saatja </w:t>
      </w:r>
      <w:r w:rsidR="00C94856" w:rsidRPr="00B879A3">
        <w:t>tarkvara</w:t>
      </w:r>
      <w:r w:rsidR="00070899" w:rsidRPr="00B879A3">
        <w:t xml:space="preserve"> (TimberDriver)</w:t>
      </w:r>
      <w:r w:rsidR="00C94856" w:rsidRPr="00B879A3">
        <w:t xml:space="preserve">, millega saab moodustada e-veoselehe ja vastu võtta </w:t>
      </w:r>
      <w:r w:rsidR="002D36B9" w:rsidRPr="00B879A3">
        <w:t xml:space="preserve">saatja </w:t>
      </w:r>
      <w:r w:rsidR="00C94856" w:rsidRPr="00B879A3">
        <w:t>elektroonilist veotellimust;</w:t>
      </w:r>
    </w:p>
    <w:p w14:paraId="38154F13" w14:textId="2A9B54F9" w:rsidR="00C94856" w:rsidRPr="00B879A3" w:rsidRDefault="00C94856" w:rsidP="00485338">
      <w:pPr>
        <w:numPr>
          <w:ilvl w:val="1"/>
          <w:numId w:val="3"/>
        </w:numPr>
        <w:tabs>
          <w:tab w:val="num" w:pos="567"/>
        </w:tabs>
        <w:ind w:left="567" w:hanging="567"/>
        <w:jc w:val="both"/>
        <w:outlineLvl w:val="0"/>
      </w:pPr>
      <w:r w:rsidRPr="00B879A3">
        <w:t xml:space="preserve">sisestada </w:t>
      </w:r>
      <w:r w:rsidR="00902330" w:rsidRPr="00B879A3">
        <w:t xml:space="preserve">saatja </w:t>
      </w:r>
      <w:r w:rsidRPr="00B879A3">
        <w:t>e-veo</w:t>
      </w:r>
      <w:r w:rsidR="00735AFB" w:rsidRPr="00B879A3">
        <w:t xml:space="preserve">selehe moodustamise andmebaasi </w:t>
      </w:r>
      <w:r w:rsidR="00264C85" w:rsidRPr="00B879A3">
        <w:t>vedaja</w:t>
      </w:r>
      <w:r w:rsidRPr="00B879A3">
        <w:t xml:space="preserve"> poolt edastatud metsaveoauto ja haagiste andmed ja e-veoselehe moodustamise </w:t>
      </w:r>
      <w:r w:rsidR="004706C8" w:rsidRPr="00B879A3">
        <w:t>nutiseadme  androidID</w:t>
      </w:r>
      <w:r w:rsidR="004706C8" w:rsidRPr="00B879A3" w:rsidDel="004706C8">
        <w:t xml:space="preserve"> </w:t>
      </w:r>
      <w:r w:rsidRPr="00B879A3">
        <w:t xml:space="preserve">; </w:t>
      </w:r>
    </w:p>
    <w:p w14:paraId="24876538" w14:textId="77777777" w:rsidR="00DF6FD8" w:rsidRPr="00B879A3" w:rsidRDefault="00BD4076" w:rsidP="00485338">
      <w:pPr>
        <w:numPr>
          <w:ilvl w:val="1"/>
          <w:numId w:val="3"/>
        </w:numPr>
        <w:tabs>
          <w:tab w:val="num" w:pos="567"/>
        </w:tabs>
        <w:ind w:left="567" w:hanging="567"/>
        <w:jc w:val="both"/>
        <w:outlineLvl w:val="0"/>
      </w:pPr>
      <w:r w:rsidRPr="00B879A3">
        <w:lastRenderedPageBreak/>
        <w:t>raja</w:t>
      </w:r>
      <w:r w:rsidR="00C94856" w:rsidRPr="00B879A3">
        <w:t>d</w:t>
      </w:r>
      <w:r w:rsidRPr="00B879A3">
        <w:t xml:space="preserve">a vahelaoplats tõstukiga varustatud </w:t>
      </w:r>
      <w:r w:rsidR="007D2C5F" w:rsidRPr="00B879A3">
        <w:t>metsaveo autoron</w:t>
      </w:r>
      <w:r w:rsidR="00215161" w:rsidRPr="00B879A3">
        <w:t xml:space="preserve">giga või </w:t>
      </w:r>
      <w:r w:rsidRPr="00B879A3">
        <w:t>metsaveoautoga ligipääsetavasse kohta</w:t>
      </w:r>
      <w:r w:rsidR="00A36586" w:rsidRPr="00B879A3">
        <w:t xml:space="preserve"> ja tagad</w:t>
      </w:r>
      <w:r w:rsidR="001E312F" w:rsidRPr="00B879A3">
        <w:t xml:space="preserve">a rahuldav ligipääsetavus </w:t>
      </w:r>
      <w:r w:rsidR="00117060" w:rsidRPr="00B879A3">
        <w:t>vahe</w:t>
      </w:r>
      <w:r w:rsidR="001E312F" w:rsidRPr="00B879A3">
        <w:t xml:space="preserve">laoplatsile ja sealt kuni </w:t>
      </w:r>
      <w:r w:rsidR="006820A5" w:rsidRPr="00B879A3">
        <w:t>avalikult kasutatava teeni</w:t>
      </w:r>
      <w:r w:rsidR="00117060" w:rsidRPr="00B879A3">
        <w:t>;</w:t>
      </w:r>
    </w:p>
    <w:p w14:paraId="7942DC99" w14:textId="77777777" w:rsidR="00F23A4F" w:rsidRPr="00B879A3" w:rsidRDefault="00BD4076" w:rsidP="00485338">
      <w:pPr>
        <w:numPr>
          <w:ilvl w:val="1"/>
          <w:numId w:val="3"/>
        </w:numPr>
        <w:tabs>
          <w:tab w:val="num" w:pos="567"/>
        </w:tabs>
        <w:ind w:left="567" w:hanging="567"/>
        <w:jc w:val="both"/>
        <w:outlineLvl w:val="0"/>
      </w:pPr>
      <w:r w:rsidRPr="00B879A3">
        <w:t>märgista</w:t>
      </w:r>
      <w:r w:rsidR="00C94856" w:rsidRPr="00B879A3">
        <w:t>d</w:t>
      </w:r>
      <w:r w:rsidRPr="00B879A3">
        <w:t>a vahelaop</w:t>
      </w:r>
      <w:r w:rsidR="00735AFB" w:rsidRPr="00B879A3">
        <w:t xml:space="preserve">latsid ja sordid selliselt, et </w:t>
      </w:r>
      <w:r w:rsidR="00264C85" w:rsidRPr="00B879A3">
        <w:t>vedaja</w:t>
      </w:r>
      <w:r w:rsidRPr="00B879A3">
        <w:t xml:space="preserve"> ilma suurema pingutuseta suudab eristada vahelaoplatse ja sorte;</w:t>
      </w:r>
      <w:r w:rsidR="00123ED2" w:rsidRPr="00B879A3">
        <w:t xml:space="preserve"> </w:t>
      </w:r>
    </w:p>
    <w:p w14:paraId="1515CFD2" w14:textId="77777777" w:rsidR="00F44F4C" w:rsidRPr="00B879A3" w:rsidRDefault="00735AFB" w:rsidP="00485338">
      <w:pPr>
        <w:numPr>
          <w:ilvl w:val="1"/>
          <w:numId w:val="3"/>
        </w:numPr>
        <w:tabs>
          <w:tab w:val="num" w:pos="567"/>
        </w:tabs>
        <w:ind w:left="567" w:hanging="567"/>
        <w:jc w:val="both"/>
        <w:outlineLvl w:val="0"/>
      </w:pPr>
      <w:r w:rsidRPr="00B879A3">
        <w:rPr>
          <w:bCs/>
        </w:rPr>
        <w:t xml:space="preserve">varustada </w:t>
      </w:r>
      <w:r w:rsidR="00264C85" w:rsidRPr="00B879A3">
        <w:rPr>
          <w:bCs/>
        </w:rPr>
        <w:t>vedaja</w:t>
      </w:r>
      <w:r w:rsidR="00F44F4C" w:rsidRPr="00B879A3">
        <w:rPr>
          <w:bCs/>
        </w:rPr>
        <w:t xml:space="preserve"> </w:t>
      </w:r>
      <w:r w:rsidR="00F44F4C" w:rsidRPr="00B879A3">
        <w:t xml:space="preserve">liiklusohutuse skeemil nõutud liiklus- ja ohumärkidega;  </w:t>
      </w:r>
    </w:p>
    <w:p w14:paraId="00D2770C" w14:textId="3650A74A" w:rsidR="00BD4076" w:rsidRPr="00B879A3" w:rsidRDefault="00BD4076" w:rsidP="00485338">
      <w:pPr>
        <w:numPr>
          <w:ilvl w:val="1"/>
          <w:numId w:val="3"/>
        </w:numPr>
        <w:tabs>
          <w:tab w:val="num" w:pos="567"/>
        </w:tabs>
        <w:ind w:left="567" w:hanging="567"/>
        <w:jc w:val="both"/>
        <w:outlineLvl w:val="0"/>
      </w:pPr>
      <w:r w:rsidRPr="00B879A3">
        <w:t>komplekteeri</w:t>
      </w:r>
      <w:r w:rsidR="00C94856" w:rsidRPr="00B879A3">
        <w:t>d</w:t>
      </w:r>
      <w:r w:rsidRPr="00B879A3">
        <w:t xml:space="preserve">a </w:t>
      </w:r>
      <w:r w:rsidR="00C94856" w:rsidRPr="00B879A3">
        <w:t>veos selliselt</w:t>
      </w:r>
      <w:r w:rsidRPr="00B879A3">
        <w:t xml:space="preserve">, et minimaalne veose kogus on vähemalt 21 </w:t>
      </w:r>
      <w:r w:rsidR="00117060" w:rsidRPr="00B879A3">
        <w:t>t</w:t>
      </w:r>
      <w:r w:rsidRPr="00B879A3">
        <w:t xml:space="preserve">m, va juhul kui </w:t>
      </w:r>
      <w:r w:rsidR="002D6F1C" w:rsidRPr="00B879A3">
        <w:t>saatja</w:t>
      </w:r>
      <w:r w:rsidR="00C94856" w:rsidRPr="00B879A3">
        <w:t xml:space="preserve"> </w:t>
      </w:r>
      <w:r w:rsidRPr="00B879A3">
        <w:t xml:space="preserve">tellib </w:t>
      </w:r>
      <w:r w:rsidR="00B6125F" w:rsidRPr="00B879A3">
        <w:t>veo</w:t>
      </w:r>
      <w:r w:rsidR="00373DF5" w:rsidRPr="00B879A3">
        <w:t xml:space="preserve"> metsaveo</w:t>
      </w:r>
      <w:r w:rsidR="006A67A2" w:rsidRPr="00B879A3">
        <w:t>autoga</w:t>
      </w:r>
      <w:r w:rsidR="00B6125F" w:rsidRPr="00B879A3">
        <w:t xml:space="preserve"> ilma </w:t>
      </w:r>
      <w:r w:rsidR="00C94856" w:rsidRPr="00B879A3">
        <w:t xml:space="preserve">haagiseta. Ilma haagiseta veol </w:t>
      </w:r>
      <w:r w:rsidR="00735AFB" w:rsidRPr="00B879A3">
        <w:t xml:space="preserve">kohustub </w:t>
      </w:r>
      <w:r w:rsidR="002D6F1C" w:rsidRPr="00B879A3">
        <w:t>saatja</w:t>
      </w:r>
      <w:r w:rsidR="00735AFB" w:rsidRPr="00B879A3">
        <w:t xml:space="preserve"> tasuma </w:t>
      </w:r>
      <w:r w:rsidR="00264C85" w:rsidRPr="00B879A3">
        <w:t>vedaja</w:t>
      </w:r>
      <w:r w:rsidR="00735AFB" w:rsidRPr="00B879A3">
        <w:t xml:space="preserve">le </w:t>
      </w:r>
      <w:r w:rsidR="00186BC1" w:rsidRPr="00B879A3">
        <w:t>baashinna</w:t>
      </w:r>
      <w:r w:rsidR="00B6125F" w:rsidRPr="00B879A3">
        <w:t xml:space="preserve">raamistikus sätestatust hinnast 75% kõrgema hinna. </w:t>
      </w:r>
      <w:r w:rsidRPr="00B879A3">
        <w:t xml:space="preserve">Pealaadimise kohtade arv ja vahelaoplatside vaheline kaugus ei ole piiratud; </w:t>
      </w:r>
    </w:p>
    <w:p w14:paraId="252DACFA" w14:textId="77777777" w:rsidR="00E87C08" w:rsidRPr="00B879A3" w:rsidRDefault="00735AFB" w:rsidP="00485338">
      <w:pPr>
        <w:numPr>
          <w:ilvl w:val="1"/>
          <w:numId w:val="3"/>
        </w:numPr>
        <w:tabs>
          <w:tab w:val="num" w:pos="567"/>
        </w:tabs>
        <w:ind w:left="567" w:hanging="567"/>
        <w:jc w:val="both"/>
        <w:outlineLvl w:val="0"/>
      </w:pPr>
      <w:r w:rsidRPr="00B879A3">
        <w:t xml:space="preserve">anda </w:t>
      </w:r>
      <w:r w:rsidR="00264C85" w:rsidRPr="00B879A3">
        <w:t>vedaja</w:t>
      </w:r>
      <w:r w:rsidRPr="00B879A3">
        <w:t>le m</w:t>
      </w:r>
      <w:r w:rsidR="00C34DEA" w:rsidRPr="00B879A3">
        <w:t>etsamaterjali veo lähtekoha, valdamise aluse</w:t>
      </w:r>
      <w:r w:rsidR="009B0D9A" w:rsidRPr="00B879A3">
        <w:t xml:space="preserve"> </w:t>
      </w:r>
      <w:r w:rsidR="00C34DEA" w:rsidRPr="00B879A3">
        <w:t>ja sihtkoha koh</w:t>
      </w:r>
      <w:r w:rsidRPr="00B879A3">
        <w:t>ta vajalik info e-veoselehe ja s</w:t>
      </w:r>
      <w:r w:rsidR="00C34DEA" w:rsidRPr="00B879A3">
        <w:t>aatelehe koostamiseks</w:t>
      </w:r>
      <w:r w:rsidR="00E87C08" w:rsidRPr="00B879A3">
        <w:t xml:space="preserve">; </w:t>
      </w:r>
    </w:p>
    <w:p w14:paraId="6451AD57" w14:textId="77777777" w:rsidR="009B0D9A" w:rsidRPr="00B879A3" w:rsidRDefault="009B0D9A" w:rsidP="00485338">
      <w:pPr>
        <w:numPr>
          <w:ilvl w:val="1"/>
          <w:numId w:val="3"/>
        </w:numPr>
        <w:tabs>
          <w:tab w:val="num" w:pos="567"/>
        </w:tabs>
        <w:ind w:left="567" w:hanging="567"/>
        <w:jc w:val="both"/>
        <w:outlineLvl w:val="0"/>
      </w:pPr>
      <w:r w:rsidRPr="00B879A3">
        <w:t xml:space="preserve">anda </w:t>
      </w:r>
      <w:r w:rsidR="0075230F" w:rsidRPr="00B879A3">
        <w:t xml:space="preserve">elektroonilise veotellimusega </w:t>
      </w:r>
      <w:r w:rsidR="00264C85" w:rsidRPr="00B879A3">
        <w:t>vedaja</w:t>
      </w:r>
      <w:r w:rsidR="00117060" w:rsidRPr="00B879A3">
        <w:t xml:space="preserve">le </w:t>
      </w:r>
      <w:r w:rsidR="0075230F" w:rsidRPr="00B879A3">
        <w:t>ette liiklemiseks määratud teekond</w:t>
      </w:r>
      <w:r w:rsidR="00117060" w:rsidRPr="00B879A3">
        <w:t xml:space="preserve"> ja selle pikkused</w:t>
      </w:r>
      <w:r w:rsidR="0075230F" w:rsidRPr="00B879A3">
        <w:t>;</w:t>
      </w:r>
    </w:p>
    <w:p w14:paraId="2C73C2A1" w14:textId="77777777" w:rsidR="00704EA5" w:rsidRPr="00B879A3" w:rsidRDefault="00735AFB" w:rsidP="00485338">
      <w:pPr>
        <w:numPr>
          <w:ilvl w:val="1"/>
          <w:numId w:val="3"/>
        </w:numPr>
        <w:tabs>
          <w:tab w:val="num" w:pos="720"/>
        </w:tabs>
        <w:ind w:left="567" w:hanging="567"/>
        <w:jc w:val="both"/>
        <w:outlineLvl w:val="0"/>
      </w:pPr>
      <w:r w:rsidRPr="00B879A3">
        <w:t xml:space="preserve">anda </w:t>
      </w:r>
      <w:r w:rsidR="00264C85" w:rsidRPr="00B879A3">
        <w:t>vedaja</w:t>
      </w:r>
      <w:r w:rsidR="00704EA5" w:rsidRPr="00B879A3">
        <w:t xml:space="preserve">le virnatäiuse koefitsiendi määramiseks vajalikud abimaterjalid; </w:t>
      </w:r>
    </w:p>
    <w:p w14:paraId="6FFE5860" w14:textId="4F2E9547" w:rsidR="00BD4076" w:rsidRPr="00B879A3" w:rsidRDefault="21978689" w:rsidP="00485338">
      <w:pPr>
        <w:numPr>
          <w:ilvl w:val="1"/>
          <w:numId w:val="3"/>
        </w:numPr>
        <w:tabs>
          <w:tab w:val="num" w:pos="720"/>
        </w:tabs>
        <w:ind w:left="567" w:hanging="567"/>
        <w:jc w:val="both"/>
        <w:outlineLvl w:val="0"/>
      </w:pPr>
      <w:r w:rsidRPr="00B879A3">
        <w:t>väljasta</w:t>
      </w:r>
      <w:r w:rsidR="68722CB0" w:rsidRPr="00B879A3">
        <w:t>d</w:t>
      </w:r>
      <w:r w:rsidR="64EE1220" w:rsidRPr="00B879A3">
        <w:t xml:space="preserve">a </w:t>
      </w:r>
      <w:r w:rsidR="0ACD7E20" w:rsidRPr="00B879A3">
        <w:t>vedaja</w:t>
      </w:r>
      <w:r w:rsidR="64EE1220" w:rsidRPr="00B879A3">
        <w:t>le eeltäidetud s</w:t>
      </w:r>
      <w:r w:rsidRPr="00B879A3">
        <w:t>aateleh</w:t>
      </w:r>
      <w:r w:rsidR="75323DC0" w:rsidRPr="00B879A3">
        <w:t>t</w:t>
      </w:r>
      <w:r w:rsidRPr="00B879A3">
        <w:t>. Saatelehel peab olema eeltäidetud:</w:t>
      </w:r>
    </w:p>
    <w:p w14:paraId="0B915C6E" w14:textId="77777777" w:rsidR="00BD4076" w:rsidRPr="00B879A3" w:rsidRDefault="00735AFB" w:rsidP="00485338">
      <w:pPr>
        <w:numPr>
          <w:ilvl w:val="2"/>
          <w:numId w:val="3"/>
        </w:numPr>
        <w:tabs>
          <w:tab w:val="num" w:pos="567"/>
        </w:tabs>
        <w:ind w:left="567" w:hanging="567"/>
        <w:jc w:val="both"/>
        <w:outlineLvl w:val="0"/>
      </w:pPr>
      <w:r w:rsidRPr="00B879A3">
        <w:t>s</w:t>
      </w:r>
      <w:r w:rsidR="00BD4076" w:rsidRPr="00B879A3">
        <w:t>aatelehe number;</w:t>
      </w:r>
    </w:p>
    <w:p w14:paraId="62939DAF" w14:textId="77777777" w:rsidR="00BD4076" w:rsidRPr="00B879A3" w:rsidRDefault="00735AFB" w:rsidP="00485338">
      <w:pPr>
        <w:numPr>
          <w:ilvl w:val="2"/>
          <w:numId w:val="3"/>
        </w:numPr>
        <w:tabs>
          <w:tab w:val="num" w:pos="567"/>
        </w:tabs>
        <w:ind w:left="567" w:hanging="567"/>
        <w:jc w:val="both"/>
        <w:outlineLvl w:val="0"/>
      </w:pPr>
      <w:r w:rsidRPr="00B879A3">
        <w:t>m</w:t>
      </w:r>
      <w:r w:rsidR="00BD4076" w:rsidRPr="00B879A3">
        <w:t>etsamaterjali omaniku nimetus;</w:t>
      </w:r>
    </w:p>
    <w:p w14:paraId="5415257B" w14:textId="77777777" w:rsidR="00E87C08" w:rsidRPr="00B879A3" w:rsidRDefault="00E87C08" w:rsidP="00485338">
      <w:pPr>
        <w:numPr>
          <w:ilvl w:val="1"/>
          <w:numId w:val="3"/>
        </w:numPr>
        <w:tabs>
          <w:tab w:val="num" w:pos="720"/>
        </w:tabs>
        <w:ind w:left="567" w:hanging="567"/>
        <w:jc w:val="both"/>
        <w:outlineLvl w:val="0"/>
      </w:pPr>
      <w:r w:rsidRPr="00B879A3">
        <w:t>koosta</w:t>
      </w:r>
      <w:r w:rsidR="00DD4EBE" w:rsidRPr="00B879A3">
        <w:t>d</w:t>
      </w:r>
      <w:r w:rsidRPr="00B879A3">
        <w:t xml:space="preserve">a tähtaegselt </w:t>
      </w:r>
      <w:r w:rsidR="00735AFB" w:rsidRPr="00B879A3">
        <w:t>lepingu l</w:t>
      </w:r>
      <w:r w:rsidR="002F22A7" w:rsidRPr="00B879A3">
        <w:t>isad;</w:t>
      </w:r>
    </w:p>
    <w:p w14:paraId="4A4BB088" w14:textId="77777777" w:rsidR="00E87C08" w:rsidRPr="00B879A3" w:rsidRDefault="00E87C08" w:rsidP="00485338">
      <w:pPr>
        <w:numPr>
          <w:ilvl w:val="1"/>
          <w:numId w:val="3"/>
        </w:numPr>
        <w:tabs>
          <w:tab w:val="num" w:pos="720"/>
        </w:tabs>
        <w:ind w:left="567" w:hanging="567"/>
        <w:jc w:val="both"/>
        <w:outlineLvl w:val="0"/>
      </w:pPr>
      <w:r w:rsidRPr="00B879A3">
        <w:t>koosta</w:t>
      </w:r>
      <w:r w:rsidR="00DD4EBE" w:rsidRPr="00B879A3">
        <w:t>d</w:t>
      </w:r>
      <w:r w:rsidRPr="00B879A3">
        <w:t>a tähtaeg</w:t>
      </w:r>
      <w:r w:rsidR="002F22A7" w:rsidRPr="00B879A3">
        <w:t>selt vedude vastuvõtmise aktid;</w:t>
      </w:r>
      <w:r w:rsidRPr="00B879A3">
        <w:t xml:space="preserve"> </w:t>
      </w:r>
    </w:p>
    <w:p w14:paraId="54C02ADF" w14:textId="77777777" w:rsidR="00BD4076" w:rsidRPr="00B879A3" w:rsidRDefault="008953D3" w:rsidP="00485338">
      <w:pPr>
        <w:numPr>
          <w:ilvl w:val="1"/>
          <w:numId w:val="3"/>
        </w:numPr>
        <w:tabs>
          <w:tab w:val="num" w:pos="720"/>
        </w:tabs>
        <w:ind w:left="567" w:hanging="567"/>
        <w:jc w:val="both"/>
        <w:outlineLvl w:val="0"/>
      </w:pPr>
      <w:r w:rsidRPr="00B879A3">
        <w:t>tasu</w:t>
      </w:r>
      <w:r w:rsidR="00DD4EBE" w:rsidRPr="00B879A3">
        <w:t>d</w:t>
      </w:r>
      <w:r w:rsidR="00735AFB" w:rsidRPr="00B879A3">
        <w:t xml:space="preserve">a </w:t>
      </w:r>
      <w:r w:rsidR="00264C85" w:rsidRPr="00B879A3">
        <w:t>vedaja</w:t>
      </w:r>
      <w:r w:rsidRPr="00B879A3">
        <w:t xml:space="preserve">le õigeaegselt </w:t>
      </w:r>
      <w:r w:rsidR="00BD4076" w:rsidRPr="00B879A3">
        <w:t xml:space="preserve">vedude eest; </w:t>
      </w:r>
    </w:p>
    <w:p w14:paraId="6B398234" w14:textId="77777777" w:rsidR="00BD4076" w:rsidRPr="00B879A3" w:rsidRDefault="21978689" w:rsidP="00485338">
      <w:pPr>
        <w:numPr>
          <w:ilvl w:val="1"/>
          <w:numId w:val="3"/>
        </w:numPr>
        <w:tabs>
          <w:tab w:val="num" w:pos="720"/>
        </w:tabs>
        <w:ind w:left="567" w:hanging="567"/>
        <w:jc w:val="both"/>
        <w:outlineLvl w:val="0"/>
      </w:pPr>
      <w:r w:rsidRPr="00B879A3">
        <w:t>tutvusta</w:t>
      </w:r>
      <w:r w:rsidR="68722CB0" w:rsidRPr="00B879A3">
        <w:t xml:space="preserve">da </w:t>
      </w:r>
      <w:r w:rsidR="0ACD7E20" w:rsidRPr="00B879A3">
        <w:t>vedaja</w:t>
      </w:r>
      <w:r w:rsidRPr="00B879A3">
        <w:t>le RMK keskkonnaalaseid käitumisjuhiseid ja keskkonnanõudeid</w:t>
      </w:r>
      <w:r w:rsidR="64EE1220" w:rsidRPr="00B879A3">
        <w:t>, mis moodustavad lepingu l</w:t>
      </w:r>
      <w:r w:rsidR="2D63F792" w:rsidRPr="00B879A3">
        <w:t>isa</w:t>
      </w:r>
      <w:r w:rsidR="1A53937F" w:rsidRPr="00B879A3">
        <w:t xml:space="preserve"> 6</w:t>
      </w:r>
      <w:r w:rsidR="2D63F792" w:rsidRPr="00B879A3">
        <w:t>.</w:t>
      </w:r>
    </w:p>
    <w:p w14:paraId="1844F2E3" w14:textId="77777777" w:rsidR="001E312F" w:rsidRPr="00B879A3" w:rsidRDefault="001E312F" w:rsidP="00485338">
      <w:pPr>
        <w:ind w:left="567" w:hanging="567"/>
        <w:jc w:val="both"/>
        <w:outlineLvl w:val="0"/>
      </w:pPr>
    </w:p>
    <w:p w14:paraId="2826BAD2" w14:textId="4921A500" w:rsidR="00750744" w:rsidRPr="00B879A3" w:rsidRDefault="0ACD7E20" w:rsidP="0035C55A">
      <w:pPr>
        <w:numPr>
          <w:ilvl w:val="0"/>
          <w:numId w:val="3"/>
        </w:numPr>
        <w:jc w:val="both"/>
        <w:outlineLvl w:val="0"/>
        <w:rPr>
          <w:b/>
          <w:bCs/>
        </w:rPr>
      </w:pPr>
      <w:r w:rsidRPr="00B879A3">
        <w:rPr>
          <w:b/>
          <w:bCs/>
        </w:rPr>
        <w:t>Vedaja</w:t>
      </w:r>
      <w:r w:rsidR="6296A1B6" w:rsidRPr="00B879A3">
        <w:rPr>
          <w:b/>
          <w:bCs/>
        </w:rPr>
        <w:t>l on</w:t>
      </w:r>
      <w:r w:rsidR="6EAB6D52" w:rsidRPr="00B879A3">
        <w:rPr>
          <w:b/>
          <w:bCs/>
        </w:rPr>
        <w:t xml:space="preserve"> õigus</w:t>
      </w:r>
      <w:r w:rsidR="460521A4" w:rsidRPr="00B879A3">
        <w:rPr>
          <w:b/>
          <w:bCs/>
        </w:rPr>
        <w:t>:</w:t>
      </w:r>
    </w:p>
    <w:p w14:paraId="70D9C149" w14:textId="77777777" w:rsidR="00E87C08" w:rsidRPr="00B879A3" w:rsidRDefault="00735AFB" w:rsidP="00E87C08">
      <w:pPr>
        <w:numPr>
          <w:ilvl w:val="1"/>
          <w:numId w:val="3"/>
        </w:numPr>
        <w:tabs>
          <w:tab w:val="num" w:pos="720"/>
        </w:tabs>
        <w:ind w:left="720" w:hanging="720"/>
        <w:jc w:val="both"/>
        <w:outlineLvl w:val="0"/>
      </w:pPr>
      <w:r w:rsidRPr="00B879A3">
        <w:t xml:space="preserve">teha </w:t>
      </w:r>
      <w:r w:rsidR="002D6F1C" w:rsidRPr="00B879A3">
        <w:t>saatja</w:t>
      </w:r>
      <w:r w:rsidR="00E87C08" w:rsidRPr="00B879A3">
        <w:t>le ettepanekuid vedude korralduse muutmiseks;</w:t>
      </w:r>
    </w:p>
    <w:p w14:paraId="6CD8F3CB" w14:textId="77777777" w:rsidR="00E87C08" w:rsidRPr="00B879A3" w:rsidRDefault="00735AFB" w:rsidP="00E87C08">
      <w:pPr>
        <w:numPr>
          <w:ilvl w:val="1"/>
          <w:numId w:val="3"/>
        </w:numPr>
        <w:tabs>
          <w:tab w:val="num" w:pos="720"/>
        </w:tabs>
        <w:ind w:left="720" w:hanging="720"/>
        <w:jc w:val="both"/>
        <w:outlineLvl w:val="0"/>
      </w:pPr>
      <w:r w:rsidRPr="00B879A3">
        <w:t xml:space="preserve">nõuda </w:t>
      </w:r>
      <w:r w:rsidR="002D6F1C" w:rsidRPr="00B879A3">
        <w:t>saatja</w:t>
      </w:r>
      <w:r w:rsidR="00E87C08" w:rsidRPr="00B879A3">
        <w:t xml:space="preserve">lt eeltäidetud </w:t>
      </w:r>
      <w:r w:rsidRPr="00B879A3">
        <w:t>s</w:t>
      </w:r>
      <w:r w:rsidR="00AB7AEA" w:rsidRPr="00B879A3">
        <w:t xml:space="preserve">aatelehe </w:t>
      </w:r>
      <w:r w:rsidR="00E87C08" w:rsidRPr="00B879A3">
        <w:t>väljastamist;</w:t>
      </w:r>
    </w:p>
    <w:p w14:paraId="5A0DB0B3" w14:textId="77777777" w:rsidR="00E87C08" w:rsidRPr="00B879A3" w:rsidRDefault="00735AFB" w:rsidP="00E87C08">
      <w:pPr>
        <w:numPr>
          <w:ilvl w:val="1"/>
          <w:numId w:val="3"/>
        </w:numPr>
        <w:tabs>
          <w:tab w:val="num" w:pos="720"/>
        </w:tabs>
        <w:ind w:left="720" w:hanging="720"/>
        <w:jc w:val="both"/>
        <w:outlineLvl w:val="0"/>
      </w:pPr>
      <w:r w:rsidRPr="00B879A3">
        <w:t>saada s</w:t>
      </w:r>
      <w:r w:rsidR="00E87C08" w:rsidRPr="00B879A3">
        <w:t xml:space="preserve">aajale tähtaegselt ja nõuetekohaselt üleantud veoste eest kokkulepitud veotasu; </w:t>
      </w:r>
    </w:p>
    <w:p w14:paraId="5A40A9E7" w14:textId="2AC3D388" w:rsidR="00E87C08" w:rsidRPr="00B879A3" w:rsidRDefault="64EE1220" w:rsidP="008B33F0">
      <w:pPr>
        <w:numPr>
          <w:ilvl w:val="1"/>
          <w:numId w:val="3"/>
        </w:numPr>
        <w:tabs>
          <w:tab w:val="num" w:pos="720"/>
        </w:tabs>
        <w:ind w:left="720" w:hanging="720"/>
        <w:jc w:val="both"/>
        <w:outlineLvl w:val="0"/>
      </w:pPr>
      <w:r w:rsidRPr="00B879A3">
        <w:t xml:space="preserve">nõuda </w:t>
      </w:r>
      <w:r w:rsidR="7B70CD5B" w:rsidRPr="00B879A3">
        <w:t>saatja</w:t>
      </w:r>
      <w:r w:rsidR="2B038F9C" w:rsidRPr="00B879A3">
        <w:t>lt temapoolsete kohustuste täitmist.</w:t>
      </w:r>
    </w:p>
    <w:p w14:paraId="7DC2EBD0" w14:textId="77777777" w:rsidR="002C2050" w:rsidRPr="00B879A3" w:rsidRDefault="002C2050" w:rsidP="00E87C08">
      <w:pPr>
        <w:jc w:val="both"/>
        <w:outlineLvl w:val="0"/>
      </w:pPr>
    </w:p>
    <w:p w14:paraId="39DD9628" w14:textId="3596DCC7" w:rsidR="00FA2DF5" w:rsidRPr="00B879A3" w:rsidRDefault="0ACD7E20" w:rsidP="0035C55A">
      <w:pPr>
        <w:numPr>
          <w:ilvl w:val="0"/>
          <w:numId w:val="3"/>
        </w:numPr>
        <w:jc w:val="both"/>
        <w:outlineLvl w:val="0"/>
        <w:rPr>
          <w:b/>
          <w:bCs/>
        </w:rPr>
      </w:pPr>
      <w:r w:rsidRPr="00B879A3">
        <w:rPr>
          <w:b/>
          <w:bCs/>
        </w:rPr>
        <w:t>Vedaja</w:t>
      </w:r>
      <w:r w:rsidR="2E46996F" w:rsidRPr="00B879A3">
        <w:rPr>
          <w:b/>
          <w:bCs/>
        </w:rPr>
        <w:t>l on</w:t>
      </w:r>
      <w:r w:rsidR="0417E003" w:rsidRPr="00B879A3">
        <w:rPr>
          <w:b/>
          <w:bCs/>
        </w:rPr>
        <w:t xml:space="preserve"> kohustus</w:t>
      </w:r>
      <w:r w:rsidR="460521A4" w:rsidRPr="00B879A3">
        <w:rPr>
          <w:b/>
          <w:bCs/>
        </w:rPr>
        <w:t>:</w:t>
      </w:r>
    </w:p>
    <w:p w14:paraId="04D63F4C" w14:textId="64418152" w:rsidR="008A7C8A" w:rsidRPr="00B879A3" w:rsidRDefault="006D7F84" w:rsidP="00485338">
      <w:pPr>
        <w:numPr>
          <w:ilvl w:val="1"/>
          <w:numId w:val="3"/>
        </w:numPr>
        <w:tabs>
          <w:tab w:val="num" w:pos="567"/>
        </w:tabs>
        <w:ind w:left="567" w:hanging="567"/>
        <w:jc w:val="both"/>
        <w:outlineLvl w:val="0"/>
      </w:pPr>
      <w:r w:rsidRPr="00B879A3">
        <w:t>t</w:t>
      </w:r>
      <w:r w:rsidR="003516AD" w:rsidRPr="00B879A3">
        <w:t>agada, et tellimusi täitvate metsaveo</w:t>
      </w:r>
      <w:r w:rsidR="00FA43CA" w:rsidRPr="00B879A3">
        <w:t xml:space="preserve">autode juhid </w:t>
      </w:r>
      <w:r w:rsidR="00EA2738" w:rsidRPr="00B879A3">
        <w:t xml:space="preserve">vähemalt </w:t>
      </w:r>
      <w:r w:rsidR="0011347E" w:rsidRPr="00B879A3">
        <w:t xml:space="preserve">üks kord tööaja </w:t>
      </w:r>
      <w:r w:rsidR="00AC3816" w:rsidRPr="00B879A3">
        <w:t xml:space="preserve">iga </w:t>
      </w:r>
      <w:r w:rsidR="00416C64" w:rsidRPr="00B879A3">
        <w:t xml:space="preserve">kahe </w:t>
      </w:r>
      <w:r w:rsidR="00AC3816" w:rsidRPr="00B879A3">
        <w:t>tunni kohta</w:t>
      </w:r>
      <w:r w:rsidR="004A57B6" w:rsidRPr="00B879A3">
        <w:t xml:space="preserve"> veenduvad </w:t>
      </w:r>
      <w:r w:rsidR="00652AF0" w:rsidRPr="00B879A3">
        <w:t xml:space="preserve">veokijuhi rakendust kasutades </w:t>
      </w:r>
      <w:r w:rsidR="00493A03" w:rsidRPr="00B879A3">
        <w:t xml:space="preserve">uute </w:t>
      </w:r>
      <w:r w:rsidR="00652AF0" w:rsidRPr="00B879A3">
        <w:t>veotellimuste olemasolus või puudumises;</w:t>
      </w:r>
      <w:r w:rsidR="00AC3816" w:rsidRPr="00B879A3">
        <w:t xml:space="preserve"> </w:t>
      </w:r>
    </w:p>
    <w:p w14:paraId="2A46F404" w14:textId="77777777" w:rsidR="00E87C08" w:rsidRPr="00B879A3" w:rsidRDefault="002F22A7" w:rsidP="00485338">
      <w:pPr>
        <w:numPr>
          <w:ilvl w:val="1"/>
          <w:numId w:val="3"/>
        </w:numPr>
        <w:tabs>
          <w:tab w:val="num" w:pos="567"/>
        </w:tabs>
        <w:ind w:left="567" w:hanging="567"/>
        <w:jc w:val="both"/>
        <w:outlineLvl w:val="0"/>
      </w:pPr>
      <w:r w:rsidRPr="00B879A3">
        <w:t>laadi</w:t>
      </w:r>
      <w:r w:rsidR="00620D7C" w:rsidRPr="00B879A3">
        <w:t>d</w:t>
      </w:r>
      <w:r w:rsidRPr="00B879A3">
        <w:t xml:space="preserve">a </w:t>
      </w:r>
      <w:r w:rsidR="008B19C4" w:rsidRPr="00B879A3">
        <w:t xml:space="preserve">ja </w:t>
      </w:r>
      <w:r w:rsidRPr="00B879A3">
        <w:t>veda</w:t>
      </w:r>
      <w:r w:rsidR="002725A6" w:rsidRPr="00B879A3">
        <w:t>d</w:t>
      </w:r>
      <w:r w:rsidR="00735AFB" w:rsidRPr="00B879A3">
        <w:t xml:space="preserve">a </w:t>
      </w:r>
      <w:r w:rsidR="008B19C4" w:rsidRPr="00B879A3">
        <w:t xml:space="preserve">veos </w:t>
      </w:r>
      <w:r w:rsidR="00735AFB" w:rsidRPr="00B879A3">
        <w:t xml:space="preserve">ning </w:t>
      </w:r>
      <w:r w:rsidR="003E7BA6" w:rsidRPr="00B879A3">
        <w:t xml:space="preserve">anda </w:t>
      </w:r>
      <w:r w:rsidR="00735AFB" w:rsidRPr="00B879A3">
        <w:t>metsamaterjal üle s</w:t>
      </w:r>
      <w:r w:rsidRPr="00B879A3">
        <w:t xml:space="preserve">aajale </w:t>
      </w:r>
      <w:r w:rsidR="00735AFB" w:rsidRPr="00B879A3">
        <w:t xml:space="preserve">vastavalt </w:t>
      </w:r>
      <w:r w:rsidR="002D6F1C" w:rsidRPr="00B879A3">
        <w:t>saatja</w:t>
      </w:r>
      <w:r w:rsidR="00E87C08" w:rsidRPr="00B879A3">
        <w:t xml:space="preserve"> poolt esitatud</w:t>
      </w:r>
      <w:r w:rsidR="00735AFB" w:rsidRPr="00B879A3">
        <w:t xml:space="preserve"> v</w:t>
      </w:r>
      <w:r w:rsidR="00E87C08" w:rsidRPr="00B879A3">
        <w:t>eotellimus</w:t>
      </w:r>
      <w:r w:rsidRPr="00B879A3">
        <w:t>e</w:t>
      </w:r>
      <w:r w:rsidR="00E87C08" w:rsidRPr="00B879A3">
        <w:t>le, juhis</w:t>
      </w:r>
      <w:r w:rsidR="00784458" w:rsidRPr="00B879A3">
        <w:t>t</w:t>
      </w:r>
      <w:r w:rsidR="00E87C08" w:rsidRPr="00B879A3">
        <w:t xml:space="preserve">ele ja informatsioonile;  </w:t>
      </w:r>
    </w:p>
    <w:p w14:paraId="7F0C1A23" w14:textId="77777777" w:rsidR="002F22A7" w:rsidRPr="00B879A3" w:rsidRDefault="002F22A7" w:rsidP="00485338">
      <w:pPr>
        <w:numPr>
          <w:ilvl w:val="1"/>
          <w:numId w:val="3"/>
        </w:numPr>
        <w:tabs>
          <w:tab w:val="num" w:pos="567"/>
        </w:tabs>
        <w:ind w:left="567" w:hanging="567"/>
        <w:jc w:val="both"/>
        <w:outlineLvl w:val="0"/>
      </w:pPr>
      <w:r w:rsidRPr="00B879A3">
        <w:t>veda</w:t>
      </w:r>
      <w:r w:rsidR="00117871" w:rsidRPr="00B879A3">
        <w:t>d</w:t>
      </w:r>
      <w:r w:rsidRPr="00B879A3">
        <w:t xml:space="preserve">a tähtaegselt ja </w:t>
      </w:r>
      <w:r w:rsidR="00161BF7" w:rsidRPr="00B879A3">
        <w:t>nõuetekohaselt</w:t>
      </w:r>
      <w:r w:rsidR="00924872" w:rsidRPr="00B879A3">
        <w:t>, selle võimatuse (nt metsaveoauto või haagise tehniline rike, veokijuhi haigestumine vms) korral teavitama koheselt saatjat ning asuma viivitamatult kõrvaldama vedu takistavaid põhjuseid (nt metsaveoauto või haagise või veokijuhi asendamine samaväärsega vms)</w:t>
      </w:r>
      <w:r w:rsidR="00F23A4F" w:rsidRPr="00B879A3">
        <w:t>;</w:t>
      </w:r>
    </w:p>
    <w:p w14:paraId="0E53A502" w14:textId="77777777" w:rsidR="00B95579" w:rsidRPr="00B879A3" w:rsidRDefault="00B95579" w:rsidP="00485338">
      <w:pPr>
        <w:numPr>
          <w:ilvl w:val="1"/>
          <w:numId w:val="3"/>
        </w:numPr>
        <w:tabs>
          <w:tab w:val="num" w:pos="567"/>
        </w:tabs>
        <w:ind w:left="567" w:hanging="567"/>
        <w:jc w:val="both"/>
        <w:outlineLvl w:val="0"/>
      </w:pPr>
      <w:r w:rsidRPr="00B879A3">
        <w:t>kasutada töölepingu</w:t>
      </w:r>
      <w:r w:rsidR="00A71A98" w:rsidRPr="00B879A3">
        <w:t xml:space="preserve"> alusel</w:t>
      </w:r>
      <w:r w:rsidRPr="00B879A3">
        <w:t xml:space="preserve"> töötavaid </w:t>
      </w:r>
      <w:r w:rsidR="00A71A98" w:rsidRPr="00B879A3">
        <w:t>veokijuhte (metsaväljaveo autojuhte)</w:t>
      </w:r>
      <w:r w:rsidRPr="00B879A3">
        <w:t>;</w:t>
      </w:r>
    </w:p>
    <w:p w14:paraId="39EDED9B" w14:textId="77777777" w:rsidR="00B95579" w:rsidRPr="00B879A3" w:rsidRDefault="00CE64FF" w:rsidP="00485338">
      <w:pPr>
        <w:numPr>
          <w:ilvl w:val="1"/>
          <w:numId w:val="3"/>
        </w:numPr>
        <w:tabs>
          <w:tab w:val="num" w:pos="567"/>
        </w:tabs>
        <w:ind w:left="567" w:hanging="567"/>
        <w:jc w:val="both"/>
        <w:outlineLvl w:val="0"/>
      </w:pPr>
      <w:r w:rsidRPr="00B879A3">
        <w:t xml:space="preserve">töötada kvalifitseeritud metsaväljaveo autojuhtidega, kellele on omistatud </w:t>
      </w:r>
      <w:r w:rsidR="00F55637" w:rsidRPr="00B879A3">
        <w:t>m</w:t>
      </w:r>
      <w:r w:rsidRPr="00B879A3">
        <w:t>etsaväljaveo autojuht</w:t>
      </w:r>
      <w:r w:rsidRPr="00B879A3">
        <w:rPr>
          <w:bCs/>
        </w:rPr>
        <w:t xml:space="preserve">, tase 4 </w:t>
      </w:r>
      <w:r w:rsidRPr="00B879A3">
        <w:t>kutseseaduse tähenduses</w:t>
      </w:r>
      <w:r w:rsidRPr="00B879A3" w:rsidDel="00CE64FF">
        <w:t xml:space="preserve"> </w:t>
      </w:r>
      <w:r w:rsidR="00B95579" w:rsidRPr="00B879A3">
        <w:t xml:space="preserve">; </w:t>
      </w:r>
    </w:p>
    <w:p w14:paraId="77C12FC4" w14:textId="77777777" w:rsidR="002F22A7" w:rsidRPr="00B879A3" w:rsidRDefault="00472BCB" w:rsidP="00485338">
      <w:pPr>
        <w:numPr>
          <w:ilvl w:val="1"/>
          <w:numId w:val="3"/>
        </w:numPr>
        <w:tabs>
          <w:tab w:val="num" w:pos="567"/>
        </w:tabs>
        <w:ind w:left="567" w:hanging="567"/>
        <w:jc w:val="both"/>
        <w:outlineLvl w:val="0"/>
      </w:pPr>
      <w:r w:rsidRPr="00B879A3">
        <w:rPr>
          <w:bCs/>
        </w:rPr>
        <w:t>täita veotellimus</w:t>
      </w:r>
      <w:r w:rsidR="00117871" w:rsidRPr="00B879A3">
        <w:rPr>
          <w:bCs/>
        </w:rPr>
        <w:t xml:space="preserve"> </w:t>
      </w:r>
      <w:r w:rsidR="006D5C95" w:rsidRPr="00B879A3">
        <w:rPr>
          <w:bCs/>
        </w:rPr>
        <w:t xml:space="preserve">24 tunni jooksul </w:t>
      </w:r>
      <w:r w:rsidR="00902330" w:rsidRPr="00B879A3">
        <w:rPr>
          <w:bCs/>
        </w:rPr>
        <w:t xml:space="preserve">saatja </w:t>
      </w:r>
      <w:r w:rsidR="006D5C95" w:rsidRPr="00B879A3">
        <w:rPr>
          <w:bCs/>
        </w:rPr>
        <w:t>v</w:t>
      </w:r>
      <w:r w:rsidR="002F22A7" w:rsidRPr="00B879A3">
        <w:rPr>
          <w:bCs/>
        </w:rPr>
        <w:t>eotellimuse saamis</w:t>
      </w:r>
      <w:r w:rsidR="00117871" w:rsidRPr="00B879A3">
        <w:rPr>
          <w:bCs/>
        </w:rPr>
        <w:t>es</w:t>
      </w:r>
      <w:r w:rsidR="006D5C95" w:rsidRPr="00B879A3">
        <w:rPr>
          <w:bCs/>
        </w:rPr>
        <w:t>t, kui v</w:t>
      </w:r>
      <w:r w:rsidR="002F22A7" w:rsidRPr="00B879A3">
        <w:rPr>
          <w:bCs/>
        </w:rPr>
        <w:t>eotellimuses pole ettenähtud teisiti</w:t>
      </w:r>
      <w:r w:rsidR="002F22A7" w:rsidRPr="00B879A3">
        <w:t xml:space="preserve">; </w:t>
      </w:r>
    </w:p>
    <w:p w14:paraId="495277F3" w14:textId="77777777" w:rsidR="002F22A7" w:rsidRPr="00B879A3" w:rsidRDefault="00B41611" w:rsidP="00485338">
      <w:pPr>
        <w:numPr>
          <w:ilvl w:val="1"/>
          <w:numId w:val="3"/>
        </w:numPr>
        <w:tabs>
          <w:tab w:val="num" w:pos="567"/>
        </w:tabs>
        <w:ind w:left="567" w:hanging="567"/>
        <w:jc w:val="both"/>
        <w:outlineLvl w:val="0"/>
      </w:pPr>
      <w:r w:rsidRPr="00B879A3">
        <w:rPr>
          <w:bCs/>
        </w:rPr>
        <w:t xml:space="preserve">mõõta </w:t>
      </w:r>
      <w:r w:rsidR="002F22A7" w:rsidRPr="00B879A3">
        <w:rPr>
          <w:bCs/>
        </w:rPr>
        <w:t xml:space="preserve">lähtekohas </w:t>
      </w:r>
      <w:r w:rsidRPr="00B879A3">
        <w:rPr>
          <w:bCs/>
        </w:rPr>
        <w:t xml:space="preserve">metsamaterjali koormapaki parameetrid (kõrgus, pikkus ja laius) ning hinnata </w:t>
      </w:r>
      <w:r w:rsidR="006D5C95" w:rsidRPr="00B879A3">
        <w:rPr>
          <w:bCs/>
        </w:rPr>
        <w:t xml:space="preserve">metsamaterjali kogus vastavalt </w:t>
      </w:r>
      <w:r w:rsidR="002D6F1C" w:rsidRPr="00B879A3">
        <w:rPr>
          <w:bCs/>
        </w:rPr>
        <w:t>saatja</w:t>
      </w:r>
      <w:r w:rsidR="002F22A7" w:rsidRPr="00B879A3">
        <w:rPr>
          <w:bCs/>
        </w:rPr>
        <w:t xml:space="preserve"> poolt antud abimaterjalidele; </w:t>
      </w:r>
    </w:p>
    <w:p w14:paraId="7BD087F4" w14:textId="77777777" w:rsidR="002F22A7" w:rsidRPr="00B879A3" w:rsidRDefault="006D5C95" w:rsidP="00485338">
      <w:pPr>
        <w:numPr>
          <w:ilvl w:val="1"/>
          <w:numId w:val="3"/>
        </w:numPr>
        <w:tabs>
          <w:tab w:val="num" w:pos="567"/>
        </w:tabs>
        <w:ind w:left="567" w:hanging="567"/>
        <w:jc w:val="both"/>
        <w:outlineLvl w:val="0"/>
      </w:pPr>
      <w:r w:rsidRPr="00B879A3">
        <w:rPr>
          <w:bCs/>
        </w:rPr>
        <w:t xml:space="preserve">teatada </w:t>
      </w:r>
      <w:r w:rsidR="008D4B3D" w:rsidRPr="00B879A3">
        <w:rPr>
          <w:bCs/>
        </w:rPr>
        <w:t xml:space="preserve">e-veoselehe vahendusel </w:t>
      </w:r>
      <w:r w:rsidRPr="00B879A3">
        <w:rPr>
          <w:bCs/>
        </w:rPr>
        <w:t>l</w:t>
      </w:r>
      <w:r w:rsidR="008F2EF2" w:rsidRPr="00B879A3">
        <w:rPr>
          <w:bCs/>
        </w:rPr>
        <w:t xml:space="preserve">ogistikule enne </w:t>
      </w:r>
      <w:r w:rsidR="000A3490" w:rsidRPr="00B879A3">
        <w:rPr>
          <w:bCs/>
        </w:rPr>
        <w:t xml:space="preserve">veo alustamist </w:t>
      </w:r>
      <w:r w:rsidR="004669EF" w:rsidRPr="00B879A3">
        <w:rPr>
          <w:bCs/>
        </w:rPr>
        <w:t xml:space="preserve">peale </w:t>
      </w:r>
      <w:r w:rsidRPr="00B879A3">
        <w:rPr>
          <w:bCs/>
        </w:rPr>
        <w:t>laaditud m</w:t>
      </w:r>
      <w:r w:rsidR="008F2EF2" w:rsidRPr="00B879A3">
        <w:rPr>
          <w:bCs/>
        </w:rPr>
        <w:t>etsamaterjali kogus vaheladude ja sortide viisi koormapakkide kaupa</w:t>
      </w:r>
      <w:r w:rsidR="00A0667B" w:rsidRPr="00B879A3">
        <w:rPr>
          <w:bCs/>
        </w:rPr>
        <w:t xml:space="preserve"> ning </w:t>
      </w:r>
      <w:r w:rsidR="00C003A8" w:rsidRPr="00B879A3">
        <w:rPr>
          <w:bCs/>
        </w:rPr>
        <w:t xml:space="preserve">autorongi </w:t>
      </w:r>
      <w:r w:rsidR="00C003A8" w:rsidRPr="00B879A3">
        <w:t>tegelik mass</w:t>
      </w:r>
      <w:r w:rsidR="008F2EF2" w:rsidRPr="00B879A3">
        <w:rPr>
          <w:bCs/>
        </w:rPr>
        <w:t>. Koormapakkide loendamist alustatakse metsaveoauto kabiini poolt</w:t>
      </w:r>
      <w:bookmarkStart w:id="9" w:name="OLE_LINK1"/>
      <w:bookmarkStart w:id="10" w:name="OLE_LINK2"/>
      <w:r w:rsidR="002F22A7" w:rsidRPr="00B879A3">
        <w:rPr>
          <w:bCs/>
        </w:rPr>
        <w:t xml:space="preserve">; </w:t>
      </w:r>
      <w:bookmarkEnd w:id="9"/>
      <w:bookmarkEnd w:id="10"/>
    </w:p>
    <w:p w14:paraId="09FCA450" w14:textId="77777777" w:rsidR="002F22A7" w:rsidRPr="00B879A3" w:rsidRDefault="002F22A7" w:rsidP="00485338">
      <w:pPr>
        <w:numPr>
          <w:ilvl w:val="1"/>
          <w:numId w:val="3"/>
        </w:numPr>
        <w:tabs>
          <w:tab w:val="num" w:pos="567"/>
        </w:tabs>
        <w:ind w:left="567" w:hanging="567"/>
        <w:jc w:val="both"/>
        <w:outlineLvl w:val="0"/>
      </w:pPr>
      <w:r w:rsidRPr="00B879A3">
        <w:rPr>
          <w:bCs/>
        </w:rPr>
        <w:t>taga</w:t>
      </w:r>
      <w:r w:rsidR="008F2EF2" w:rsidRPr="00B879A3">
        <w:rPr>
          <w:bCs/>
        </w:rPr>
        <w:t>d</w:t>
      </w:r>
      <w:r w:rsidRPr="00B879A3">
        <w:rPr>
          <w:bCs/>
        </w:rPr>
        <w:t>a, et vahelao</w:t>
      </w:r>
      <w:r w:rsidR="008F2EF2" w:rsidRPr="00B879A3">
        <w:rPr>
          <w:bCs/>
        </w:rPr>
        <w:t xml:space="preserve">platsil </w:t>
      </w:r>
      <w:r w:rsidRPr="00B879A3">
        <w:rPr>
          <w:bCs/>
        </w:rPr>
        <w:t>olev</w:t>
      </w:r>
      <w:r w:rsidR="008F2EF2" w:rsidRPr="00B879A3">
        <w:rPr>
          <w:bCs/>
        </w:rPr>
        <w:t>a</w:t>
      </w:r>
      <w:r w:rsidR="006D5C95" w:rsidRPr="00B879A3">
        <w:rPr>
          <w:bCs/>
        </w:rPr>
        <w:t xml:space="preserve"> iga m</w:t>
      </w:r>
      <w:r w:rsidRPr="00B879A3">
        <w:rPr>
          <w:bCs/>
        </w:rPr>
        <w:t xml:space="preserve">etsamaterjali sordi virnal säiliks </w:t>
      </w:r>
      <w:r w:rsidR="00F121DB" w:rsidRPr="00B879A3">
        <w:rPr>
          <w:bCs/>
        </w:rPr>
        <w:t xml:space="preserve">virna </w:t>
      </w:r>
      <w:r w:rsidRPr="00B879A3">
        <w:rPr>
          <w:bCs/>
        </w:rPr>
        <w:t>markeering ehk sordi kood kuni vahelaoplats on vastavast sordist tühjaks veetud. Juhul</w:t>
      </w:r>
      <w:r w:rsidR="005F4016" w:rsidRPr="00B879A3">
        <w:rPr>
          <w:bCs/>
        </w:rPr>
        <w:t>,</w:t>
      </w:r>
      <w:r w:rsidRPr="00B879A3">
        <w:rPr>
          <w:bCs/>
        </w:rPr>
        <w:t xml:space="preserve"> kui veokijuht </w:t>
      </w:r>
      <w:r w:rsidRPr="00B879A3">
        <w:rPr>
          <w:bCs/>
        </w:rPr>
        <w:lastRenderedPageBreak/>
        <w:t>laadib markeeritud noti koormasse</w:t>
      </w:r>
      <w:r w:rsidR="005F4016" w:rsidRPr="00B879A3">
        <w:rPr>
          <w:bCs/>
        </w:rPr>
        <w:t>,</w:t>
      </w:r>
      <w:r w:rsidRPr="00B879A3">
        <w:rPr>
          <w:bCs/>
        </w:rPr>
        <w:t xml:space="preserve"> peab veokijuht </w:t>
      </w:r>
      <w:r w:rsidR="00D86E45" w:rsidRPr="00B879A3">
        <w:rPr>
          <w:bCs/>
        </w:rPr>
        <w:t xml:space="preserve">tegema </w:t>
      </w:r>
      <w:r w:rsidRPr="00B879A3">
        <w:rPr>
          <w:bCs/>
        </w:rPr>
        <w:t xml:space="preserve">vahelaoplatsile jäävale sordi virnale uue markeeringu; </w:t>
      </w:r>
    </w:p>
    <w:p w14:paraId="3C385087" w14:textId="77777777" w:rsidR="002F22A7" w:rsidRPr="00B879A3" w:rsidRDefault="002F22A7" w:rsidP="00485338">
      <w:pPr>
        <w:numPr>
          <w:ilvl w:val="1"/>
          <w:numId w:val="3"/>
        </w:numPr>
        <w:tabs>
          <w:tab w:val="num" w:pos="567"/>
        </w:tabs>
        <w:ind w:left="567" w:hanging="567"/>
        <w:jc w:val="both"/>
        <w:outlineLvl w:val="0"/>
      </w:pPr>
      <w:r w:rsidRPr="00B879A3">
        <w:rPr>
          <w:bCs/>
        </w:rPr>
        <w:t>taga</w:t>
      </w:r>
      <w:r w:rsidR="008F2EF2" w:rsidRPr="00B879A3">
        <w:rPr>
          <w:bCs/>
        </w:rPr>
        <w:t>d</w:t>
      </w:r>
      <w:r w:rsidRPr="00B879A3">
        <w:rPr>
          <w:bCs/>
        </w:rPr>
        <w:t>a, et vahelaoplatsile jääb vahelao</w:t>
      </w:r>
      <w:r w:rsidR="00DB74FE" w:rsidRPr="00B879A3">
        <w:rPr>
          <w:bCs/>
        </w:rPr>
        <w:t xml:space="preserve"> </w:t>
      </w:r>
      <w:r w:rsidRPr="00B879A3">
        <w:rPr>
          <w:bCs/>
        </w:rPr>
        <w:t xml:space="preserve">nime markeering </w:t>
      </w:r>
      <w:r w:rsidR="00F121DB" w:rsidRPr="00B879A3">
        <w:rPr>
          <w:bCs/>
        </w:rPr>
        <w:t xml:space="preserve">igale virnale </w:t>
      </w:r>
      <w:r w:rsidRPr="00B879A3">
        <w:rPr>
          <w:bCs/>
        </w:rPr>
        <w:t>kuni vahelaoplats on kõikidest sortidest tühjaks veetud. Juhul</w:t>
      </w:r>
      <w:r w:rsidR="006674DC" w:rsidRPr="00B879A3">
        <w:rPr>
          <w:bCs/>
        </w:rPr>
        <w:t>,</w:t>
      </w:r>
      <w:r w:rsidRPr="00B879A3">
        <w:rPr>
          <w:bCs/>
        </w:rPr>
        <w:t xml:space="preserve"> kui veokijuht laadib vahelaonimega markeeritud noti koormasse</w:t>
      </w:r>
      <w:r w:rsidR="006674DC" w:rsidRPr="00B879A3">
        <w:rPr>
          <w:bCs/>
        </w:rPr>
        <w:t>,</w:t>
      </w:r>
      <w:r w:rsidRPr="00B879A3">
        <w:rPr>
          <w:bCs/>
        </w:rPr>
        <w:t xml:space="preserve"> peab veokijuht </w:t>
      </w:r>
      <w:r w:rsidR="006A18AF" w:rsidRPr="00B879A3">
        <w:rPr>
          <w:bCs/>
        </w:rPr>
        <w:t xml:space="preserve">tegema </w:t>
      </w:r>
      <w:r w:rsidRPr="00B879A3">
        <w:rPr>
          <w:bCs/>
        </w:rPr>
        <w:t>vahelaoplatsile jäävale virnale uue markeeringu;</w:t>
      </w:r>
    </w:p>
    <w:p w14:paraId="2E80810B" w14:textId="4B6A65B4" w:rsidR="00D04A53" w:rsidRPr="00B879A3" w:rsidRDefault="00D04A53" w:rsidP="00485338">
      <w:pPr>
        <w:numPr>
          <w:ilvl w:val="1"/>
          <w:numId w:val="3"/>
        </w:numPr>
        <w:tabs>
          <w:tab w:val="num" w:pos="567"/>
        </w:tabs>
        <w:ind w:left="567" w:hanging="567"/>
        <w:jc w:val="both"/>
        <w:outlineLvl w:val="0"/>
      </w:pPr>
      <w:r w:rsidRPr="00B879A3">
        <w:rPr>
          <w:bCs/>
        </w:rPr>
        <w:t xml:space="preserve">kasutada metsaveoautot millel on </w:t>
      </w:r>
      <w:r w:rsidR="00650E01" w:rsidRPr="00B879A3">
        <w:rPr>
          <w:bCs/>
        </w:rPr>
        <w:t>magamiskohaga kabiin;</w:t>
      </w:r>
    </w:p>
    <w:p w14:paraId="57761F1D" w14:textId="77777777" w:rsidR="00A370E4" w:rsidRPr="00B879A3" w:rsidRDefault="00A370E4" w:rsidP="00485338">
      <w:pPr>
        <w:numPr>
          <w:ilvl w:val="1"/>
          <w:numId w:val="3"/>
        </w:numPr>
        <w:tabs>
          <w:tab w:val="num" w:pos="567"/>
        </w:tabs>
        <w:ind w:left="567" w:hanging="567"/>
        <w:jc w:val="both"/>
        <w:outlineLvl w:val="0"/>
      </w:pPr>
      <w:r w:rsidRPr="00B879A3">
        <w:t xml:space="preserve">kasutada tõstukit, mille noole pikkus on vähemalt </w:t>
      </w:r>
      <w:r w:rsidR="004A7982" w:rsidRPr="00B879A3">
        <w:t>9,00</w:t>
      </w:r>
      <w:r w:rsidR="00161BF7" w:rsidRPr="00B879A3">
        <w:t xml:space="preserve"> </w:t>
      </w:r>
      <w:r w:rsidRPr="00B879A3">
        <w:t>m;</w:t>
      </w:r>
    </w:p>
    <w:p w14:paraId="69946DBB" w14:textId="77777777" w:rsidR="002F22A7" w:rsidRPr="00B879A3" w:rsidRDefault="000F1466" w:rsidP="00485338">
      <w:pPr>
        <w:numPr>
          <w:ilvl w:val="1"/>
          <w:numId w:val="3"/>
        </w:numPr>
        <w:tabs>
          <w:tab w:val="num" w:pos="567"/>
        </w:tabs>
        <w:ind w:left="567" w:hanging="567"/>
        <w:jc w:val="both"/>
        <w:outlineLvl w:val="0"/>
      </w:pPr>
      <w:bookmarkStart w:id="11" w:name="_Hlk110936087"/>
      <w:r w:rsidRPr="00B879A3">
        <w:rPr>
          <w:bCs/>
        </w:rPr>
        <w:t xml:space="preserve">teatada </w:t>
      </w:r>
      <w:r w:rsidR="00690D7A" w:rsidRPr="00B879A3">
        <w:rPr>
          <w:bCs/>
        </w:rPr>
        <w:t>autojuh</w:t>
      </w:r>
      <w:r w:rsidR="004D4FB3" w:rsidRPr="00B879A3">
        <w:rPr>
          <w:bCs/>
        </w:rPr>
        <w:t>i</w:t>
      </w:r>
      <w:r w:rsidR="00690D7A" w:rsidRPr="00B879A3">
        <w:rPr>
          <w:bCs/>
        </w:rPr>
        <w:t xml:space="preserve"> rakenduse</w:t>
      </w:r>
      <w:r w:rsidRPr="00B879A3">
        <w:rPr>
          <w:bCs/>
        </w:rPr>
        <w:t xml:space="preserve"> vahendusel, kui vahe</w:t>
      </w:r>
      <w:r w:rsidR="006D5C95" w:rsidRPr="00B879A3">
        <w:rPr>
          <w:bCs/>
        </w:rPr>
        <w:t>laoplats on v</w:t>
      </w:r>
      <w:r w:rsidRPr="00B879A3">
        <w:rPr>
          <w:bCs/>
        </w:rPr>
        <w:t>eotellimuses esitatud sordist tühjaks veetud</w:t>
      </w:r>
      <w:r w:rsidR="004F23B6" w:rsidRPr="00B879A3">
        <w:rPr>
          <w:bCs/>
        </w:rPr>
        <w:t xml:space="preserve"> või pealelaadimise järgselt on </w:t>
      </w:r>
      <w:r w:rsidR="006D5C95" w:rsidRPr="00B879A3">
        <w:rPr>
          <w:bCs/>
        </w:rPr>
        <w:t>v</w:t>
      </w:r>
      <w:r w:rsidRPr="00B879A3">
        <w:rPr>
          <w:bCs/>
        </w:rPr>
        <w:t>eotellimuses esitatud sordi kogus</w:t>
      </w:r>
      <w:r w:rsidR="004F23B6" w:rsidRPr="00B879A3">
        <w:rPr>
          <w:bCs/>
        </w:rPr>
        <w:t>e jääk</w:t>
      </w:r>
      <w:r w:rsidRPr="00B879A3">
        <w:rPr>
          <w:bCs/>
        </w:rPr>
        <w:t xml:space="preserve"> hinnanguliselt alla 3</w:t>
      </w:r>
      <w:r w:rsidR="004D4544" w:rsidRPr="00B879A3">
        <w:rPr>
          <w:bCs/>
        </w:rPr>
        <w:t>0</w:t>
      </w:r>
      <w:r w:rsidRPr="00B879A3">
        <w:rPr>
          <w:bCs/>
        </w:rPr>
        <w:t>tm</w:t>
      </w:r>
      <w:r w:rsidR="002F22A7" w:rsidRPr="00B879A3">
        <w:rPr>
          <w:bCs/>
        </w:rPr>
        <w:t>;</w:t>
      </w:r>
    </w:p>
    <w:bookmarkEnd w:id="11"/>
    <w:p w14:paraId="7E4282BC" w14:textId="77777777" w:rsidR="002F22A7" w:rsidRPr="00B879A3" w:rsidRDefault="002F22A7" w:rsidP="00485338">
      <w:pPr>
        <w:numPr>
          <w:ilvl w:val="1"/>
          <w:numId w:val="3"/>
        </w:numPr>
        <w:tabs>
          <w:tab w:val="num" w:pos="567"/>
        </w:tabs>
        <w:ind w:left="567" w:hanging="567"/>
        <w:jc w:val="both"/>
        <w:outlineLvl w:val="0"/>
      </w:pPr>
      <w:r w:rsidRPr="00B879A3">
        <w:rPr>
          <w:bCs/>
        </w:rPr>
        <w:t>puhasta</w:t>
      </w:r>
      <w:r w:rsidR="000F1466" w:rsidRPr="00B879A3">
        <w:rPr>
          <w:bCs/>
        </w:rPr>
        <w:t>d</w:t>
      </w:r>
      <w:r w:rsidRPr="00B879A3">
        <w:rPr>
          <w:bCs/>
        </w:rPr>
        <w:t xml:space="preserve">a tee </w:t>
      </w:r>
      <w:r w:rsidR="002274B6" w:rsidRPr="00B879A3">
        <w:rPr>
          <w:bCs/>
        </w:rPr>
        <w:t>okstest, nottidest ja koorepurust</w:t>
      </w:r>
      <w:r w:rsidRPr="00B879A3">
        <w:rPr>
          <w:bCs/>
        </w:rPr>
        <w:t xml:space="preserve">, mis </w:t>
      </w:r>
      <w:r w:rsidR="000F1466" w:rsidRPr="00B879A3">
        <w:rPr>
          <w:bCs/>
        </w:rPr>
        <w:t xml:space="preserve">veose </w:t>
      </w:r>
      <w:r w:rsidRPr="00B879A3">
        <w:rPr>
          <w:bCs/>
        </w:rPr>
        <w:t>laadimisel tekkinud</w:t>
      </w:r>
      <w:r w:rsidR="000C3A5C" w:rsidRPr="00B879A3">
        <w:rPr>
          <w:bCs/>
        </w:rPr>
        <w:t xml:space="preserve"> selliselt, et tee seisund oleks võrdne laadimise eelse </w:t>
      </w:r>
      <w:r w:rsidR="007D398D" w:rsidRPr="00B879A3">
        <w:rPr>
          <w:bCs/>
        </w:rPr>
        <w:t>olukorraga</w:t>
      </w:r>
      <w:r w:rsidRPr="00B879A3">
        <w:rPr>
          <w:bCs/>
        </w:rPr>
        <w:t>;</w:t>
      </w:r>
    </w:p>
    <w:p w14:paraId="589E6466" w14:textId="77777777" w:rsidR="0065718D" w:rsidRPr="00B879A3" w:rsidRDefault="0065718D" w:rsidP="00485338">
      <w:pPr>
        <w:numPr>
          <w:ilvl w:val="1"/>
          <w:numId w:val="3"/>
        </w:numPr>
        <w:tabs>
          <w:tab w:val="num" w:pos="567"/>
        </w:tabs>
        <w:ind w:left="567" w:hanging="567"/>
        <w:jc w:val="both"/>
        <w:outlineLvl w:val="0"/>
      </w:pPr>
      <w:r w:rsidRPr="00B879A3">
        <w:t xml:space="preserve">märkida </w:t>
      </w:r>
      <w:r w:rsidR="006D5C95" w:rsidRPr="00B879A3">
        <w:t>s</w:t>
      </w:r>
      <w:r w:rsidRPr="00B879A3">
        <w:t xml:space="preserve">aaja juures </w:t>
      </w:r>
      <w:r w:rsidR="00AA4F38" w:rsidRPr="00B879A3">
        <w:t xml:space="preserve">ladustatud sordivirnale </w:t>
      </w:r>
      <w:r w:rsidRPr="00B879A3">
        <w:t>märkevärviga veoselehe number</w:t>
      </w:r>
      <w:r w:rsidR="00995A4F" w:rsidRPr="00B879A3">
        <w:t>, kui koorma kogust ei mõõdeta enne maha laadimist</w:t>
      </w:r>
      <w:r w:rsidRPr="00B879A3">
        <w:t xml:space="preserve">; </w:t>
      </w:r>
    </w:p>
    <w:p w14:paraId="4F7E91DE" w14:textId="77777777" w:rsidR="002F22A7" w:rsidRPr="00B879A3" w:rsidRDefault="002F22A7" w:rsidP="00485338">
      <w:pPr>
        <w:numPr>
          <w:ilvl w:val="1"/>
          <w:numId w:val="3"/>
        </w:numPr>
        <w:tabs>
          <w:tab w:val="num" w:pos="567"/>
        </w:tabs>
        <w:ind w:left="567" w:hanging="567"/>
        <w:jc w:val="both"/>
        <w:outlineLvl w:val="0"/>
      </w:pPr>
      <w:r w:rsidRPr="00B879A3">
        <w:t>teata</w:t>
      </w:r>
      <w:r w:rsidR="000F1466" w:rsidRPr="00B879A3">
        <w:t>d</w:t>
      </w:r>
      <w:r w:rsidR="006D5C95" w:rsidRPr="00B879A3">
        <w:t>a enne m</w:t>
      </w:r>
      <w:r w:rsidRPr="00B879A3">
        <w:t xml:space="preserve">etsamaterjali mahalaadimise alustamist </w:t>
      </w:r>
      <w:r w:rsidR="006D5C95" w:rsidRPr="00B879A3">
        <w:t>v</w:t>
      </w:r>
      <w:r w:rsidR="000F1466" w:rsidRPr="00B879A3">
        <w:t xml:space="preserve">eotellimuse esitanud </w:t>
      </w:r>
      <w:r w:rsidR="006D5C95" w:rsidRPr="00B879A3">
        <w:t>logistikule</w:t>
      </w:r>
      <w:r w:rsidR="00AC711D" w:rsidRPr="00B879A3">
        <w:t xml:space="preserve"> olukorrast</w:t>
      </w:r>
      <w:r w:rsidR="006D5C95" w:rsidRPr="00B879A3">
        <w:t>, kui saaja poolne m</w:t>
      </w:r>
      <w:r w:rsidRPr="00B879A3">
        <w:t>etsamaterjali koguse ja kvaliteedi hindamine ei ole toimunud</w:t>
      </w:r>
      <w:r w:rsidR="006D5C95" w:rsidRPr="00B879A3">
        <w:t xml:space="preserve"> usaldusväärselt, va juhul kui m</w:t>
      </w:r>
      <w:r w:rsidRPr="00B879A3">
        <w:t xml:space="preserve">etsamaterjal mõõdetakse sorteerimisliinil; </w:t>
      </w:r>
    </w:p>
    <w:p w14:paraId="45AED24E" w14:textId="77777777" w:rsidR="002F22A7" w:rsidRPr="00B879A3" w:rsidRDefault="002F22A7" w:rsidP="00485338">
      <w:pPr>
        <w:numPr>
          <w:ilvl w:val="1"/>
          <w:numId w:val="3"/>
        </w:numPr>
        <w:tabs>
          <w:tab w:val="num" w:pos="567"/>
        </w:tabs>
        <w:ind w:left="720" w:hanging="720"/>
        <w:jc w:val="both"/>
        <w:outlineLvl w:val="0"/>
      </w:pPr>
      <w:r w:rsidRPr="00B879A3">
        <w:rPr>
          <w:bCs/>
        </w:rPr>
        <w:t>teata</w:t>
      </w:r>
      <w:r w:rsidR="000F1466" w:rsidRPr="00B879A3">
        <w:rPr>
          <w:bCs/>
        </w:rPr>
        <w:t>d</w:t>
      </w:r>
      <w:r w:rsidRPr="00B879A3">
        <w:rPr>
          <w:bCs/>
        </w:rPr>
        <w:t xml:space="preserve">a </w:t>
      </w:r>
      <w:r w:rsidR="000F1466" w:rsidRPr="00B879A3">
        <w:rPr>
          <w:bCs/>
        </w:rPr>
        <w:t>e-veoselehe vahendusel</w:t>
      </w:r>
      <w:r w:rsidR="000F1466" w:rsidRPr="00B879A3" w:rsidDel="000F1466">
        <w:rPr>
          <w:bCs/>
        </w:rPr>
        <w:t xml:space="preserve"> </w:t>
      </w:r>
      <w:r w:rsidRPr="00B879A3">
        <w:rPr>
          <w:bCs/>
        </w:rPr>
        <w:t xml:space="preserve">sihtkohta jõudmisel </w:t>
      </w:r>
      <w:r w:rsidR="000F1466" w:rsidRPr="00B879A3">
        <w:rPr>
          <w:bCs/>
        </w:rPr>
        <w:t xml:space="preserve">veosega </w:t>
      </w:r>
      <w:r w:rsidRPr="00B879A3">
        <w:rPr>
          <w:bCs/>
        </w:rPr>
        <w:t>läbitud teekonna pikkus (km</w:t>
      </w:r>
      <w:r w:rsidR="00346F94" w:rsidRPr="00B879A3">
        <w:rPr>
          <w:bCs/>
        </w:rPr>
        <w:t>)</w:t>
      </w:r>
      <w:r w:rsidR="002A300B" w:rsidRPr="00B879A3">
        <w:rPr>
          <w:bCs/>
        </w:rPr>
        <w:t xml:space="preserve">; </w:t>
      </w:r>
    </w:p>
    <w:p w14:paraId="5EC6E050" w14:textId="77777777" w:rsidR="002F22A7" w:rsidRPr="00B879A3" w:rsidRDefault="002F22A7" w:rsidP="00485338">
      <w:pPr>
        <w:numPr>
          <w:ilvl w:val="1"/>
          <w:numId w:val="3"/>
        </w:numPr>
        <w:tabs>
          <w:tab w:val="num" w:pos="567"/>
        </w:tabs>
        <w:ind w:left="567" w:hanging="567"/>
        <w:jc w:val="both"/>
        <w:outlineLvl w:val="0"/>
      </w:pPr>
      <w:r w:rsidRPr="00B879A3">
        <w:rPr>
          <w:bCs/>
        </w:rPr>
        <w:t>teata</w:t>
      </w:r>
      <w:r w:rsidR="00EB6152" w:rsidRPr="00B879A3">
        <w:rPr>
          <w:bCs/>
        </w:rPr>
        <w:t>d</w:t>
      </w:r>
      <w:r w:rsidRPr="00B879A3">
        <w:rPr>
          <w:bCs/>
        </w:rPr>
        <w:t xml:space="preserve">a </w:t>
      </w:r>
      <w:r w:rsidR="00EB6152" w:rsidRPr="00B879A3">
        <w:rPr>
          <w:bCs/>
        </w:rPr>
        <w:t>e-veoselehe vahendusel</w:t>
      </w:r>
      <w:r w:rsidR="006D5C95" w:rsidRPr="00B879A3">
        <w:rPr>
          <w:bCs/>
        </w:rPr>
        <w:t xml:space="preserve"> e</w:t>
      </w:r>
      <w:r w:rsidRPr="00B879A3">
        <w:rPr>
          <w:bCs/>
        </w:rPr>
        <w:t xml:space="preserve">ttesõidu teekonna </w:t>
      </w:r>
      <w:r w:rsidR="007657EF" w:rsidRPr="00B879A3">
        <w:rPr>
          <w:bCs/>
        </w:rPr>
        <w:t xml:space="preserve">pikkus </w:t>
      </w:r>
      <w:r w:rsidRPr="00B879A3">
        <w:rPr>
          <w:bCs/>
        </w:rPr>
        <w:t xml:space="preserve">(km) viimasest </w:t>
      </w:r>
      <w:r w:rsidR="002D6F1C" w:rsidRPr="00B879A3">
        <w:rPr>
          <w:bCs/>
        </w:rPr>
        <w:t>saatja</w:t>
      </w:r>
      <w:r w:rsidR="00EB6152" w:rsidRPr="00B879A3">
        <w:rPr>
          <w:bCs/>
        </w:rPr>
        <w:t xml:space="preserve"> </w:t>
      </w:r>
      <w:r w:rsidRPr="00B879A3">
        <w:rPr>
          <w:bCs/>
        </w:rPr>
        <w:t xml:space="preserve">poolt määratud sihtkohast järgmisesse </w:t>
      </w:r>
      <w:r w:rsidR="002D6F1C" w:rsidRPr="00B879A3">
        <w:rPr>
          <w:bCs/>
        </w:rPr>
        <w:t>saatja</w:t>
      </w:r>
      <w:r w:rsidR="00EB6152" w:rsidRPr="00B879A3">
        <w:rPr>
          <w:bCs/>
        </w:rPr>
        <w:t xml:space="preserve"> </w:t>
      </w:r>
      <w:r w:rsidRPr="00B879A3">
        <w:rPr>
          <w:bCs/>
        </w:rPr>
        <w:t xml:space="preserve">poolt määratud </w:t>
      </w:r>
      <w:r w:rsidR="00EB6152" w:rsidRPr="00B879A3">
        <w:rPr>
          <w:bCs/>
        </w:rPr>
        <w:t>lähte</w:t>
      </w:r>
      <w:r w:rsidRPr="00B879A3">
        <w:rPr>
          <w:bCs/>
        </w:rPr>
        <w:t>kohta</w:t>
      </w:r>
      <w:r w:rsidR="006C3DCC" w:rsidRPr="00B879A3">
        <w:rPr>
          <w:bCs/>
        </w:rPr>
        <w:t xml:space="preserve"> või </w:t>
      </w:r>
      <w:r w:rsidR="00EF357E" w:rsidRPr="00B879A3">
        <w:rPr>
          <w:bCs/>
        </w:rPr>
        <w:t>punktis 4.</w:t>
      </w:r>
      <w:r w:rsidR="00CA7AAC" w:rsidRPr="00B879A3">
        <w:rPr>
          <w:bCs/>
        </w:rPr>
        <w:t>9</w:t>
      </w:r>
      <w:r w:rsidR="00EF357E" w:rsidRPr="00B879A3">
        <w:rPr>
          <w:bCs/>
        </w:rPr>
        <w:t xml:space="preserve">.7 </w:t>
      </w:r>
      <w:r w:rsidR="00966214" w:rsidRPr="00B879A3">
        <w:rPr>
          <w:bCs/>
        </w:rPr>
        <w:t>nimetatud juhul</w:t>
      </w:r>
      <w:r w:rsidRPr="00B879A3">
        <w:rPr>
          <w:bCs/>
        </w:rPr>
        <w:t xml:space="preserve">;   </w:t>
      </w:r>
    </w:p>
    <w:p w14:paraId="0E983F12" w14:textId="77777777" w:rsidR="00786AA0" w:rsidRPr="00B879A3" w:rsidRDefault="00E87C08" w:rsidP="00786AA0">
      <w:pPr>
        <w:numPr>
          <w:ilvl w:val="1"/>
          <w:numId w:val="3"/>
        </w:numPr>
        <w:ind w:left="567" w:hanging="567"/>
        <w:jc w:val="both"/>
        <w:outlineLvl w:val="0"/>
      </w:pPr>
      <w:r w:rsidRPr="00B879A3">
        <w:rPr>
          <w:bCs/>
        </w:rPr>
        <w:t xml:space="preserve">täita </w:t>
      </w:r>
      <w:r w:rsidR="006D5C95" w:rsidRPr="00B879A3">
        <w:rPr>
          <w:bCs/>
        </w:rPr>
        <w:t>sihtkohas metsamaterjali s</w:t>
      </w:r>
      <w:r w:rsidR="00281B11" w:rsidRPr="00B879A3">
        <w:rPr>
          <w:bCs/>
        </w:rPr>
        <w:t>aajale üleandmisel saate</w:t>
      </w:r>
      <w:r w:rsidRPr="00B879A3">
        <w:rPr>
          <w:bCs/>
        </w:rPr>
        <w:t>lehe</w:t>
      </w:r>
      <w:r w:rsidR="00281B11" w:rsidRPr="00B879A3">
        <w:rPr>
          <w:bCs/>
        </w:rPr>
        <w:t xml:space="preserve">l järgmised väljad: </w:t>
      </w:r>
    </w:p>
    <w:p w14:paraId="01B85F7F" w14:textId="77777777" w:rsidR="00E87C08" w:rsidRPr="00B879A3" w:rsidRDefault="00281B11" w:rsidP="00D678DB">
      <w:pPr>
        <w:pStyle w:val="ListParagraph"/>
        <w:numPr>
          <w:ilvl w:val="2"/>
          <w:numId w:val="3"/>
        </w:numPr>
        <w:ind w:hanging="861"/>
        <w:jc w:val="both"/>
        <w:outlineLvl w:val="0"/>
      </w:pPr>
      <w:r w:rsidRPr="00B879A3">
        <w:t>e-</w:t>
      </w:r>
      <w:r w:rsidR="00E87C08" w:rsidRPr="00B879A3">
        <w:t xml:space="preserve">veoselehe </w:t>
      </w:r>
      <w:r w:rsidRPr="00B879A3">
        <w:t>number</w:t>
      </w:r>
      <w:r w:rsidR="0023672B" w:rsidRPr="00B879A3">
        <w:t xml:space="preserve"> </w:t>
      </w:r>
      <w:r w:rsidR="00346F94" w:rsidRPr="00B879A3">
        <w:t>(</w:t>
      </w:r>
      <w:r w:rsidR="0023672B" w:rsidRPr="00B879A3">
        <w:t>EVR</w:t>
      </w:r>
      <w:r w:rsidR="00346F94" w:rsidRPr="00B879A3">
        <w:t>)</w:t>
      </w:r>
      <w:r w:rsidR="00E87C08" w:rsidRPr="00B879A3">
        <w:t xml:space="preserve">; </w:t>
      </w:r>
    </w:p>
    <w:p w14:paraId="19344954" w14:textId="77777777" w:rsidR="00E87C08" w:rsidRPr="00B879A3" w:rsidRDefault="00281B11" w:rsidP="00485338">
      <w:pPr>
        <w:numPr>
          <w:ilvl w:val="2"/>
          <w:numId w:val="3"/>
        </w:numPr>
        <w:tabs>
          <w:tab w:val="num" w:pos="567"/>
        </w:tabs>
        <w:ind w:left="567" w:hanging="567"/>
        <w:jc w:val="both"/>
        <w:outlineLvl w:val="0"/>
      </w:pPr>
      <w:r w:rsidRPr="00B879A3">
        <w:t>veose üleandmise kuupäev</w:t>
      </w:r>
      <w:r w:rsidR="00E87C08" w:rsidRPr="00B879A3">
        <w:t>;</w:t>
      </w:r>
    </w:p>
    <w:p w14:paraId="05EDEC38" w14:textId="77777777" w:rsidR="00E87C08" w:rsidRPr="00B879A3" w:rsidRDefault="00281B11" w:rsidP="00485338">
      <w:pPr>
        <w:numPr>
          <w:ilvl w:val="2"/>
          <w:numId w:val="3"/>
        </w:numPr>
        <w:tabs>
          <w:tab w:val="num" w:pos="567"/>
        </w:tabs>
        <w:ind w:left="567" w:hanging="567"/>
        <w:jc w:val="both"/>
        <w:outlineLvl w:val="0"/>
      </w:pPr>
      <w:r w:rsidRPr="00B879A3">
        <w:t>veokijuhi nimi ja allkiri;</w:t>
      </w:r>
      <w:r w:rsidR="00E87C08" w:rsidRPr="00B879A3">
        <w:t xml:space="preserve"> </w:t>
      </w:r>
    </w:p>
    <w:p w14:paraId="138BDC84" w14:textId="77777777" w:rsidR="00274014" w:rsidRPr="00B879A3" w:rsidRDefault="00274014" w:rsidP="00485338">
      <w:pPr>
        <w:numPr>
          <w:ilvl w:val="2"/>
          <w:numId w:val="3"/>
        </w:numPr>
        <w:tabs>
          <w:tab w:val="num" w:pos="567"/>
        </w:tabs>
        <w:ind w:left="567" w:hanging="567"/>
        <w:jc w:val="both"/>
        <w:outlineLvl w:val="0"/>
      </w:pPr>
      <w:r w:rsidRPr="00B879A3">
        <w:t>sordi nimetus ja kogus;</w:t>
      </w:r>
    </w:p>
    <w:p w14:paraId="779761F5" w14:textId="77777777" w:rsidR="00274014" w:rsidRPr="00B879A3" w:rsidRDefault="00274014" w:rsidP="00485338">
      <w:pPr>
        <w:numPr>
          <w:ilvl w:val="1"/>
          <w:numId w:val="3"/>
        </w:numPr>
        <w:tabs>
          <w:tab w:val="num" w:pos="567"/>
        </w:tabs>
        <w:ind w:left="567" w:hanging="567"/>
        <w:jc w:val="both"/>
        <w:outlineLvl w:val="0"/>
      </w:pPr>
      <w:r w:rsidRPr="00B879A3">
        <w:t>võt</w:t>
      </w:r>
      <w:r w:rsidR="00EB6152" w:rsidRPr="00B879A3">
        <w:t>t</w:t>
      </w:r>
      <w:r w:rsidR="006D5C95" w:rsidRPr="00B879A3">
        <w:t>a s</w:t>
      </w:r>
      <w:r w:rsidRPr="00B879A3">
        <w:t>aajalt kinnitus ja allkir</w:t>
      </w:r>
      <w:r w:rsidR="00EB6152" w:rsidRPr="00B879A3">
        <w:t>i</w:t>
      </w:r>
      <w:r w:rsidR="006D5C95" w:rsidRPr="00B879A3">
        <w:t xml:space="preserve"> saatelehele, et metsamaterjal on s</w:t>
      </w:r>
      <w:r w:rsidRPr="00B879A3">
        <w:t xml:space="preserve">aajale üle antud; </w:t>
      </w:r>
    </w:p>
    <w:p w14:paraId="0595E214" w14:textId="77777777" w:rsidR="002F22A7" w:rsidRPr="00B879A3" w:rsidRDefault="006D5C95" w:rsidP="00485338">
      <w:pPr>
        <w:numPr>
          <w:ilvl w:val="1"/>
          <w:numId w:val="3"/>
        </w:numPr>
        <w:tabs>
          <w:tab w:val="num" w:pos="567"/>
        </w:tabs>
        <w:ind w:left="567" w:hanging="567"/>
        <w:jc w:val="both"/>
        <w:outlineLvl w:val="0"/>
      </w:pPr>
      <w:r w:rsidRPr="00B879A3">
        <w:t>tuua tagasi metsamaterjali väljastanud logistikule s</w:t>
      </w:r>
      <w:r w:rsidR="00EB6152" w:rsidRPr="00B879A3">
        <w:t>aaja</w:t>
      </w:r>
      <w:r w:rsidRPr="00B879A3">
        <w:t xml:space="preserve"> esindaja poolt allkirjastatud s</w:t>
      </w:r>
      <w:r w:rsidR="00EB6152" w:rsidRPr="00B879A3">
        <w:t>aatele</w:t>
      </w:r>
      <w:r w:rsidRPr="00B879A3">
        <w:t>ht 1 (ühe) nädala jooksul, kui l</w:t>
      </w:r>
      <w:r w:rsidR="00EB6152" w:rsidRPr="00B879A3">
        <w:t>ogistik on andnud sellise korralduse (enamasti veol tarbijale)</w:t>
      </w:r>
      <w:r w:rsidR="002F22A7" w:rsidRPr="00B879A3">
        <w:t xml:space="preserve">;  </w:t>
      </w:r>
    </w:p>
    <w:p w14:paraId="620EC64C" w14:textId="77777777" w:rsidR="00895D2D" w:rsidRPr="00B879A3" w:rsidRDefault="00895D2D" w:rsidP="00895D2D">
      <w:pPr>
        <w:numPr>
          <w:ilvl w:val="1"/>
          <w:numId w:val="3"/>
        </w:numPr>
        <w:tabs>
          <w:tab w:val="num" w:pos="709"/>
        </w:tabs>
        <w:ind w:left="709" w:hanging="709"/>
        <w:jc w:val="both"/>
        <w:outlineLvl w:val="0"/>
      </w:pPr>
      <w:r w:rsidRPr="00B879A3">
        <w:t>eriveose puhul taotleda ja saada selleks seadusandluses nõutud luba;</w:t>
      </w:r>
    </w:p>
    <w:p w14:paraId="6BDA31D1" w14:textId="77777777" w:rsidR="00895D2D" w:rsidRPr="00B879A3" w:rsidRDefault="0014232A" w:rsidP="00895D2D">
      <w:pPr>
        <w:numPr>
          <w:ilvl w:val="1"/>
          <w:numId w:val="3"/>
        </w:numPr>
        <w:ind w:left="720" w:hanging="720"/>
        <w:jc w:val="both"/>
        <w:outlineLvl w:val="0"/>
      </w:pPr>
      <w:r w:rsidRPr="00B879A3">
        <w:t xml:space="preserve">täita </w:t>
      </w:r>
      <w:r w:rsidR="00592C40" w:rsidRPr="00B879A3">
        <w:t>RMK nõuded metsamaterjali laadimisel avalikult kasutatavatel teedel;</w:t>
      </w:r>
      <w:r w:rsidR="00AD0273" w:rsidRPr="00B879A3">
        <w:t xml:space="preserve"> </w:t>
      </w:r>
    </w:p>
    <w:p w14:paraId="2CB60175" w14:textId="77777777" w:rsidR="00BE7DA7" w:rsidRPr="00B879A3" w:rsidRDefault="0041569A" w:rsidP="00E87C08">
      <w:pPr>
        <w:numPr>
          <w:ilvl w:val="1"/>
          <w:numId w:val="3"/>
        </w:numPr>
        <w:tabs>
          <w:tab w:val="num" w:pos="720"/>
        </w:tabs>
        <w:ind w:left="720" w:hanging="720"/>
        <w:jc w:val="both"/>
        <w:outlineLvl w:val="0"/>
      </w:pPr>
      <w:r w:rsidRPr="00B879A3">
        <w:rPr>
          <w:bCs/>
        </w:rPr>
        <w:t>kasuta</w:t>
      </w:r>
      <w:r w:rsidR="00EB6152" w:rsidRPr="00B879A3">
        <w:rPr>
          <w:bCs/>
        </w:rPr>
        <w:t>d</w:t>
      </w:r>
      <w:r w:rsidRPr="00B879A3">
        <w:rPr>
          <w:bCs/>
        </w:rPr>
        <w:t xml:space="preserve">a </w:t>
      </w:r>
      <w:r w:rsidR="00BE7DA7" w:rsidRPr="00B879A3">
        <w:rPr>
          <w:bCs/>
        </w:rPr>
        <w:t xml:space="preserve">metsaveoautot, mille tõstuki käppade läbimõõt </w:t>
      </w:r>
      <w:r w:rsidR="0095060B" w:rsidRPr="00B879A3">
        <w:rPr>
          <w:bCs/>
        </w:rPr>
        <w:t>või a</w:t>
      </w:r>
      <w:r w:rsidR="00274014" w:rsidRPr="00B879A3">
        <w:rPr>
          <w:bCs/>
        </w:rPr>
        <w:t xml:space="preserve">luslaudade pindala </w:t>
      </w:r>
      <w:r w:rsidR="0095060B" w:rsidRPr="00B879A3">
        <w:rPr>
          <w:bCs/>
        </w:rPr>
        <w:t xml:space="preserve">on </w:t>
      </w:r>
      <w:r w:rsidR="00274014" w:rsidRPr="00B879A3">
        <w:rPr>
          <w:bCs/>
        </w:rPr>
        <w:t>vähemalt 1225 cm</w:t>
      </w:r>
      <w:r w:rsidR="00274014" w:rsidRPr="00B879A3">
        <w:rPr>
          <w:bCs/>
          <w:vertAlign w:val="superscript"/>
        </w:rPr>
        <w:t>2</w:t>
      </w:r>
      <w:r w:rsidR="00BE7DA7" w:rsidRPr="00B879A3">
        <w:rPr>
          <w:bCs/>
        </w:rPr>
        <w:t>. A</w:t>
      </w:r>
      <w:r w:rsidR="00274014" w:rsidRPr="00B879A3">
        <w:rPr>
          <w:bCs/>
        </w:rPr>
        <w:t xml:space="preserve">luslaudu ei pea kasutama külmunud </w:t>
      </w:r>
      <w:r w:rsidR="00AA4F38" w:rsidRPr="00B879A3">
        <w:rPr>
          <w:bCs/>
        </w:rPr>
        <w:t xml:space="preserve">ja </w:t>
      </w:r>
      <w:r w:rsidR="00274014" w:rsidRPr="00B879A3">
        <w:rPr>
          <w:bCs/>
        </w:rPr>
        <w:t>libeda kalde</w:t>
      </w:r>
      <w:r w:rsidR="00AA4F38" w:rsidRPr="00B879A3">
        <w:rPr>
          <w:bCs/>
        </w:rPr>
        <w:t>ga teel</w:t>
      </w:r>
      <w:r w:rsidR="00274014" w:rsidRPr="00B879A3">
        <w:rPr>
          <w:bCs/>
        </w:rPr>
        <w:t xml:space="preserve"> juhul, kui võib tekkida oht metsaveoauto libisemiseks</w:t>
      </w:r>
      <w:r w:rsidR="0095060B" w:rsidRPr="00B879A3">
        <w:rPr>
          <w:bCs/>
        </w:rPr>
        <w:t>;</w:t>
      </w:r>
      <w:r w:rsidR="00161BF7" w:rsidRPr="00B879A3">
        <w:rPr>
          <w:bCs/>
        </w:rPr>
        <w:t xml:space="preserve"> </w:t>
      </w:r>
    </w:p>
    <w:p w14:paraId="5D62B9F2" w14:textId="77777777" w:rsidR="006820A5" w:rsidRPr="00B879A3" w:rsidRDefault="006820A5" w:rsidP="00E87C08">
      <w:pPr>
        <w:numPr>
          <w:ilvl w:val="1"/>
          <w:numId w:val="3"/>
        </w:numPr>
        <w:tabs>
          <w:tab w:val="num" w:pos="720"/>
        </w:tabs>
        <w:ind w:left="720" w:hanging="720"/>
        <w:jc w:val="both"/>
        <w:outlineLvl w:val="0"/>
      </w:pPr>
      <w:r w:rsidRPr="00B879A3">
        <w:rPr>
          <w:bCs/>
        </w:rPr>
        <w:t>varustada metsaveoautod rehvikettidega;</w:t>
      </w:r>
    </w:p>
    <w:p w14:paraId="2F846DF4" w14:textId="77777777" w:rsidR="0041569A" w:rsidRPr="00B879A3" w:rsidRDefault="00BE7DA7" w:rsidP="00E87C08">
      <w:pPr>
        <w:numPr>
          <w:ilvl w:val="1"/>
          <w:numId w:val="3"/>
        </w:numPr>
        <w:tabs>
          <w:tab w:val="num" w:pos="720"/>
        </w:tabs>
        <w:ind w:left="720" w:hanging="720"/>
        <w:jc w:val="both"/>
        <w:outlineLvl w:val="0"/>
      </w:pPr>
      <w:r w:rsidRPr="00B879A3">
        <w:rPr>
          <w:bCs/>
        </w:rPr>
        <w:t>tasandada pealelaadimise lõpetamisel kahjustused, mis tõstuki käpp on teeka</w:t>
      </w:r>
      <w:r w:rsidR="006674DC" w:rsidRPr="00B879A3">
        <w:rPr>
          <w:bCs/>
        </w:rPr>
        <w:t>ttele ja teepeenrale tekitanud;</w:t>
      </w:r>
    </w:p>
    <w:p w14:paraId="067AF8D8" w14:textId="77777777" w:rsidR="00A370E4" w:rsidRPr="00B879A3" w:rsidRDefault="00A370E4" w:rsidP="00A370E4">
      <w:pPr>
        <w:numPr>
          <w:ilvl w:val="1"/>
          <w:numId w:val="3"/>
        </w:numPr>
        <w:tabs>
          <w:tab w:val="num" w:pos="720"/>
        </w:tabs>
        <w:ind w:left="720" w:hanging="720"/>
        <w:jc w:val="both"/>
        <w:outlineLvl w:val="0"/>
      </w:pPr>
      <w:r w:rsidRPr="00B879A3">
        <w:t xml:space="preserve">kasutada metsamaterjali veol metsaveoautosid, millel on vähemalt kolm telge, millest vähemalt kahel teljel peavad olema paarisrattad; </w:t>
      </w:r>
    </w:p>
    <w:p w14:paraId="36A929B8" w14:textId="77777777" w:rsidR="00A370E4" w:rsidRPr="00B879A3" w:rsidRDefault="00A370E4" w:rsidP="00A370E4">
      <w:pPr>
        <w:numPr>
          <w:ilvl w:val="1"/>
          <w:numId w:val="3"/>
        </w:numPr>
        <w:tabs>
          <w:tab w:val="num" w:pos="720"/>
        </w:tabs>
        <w:ind w:left="720" w:hanging="720"/>
        <w:jc w:val="both"/>
        <w:outlineLvl w:val="0"/>
      </w:pPr>
      <w:r w:rsidRPr="00B879A3">
        <w:t>kasutada metsamaterjali veol täishaagised, millel on vähemalt kolm paarisratastega telge;</w:t>
      </w:r>
    </w:p>
    <w:p w14:paraId="12B25AFA" w14:textId="77777777" w:rsidR="00EB6152" w:rsidRPr="00B879A3" w:rsidRDefault="002F22A7" w:rsidP="002F22A7">
      <w:pPr>
        <w:numPr>
          <w:ilvl w:val="1"/>
          <w:numId w:val="3"/>
        </w:numPr>
        <w:tabs>
          <w:tab w:val="num" w:pos="720"/>
        </w:tabs>
        <w:ind w:left="720" w:hanging="720"/>
        <w:jc w:val="both"/>
        <w:outlineLvl w:val="0"/>
      </w:pPr>
      <w:r w:rsidRPr="00B879A3">
        <w:t>veda</w:t>
      </w:r>
      <w:r w:rsidR="00EB6152" w:rsidRPr="00B879A3">
        <w:t>d</w:t>
      </w:r>
      <w:r w:rsidR="006B38AE" w:rsidRPr="00B879A3">
        <w:t>a m</w:t>
      </w:r>
      <w:r w:rsidRPr="00B879A3">
        <w:t xml:space="preserve">etsamaterjali </w:t>
      </w:r>
      <w:r w:rsidR="00264C4C" w:rsidRPr="00B879A3">
        <w:t xml:space="preserve">ainult selle </w:t>
      </w:r>
      <w:r w:rsidRPr="00B879A3">
        <w:t>metsaveoauto</w:t>
      </w:r>
      <w:r w:rsidR="00EB6152" w:rsidRPr="00B879A3">
        <w:t xml:space="preserve"> ja haagisega</w:t>
      </w:r>
      <w:r w:rsidRPr="00B879A3">
        <w:t xml:space="preserve">, mille </w:t>
      </w:r>
      <w:r w:rsidR="00EB6152" w:rsidRPr="00B879A3">
        <w:t>andmed on e</w:t>
      </w:r>
      <w:r w:rsidR="006B38AE" w:rsidRPr="00B879A3">
        <w:t xml:space="preserve">sitatud </w:t>
      </w:r>
      <w:r w:rsidR="00264C4C" w:rsidRPr="00B879A3">
        <w:t>saatjale, s.h metsaveoauto ja haagise ajutise asendamise korral vedaja poolt</w:t>
      </w:r>
      <w:r w:rsidR="00EB6152" w:rsidRPr="00B879A3">
        <w:t>;</w:t>
      </w:r>
    </w:p>
    <w:p w14:paraId="5F58E835" w14:textId="67B08AC0" w:rsidR="00BE7DA7" w:rsidRPr="00B879A3" w:rsidRDefault="006B38AE" w:rsidP="00BE7DA7">
      <w:pPr>
        <w:numPr>
          <w:ilvl w:val="1"/>
          <w:numId w:val="3"/>
        </w:numPr>
        <w:tabs>
          <w:tab w:val="num" w:pos="720"/>
        </w:tabs>
        <w:ind w:left="720" w:hanging="720"/>
        <w:jc w:val="both"/>
        <w:outlineLvl w:val="0"/>
      </w:pPr>
      <w:r w:rsidRPr="00B879A3">
        <w:t xml:space="preserve">esitada </w:t>
      </w:r>
      <w:r w:rsidR="002D6F1C" w:rsidRPr="00B879A3">
        <w:t>saatja</w:t>
      </w:r>
      <w:r w:rsidR="00BE7DA7" w:rsidRPr="00B879A3">
        <w:t xml:space="preserve">le metsaveoauto kohta järgmised andmed: registri number, vastutav kasutaja, tõstuki olemasolu, noole pikkus, paki laius, riistvara </w:t>
      </w:r>
      <w:r w:rsidR="00AB3FB0" w:rsidRPr="00B879A3">
        <w:t xml:space="preserve">androidID </w:t>
      </w:r>
      <w:r w:rsidR="00BE7DA7" w:rsidRPr="00B879A3">
        <w:t>ja eriveol</w:t>
      </w:r>
      <w:r w:rsidR="0025787D" w:rsidRPr="00B879A3">
        <w:t>uba;</w:t>
      </w:r>
      <w:r w:rsidR="00BE7DA7" w:rsidRPr="00B879A3">
        <w:t xml:space="preserve"> </w:t>
      </w:r>
    </w:p>
    <w:p w14:paraId="70D12CB7" w14:textId="6D779C77" w:rsidR="004A7982" w:rsidRPr="00B879A3" w:rsidRDefault="006B38AE" w:rsidP="004A7982">
      <w:pPr>
        <w:numPr>
          <w:ilvl w:val="1"/>
          <w:numId w:val="3"/>
        </w:numPr>
        <w:tabs>
          <w:tab w:val="num" w:pos="720"/>
        </w:tabs>
        <w:ind w:left="720" w:hanging="720"/>
        <w:jc w:val="both"/>
        <w:outlineLvl w:val="0"/>
      </w:pPr>
      <w:r w:rsidRPr="00B879A3">
        <w:t xml:space="preserve">esitada </w:t>
      </w:r>
      <w:r w:rsidR="002D6F1C" w:rsidRPr="00B879A3">
        <w:t>saatja</w:t>
      </w:r>
      <w:r w:rsidR="004A7982" w:rsidRPr="00B879A3">
        <w:t>le haagise kohta järgmised andmed</w:t>
      </w:r>
      <w:r w:rsidR="00D04A53" w:rsidRPr="00B879A3">
        <w:t>:</w:t>
      </w:r>
      <w:r w:rsidR="004A7982" w:rsidRPr="00B879A3">
        <w:t xml:space="preserve"> registri number, paki laius;</w:t>
      </w:r>
      <w:r w:rsidR="00576A97" w:rsidRPr="00B879A3">
        <w:t xml:space="preserve"> </w:t>
      </w:r>
    </w:p>
    <w:p w14:paraId="6A1063DC" w14:textId="11D3D55A" w:rsidR="00D04A53" w:rsidRPr="00B879A3" w:rsidRDefault="00D04A53" w:rsidP="003826E5">
      <w:pPr>
        <w:tabs>
          <w:tab w:val="left" w:pos="7470"/>
        </w:tabs>
      </w:pPr>
      <w:r w:rsidRPr="00B879A3">
        <w:tab/>
      </w:r>
    </w:p>
    <w:p w14:paraId="23AD652A" w14:textId="77777777" w:rsidR="002F22A7" w:rsidRPr="00B879A3" w:rsidRDefault="006B38AE" w:rsidP="002F22A7">
      <w:pPr>
        <w:numPr>
          <w:ilvl w:val="1"/>
          <w:numId w:val="3"/>
        </w:numPr>
        <w:tabs>
          <w:tab w:val="num" w:pos="720"/>
        </w:tabs>
        <w:ind w:left="720" w:hanging="720"/>
        <w:jc w:val="both"/>
        <w:outlineLvl w:val="0"/>
      </w:pPr>
      <w:r w:rsidRPr="00B879A3">
        <w:lastRenderedPageBreak/>
        <w:t>järgida v</w:t>
      </w:r>
      <w:r w:rsidR="00EB6152" w:rsidRPr="00B879A3">
        <w:t>älisriigi registrimärgiga metsaveoauto kasutamisel Eestis kohaldatavaid nõudeid sellistele vedudele, eelkõige nõuet, et enne sellise ve</w:t>
      </w:r>
      <w:r w:rsidRPr="00B879A3">
        <w:t xml:space="preserve">oteenuse osutamise algust peab </w:t>
      </w:r>
      <w:r w:rsidR="00264C85" w:rsidRPr="00B879A3">
        <w:t>vedaja</w:t>
      </w:r>
      <w:r w:rsidR="00EB6152" w:rsidRPr="00B879A3">
        <w:t xml:space="preserve"> taotlema ja saama vastava loa vedamiseks</w:t>
      </w:r>
      <w:r w:rsidR="002F22A7" w:rsidRPr="00B879A3">
        <w:t>;</w:t>
      </w:r>
      <w:r w:rsidR="00057F2D" w:rsidRPr="00B879A3">
        <w:t xml:space="preserve"> </w:t>
      </w:r>
    </w:p>
    <w:p w14:paraId="4E0EB953" w14:textId="77777777" w:rsidR="00EB6152" w:rsidRPr="00B879A3" w:rsidRDefault="00FF7B56" w:rsidP="00E87C08">
      <w:pPr>
        <w:numPr>
          <w:ilvl w:val="1"/>
          <w:numId w:val="3"/>
        </w:numPr>
        <w:tabs>
          <w:tab w:val="num" w:pos="720"/>
        </w:tabs>
        <w:ind w:left="720" w:hanging="720"/>
        <w:jc w:val="both"/>
        <w:outlineLvl w:val="0"/>
      </w:pPr>
      <w:r w:rsidRPr="00B879A3">
        <w:t xml:space="preserve">täita </w:t>
      </w:r>
      <w:r w:rsidR="00AB3FB0" w:rsidRPr="00B879A3">
        <w:t>RMK ümarpuidu koormate veose kinnitamise juhend</w:t>
      </w:r>
      <w:r w:rsidRPr="00B879A3">
        <w:t>i nõudeid</w:t>
      </w:r>
      <w:r w:rsidR="007131F2" w:rsidRPr="00B879A3">
        <w:t>;</w:t>
      </w:r>
      <w:r w:rsidR="00AB3FB0" w:rsidRPr="00B879A3">
        <w:t xml:space="preserve"> </w:t>
      </w:r>
    </w:p>
    <w:p w14:paraId="25E8806B" w14:textId="77777777" w:rsidR="00EB6152" w:rsidRPr="00B879A3" w:rsidRDefault="00EB6152" w:rsidP="00E87C08">
      <w:pPr>
        <w:numPr>
          <w:ilvl w:val="1"/>
          <w:numId w:val="3"/>
        </w:numPr>
        <w:tabs>
          <w:tab w:val="num" w:pos="720"/>
        </w:tabs>
        <w:ind w:left="720" w:hanging="720"/>
        <w:jc w:val="both"/>
        <w:outlineLvl w:val="0"/>
      </w:pPr>
      <w:r w:rsidRPr="00B879A3">
        <w:t xml:space="preserve">vastutada autorongi </w:t>
      </w:r>
      <w:r w:rsidR="00E1714C" w:rsidRPr="00B879A3">
        <w:t xml:space="preserve">tegeliku massi </w:t>
      </w:r>
      <w:r w:rsidR="00BB7687" w:rsidRPr="00B879A3">
        <w:t xml:space="preserve">kohta õigusaktides kehtestatud nõuete täitmise </w:t>
      </w:r>
      <w:r w:rsidRPr="00B879A3">
        <w:t>eest</w:t>
      </w:r>
      <w:r w:rsidR="0057008B" w:rsidRPr="00B879A3">
        <w:t xml:space="preserve"> </w:t>
      </w:r>
      <w:r w:rsidR="00BB7687" w:rsidRPr="00B879A3">
        <w:t xml:space="preserve">ning </w:t>
      </w:r>
      <w:r w:rsidR="006B38AE" w:rsidRPr="00B879A3">
        <w:t>mitte vedada rohkem kui lepingu l</w:t>
      </w:r>
      <w:r w:rsidR="0057008B" w:rsidRPr="00B879A3">
        <w:t xml:space="preserve">isas </w:t>
      </w:r>
      <w:r w:rsidR="00114AD2" w:rsidRPr="00B879A3">
        <w:t xml:space="preserve">5 </w:t>
      </w:r>
      <w:r w:rsidR="0057008B" w:rsidRPr="00B879A3">
        <w:t xml:space="preserve">kokkulepitud sortimendi </w:t>
      </w:r>
      <w:r w:rsidR="00761A6C" w:rsidRPr="00B879A3">
        <w:t>erikaalust tulenev maksimaalne metsamaterjali kogus</w:t>
      </w:r>
      <w:r w:rsidR="0057008B" w:rsidRPr="00B879A3">
        <w:t xml:space="preserve">; </w:t>
      </w:r>
    </w:p>
    <w:p w14:paraId="6393457C" w14:textId="77777777" w:rsidR="0095060B" w:rsidRPr="00B879A3" w:rsidRDefault="006B38AE" w:rsidP="0033607E">
      <w:pPr>
        <w:numPr>
          <w:ilvl w:val="1"/>
          <w:numId w:val="3"/>
        </w:numPr>
        <w:ind w:left="709" w:hanging="709"/>
        <w:jc w:val="both"/>
        <w:outlineLvl w:val="0"/>
      </w:pPr>
      <w:r w:rsidRPr="00B879A3">
        <w:t xml:space="preserve">varustada kõik </w:t>
      </w:r>
      <w:r w:rsidR="002D6F1C" w:rsidRPr="00B879A3">
        <w:t>saatja</w:t>
      </w:r>
      <w:r w:rsidR="009B3F5A" w:rsidRPr="00B879A3">
        <w:t xml:space="preserve">le teenust osutavad metsaveoautod globaalse positsioneerimise riist- ja tarkvaraga, mis tagab metsaveoauto asukohaseire, edastab ja salvestab </w:t>
      </w:r>
      <w:r w:rsidR="00E21C71" w:rsidRPr="00B879A3">
        <w:t xml:space="preserve">logisse </w:t>
      </w:r>
      <w:r w:rsidR="009B3F5A" w:rsidRPr="00B879A3">
        <w:t>läbitud tee</w:t>
      </w:r>
      <w:r w:rsidR="004D3720" w:rsidRPr="00B879A3">
        <w:t xml:space="preserve">konnapunktide info </w:t>
      </w:r>
      <w:r w:rsidR="00746E9E" w:rsidRPr="00B879A3">
        <w:t>maksimaalselt</w:t>
      </w:r>
      <w:r w:rsidR="004D3720" w:rsidRPr="00B879A3">
        <w:t xml:space="preserve"> 10 sekundilise </w:t>
      </w:r>
      <w:r w:rsidR="009B3F5A" w:rsidRPr="00B879A3">
        <w:t>intervalliga</w:t>
      </w:r>
      <w:r w:rsidR="004D3720" w:rsidRPr="00B879A3">
        <w:t>.</w:t>
      </w:r>
      <w:r w:rsidR="009B3F5A" w:rsidRPr="00B879A3">
        <w:t xml:space="preserve"> Positsioneerimise riist- ja tarkvara teenuse pakkuja peab võimaldama </w:t>
      </w:r>
      <w:r w:rsidR="004E3BEA" w:rsidRPr="00B879A3">
        <w:t>saatjale</w:t>
      </w:r>
      <w:r w:rsidR="009B3F5A" w:rsidRPr="00B879A3">
        <w:t xml:space="preserve"> andmete kätte saamise masinloetava liidese</w:t>
      </w:r>
      <w:r w:rsidR="007F4906" w:rsidRPr="00B879A3">
        <w:t xml:space="preserve"> (AP</w:t>
      </w:r>
      <w:r w:rsidR="0095060B" w:rsidRPr="00B879A3">
        <w:t>I</w:t>
      </w:r>
      <w:r w:rsidR="007F4906" w:rsidRPr="00B879A3">
        <w:t>)</w:t>
      </w:r>
      <w:r w:rsidR="009B3F5A" w:rsidRPr="00B879A3">
        <w:t xml:space="preserve"> kaudu</w:t>
      </w:r>
      <w:r w:rsidR="0095060B" w:rsidRPr="00B879A3">
        <w:t>. API kaudu peavad olema kättesaadavad järgmised andmed:</w:t>
      </w:r>
    </w:p>
    <w:p w14:paraId="23DDA43A" w14:textId="77777777" w:rsidR="0095060B" w:rsidRPr="00B879A3" w:rsidRDefault="00E21C71" w:rsidP="00485338">
      <w:pPr>
        <w:numPr>
          <w:ilvl w:val="2"/>
          <w:numId w:val="3"/>
        </w:numPr>
        <w:tabs>
          <w:tab w:val="num" w:pos="567"/>
        </w:tabs>
        <w:ind w:left="567" w:hanging="567"/>
        <w:jc w:val="both"/>
        <w:outlineLvl w:val="0"/>
      </w:pPr>
      <w:r w:rsidRPr="00B879A3">
        <w:t xml:space="preserve"> </w:t>
      </w:r>
      <w:r w:rsidR="00264C85" w:rsidRPr="00B879A3">
        <w:t>vedaja</w:t>
      </w:r>
      <w:r w:rsidR="0095060B" w:rsidRPr="00B879A3">
        <w:t xml:space="preserve"> poolt jälgimiseks lubatud masinate nimekiri;</w:t>
      </w:r>
    </w:p>
    <w:p w14:paraId="08F21A6B" w14:textId="77777777" w:rsidR="0095060B" w:rsidRPr="00B879A3" w:rsidRDefault="0095060B" w:rsidP="00485338">
      <w:pPr>
        <w:numPr>
          <w:ilvl w:val="2"/>
          <w:numId w:val="3"/>
        </w:numPr>
        <w:tabs>
          <w:tab w:val="num" w:pos="567"/>
        </w:tabs>
        <w:ind w:left="567" w:hanging="567"/>
        <w:jc w:val="both"/>
        <w:outlineLvl w:val="0"/>
      </w:pPr>
      <w:r w:rsidRPr="00B879A3">
        <w:t xml:space="preserve"> </w:t>
      </w:r>
      <w:r w:rsidR="00E21C71" w:rsidRPr="00B879A3">
        <w:t>metsaveoauto asukoht reaalajas</w:t>
      </w:r>
      <w:r w:rsidRPr="00B879A3">
        <w:t>, süüte olek, kiirus ja liikumissuund</w:t>
      </w:r>
      <w:r w:rsidR="00E21C71" w:rsidRPr="00B879A3">
        <w:t>;</w:t>
      </w:r>
    </w:p>
    <w:p w14:paraId="4AEC2A13" w14:textId="77777777" w:rsidR="0095060B" w:rsidRPr="00B879A3" w:rsidRDefault="0095060B" w:rsidP="00485338">
      <w:pPr>
        <w:numPr>
          <w:ilvl w:val="2"/>
          <w:numId w:val="3"/>
        </w:numPr>
        <w:tabs>
          <w:tab w:val="num" w:pos="567"/>
        </w:tabs>
        <w:ind w:left="567" w:hanging="567"/>
        <w:jc w:val="both"/>
        <w:outlineLvl w:val="0"/>
      </w:pPr>
      <w:r w:rsidRPr="00B879A3">
        <w:t xml:space="preserve"> </w:t>
      </w:r>
      <w:r w:rsidR="00E21C71" w:rsidRPr="00B879A3">
        <w:t>metsaveoauto</w:t>
      </w:r>
      <w:r w:rsidRPr="00B879A3">
        <w:t xml:space="preserve"> asukohaandmete ajalugu etteantud ajaperioodil</w:t>
      </w:r>
      <w:r w:rsidR="00AA5E37" w:rsidRPr="00B879A3">
        <w:t>;</w:t>
      </w:r>
    </w:p>
    <w:p w14:paraId="61170560" w14:textId="77777777" w:rsidR="009B3F5A" w:rsidRPr="00B879A3" w:rsidRDefault="00E21C71" w:rsidP="0033607E">
      <w:pPr>
        <w:numPr>
          <w:ilvl w:val="1"/>
          <w:numId w:val="3"/>
        </w:numPr>
        <w:ind w:left="709" w:hanging="709"/>
        <w:jc w:val="both"/>
        <w:outlineLvl w:val="0"/>
      </w:pPr>
      <w:r w:rsidRPr="00B879A3">
        <w:t>l</w:t>
      </w:r>
      <w:r w:rsidR="009B3F5A" w:rsidRPr="00B879A3">
        <w:t>uba</w:t>
      </w:r>
      <w:r w:rsidRPr="00B879A3">
        <w:t xml:space="preserve">da kuvada </w:t>
      </w:r>
      <w:r w:rsidR="009B3F5A" w:rsidRPr="00B879A3">
        <w:t>TimberDriveri rakendus</w:t>
      </w:r>
      <w:r w:rsidRPr="00B879A3">
        <w:t xml:space="preserve">es teistele </w:t>
      </w:r>
      <w:r w:rsidR="004E3BEA" w:rsidRPr="00B879A3">
        <w:t xml:space="preserve">saatja </w:t>
      </w:r>
      <w:r w:rsidR="00264C85" w:rsidRPr="00B879A3">
        <w:t>vedaja</w:t>
      </w:r>
      <w:r w:rsidRPr="00B879A3">
        <w:t xml:space="preserve">tele </w:t>
      </w:r>
      <w:r w:rsidR="009B3F5A" w:rsidRPr="00B879A3">
        <w:t>metsaveoauto asukohaandme</w:t>
      </w:r>
      <w:r w:rsidRPr="00B879A3">
        <w:t xml:space="preserve">d, koos </w:t>
      </w:r>
      <w:r w:rsidR="004733E6" w:rsidRPr="00B879A3">
        <w:t>registreerimis</w:t>
      </w:r>
      <w:r w:rsidR="00F116FF" w:rsidRPr="00B879A3">
        <w:t xml:space="preserve">märgi </w:t>
      </w:r>
      <w:r w:rsidR="004733E6" w:rsidRPr="00B879A3">
        <w:t xml:space="preserve">ja veokijuhi telefoni </w:t>
      </w:r>
      <w:r w:rsidR="00AA5E37" w:rsidRPr="00B879A3">
        <w:t>numbriga;</w:t>
      </w:r>
    </w:p>
    <w:p w14:paraId="4B3611FC" w14:textId="77777777" w:rsidR="00EB2149" w:rsidRPr="00B879A3" w:rsidRDefault="006B38AE" w:rsidP="00E87C08">
      <w:pPr>
        <w:numPr>
          <w:ilvl w:val="1"/>
          <w:numId w:val="3"/>
        </w:numPr>
        <w:tabs>
          <w:tab w:val="num" w:pos="720"/>
        </w:tabs>
        <w:ind w:left="720" w:hanging="720"/>
        <w:jc w:val="both"/>
        <w:outlineLvl w:val="0"/>
      </w:pPr>
      <w:r w:rsidRPr="00B879A3">
        <w:t xml:space="preserve">varustada </w:t>
      </w:r>
      <w:r w:rsidR="002D6F1C" w:rsidRPr="00B879A3">
        <w:t>saatja</w:t>
      </w:r>
      <w:r w:rsidR="00EB2149" w:rsidRPr="00B879A3">
        <w:t xml:space="preserve">le teenust osutavad metsaveoautod puksiirköiega, mis on sobilik metsaveoauto abistamiseks eritehnikaga; </w:t>
      </w:r>
    </w:p>
    <w:p w14:paraId="745CCFC7" w14:textId="77777777" w:rsidR="00EB2149" w:rsidRPr="00B879A3" w:rsidRDefault="006B38AE" w:rsidP="00E87C08">
      <w:pPr>
        <w:numPr>
          <w:ilvl w:val="1"/>
          <w:numId w:val="3"/>
        </w:numPr>
        <w:tabs>
          <w:tab w:val="num" w:pos="720"/>
        </w:tabs>
        <w:ind w:left="720" w:hanging="720"/>
        <w:jc w:val="both"/>
        <w:outlineLvl w:val="0"/>
      </w:pPr>
      <w:r w:rsidRPr="00B879A3">
        <w:t xml:space="preserve">varustada </w:t>
      </w:r>
      <w:r w:rsidR="002D6F1C" w:rsidRPr="00B879A3">
        <w:t>saatja</w:t>
      </w:r>
      <w:r w:rsidR="00EB2149" w:rsidRPr="00B879A3">
        <w:t>le teenust osutavad metsaveoautod teele langenud üksikpuude eemaldamist võimaldavate esmaste vahe</w:t>
      </w:r>
      <w:r w:rsidRPr="00B879A3">
        <w:t xml:space="preserve">nditega </w:t>
      </w:r>
      <w:r w:rsidR="00264C85" w:rsidRPr="00B879A3">
        <w:t>vedaja</w:t>
      </w:r>
      <w:r w:rsidR="00EB2149" w:rsidRPr="00B879A3">
        <w:t xml:space="preserve"> äranägemisel;</w:t>
      </w:r>
    </w:p>
    <w:p w14:paraId="279C0054" w14:textId="77777777" w:rsidR="00F116FF" w:rsidRPr="00B879A3" w:rsidRDefault="006B38AE" w:rsidP="00F116FF">
      <w:pPr>
        <w:numPr>
          <w:ilvl w:val="1"/>
          <w:numId w:val="3"/>
        </w:numPr>
        <w:tabs>
          <w:tab w:val="num" w:pos="720"/>
          <w:tab w:val="num" w:pos="1413"/>
        </w:tabs>
        <w:ind w:left="720" w:hanging="720"/>
        <w:jc w:val="both"/>
        <w:outlineLvl w:val="0"/>
      </w:pPr>
      <w:r w:rsidRPr="00B879A3">
        <w:t xml:space="preserve">varustada kõik </w:t>
      </w:r>
      <w:r w:rsidR="002D6F1C" w:rsidRPr="00B879A3">
        <w:t>saatja</w:t>
      </w:r>
      <w:r w:rsidR="00EB6152" w:rsidRPr="00B879A3">
        <w:t xml:space="preserve">le teenust </w:t>
      </w:r>
      <w:r w:rsidR="00264C4C" w:rsidRPr="00B879A3">
        <w:t xml:space="preserve">osutavad </w:t>
      </w:r>
      <w:r w:rsidR="00EB6152" w:rsidRPr="00B879A3">
        <w:t xml:space="preserve">metsaveoautod riistvaraga, millega on võimalik </w:t>
      </w:r>
      <w:r w:rsidR="001C5FE8" w:rsidRPr="00B879A3">
        <w:t xml:space="preserve">vastu võtta veotellimusi ja </w:t>
      </w:r>
      <w:r w:rsidRPr="00B879A3">
        <w:t xml:space="preserve">edastada </w:t>
      </w:r>
      <w:r w:rsidR="002D6F1C" w:rsidRPr="00B879A3">
        <w:t>saatja</w:t>
      </w:r>
      <w:r w:rsidR="00EB6152" w:rsidRPr="00B879A3">
        <w:t>le e-veoselehte</w:t>
      </w:r>
      <w:r w:rsidR="001C5FE8" w:rsidRPr="00B879A3">
        <w:t xml:space="preserve"> reaalajas</w:t>
      </w:r>
      <w:r w:rsidR="00EB6152" w:rsidRPr="00B879A3">
        <w:t xml:space="preserve">. </w:t>
      </w:r>
    </w:p>
    <w:p w14:paraId="26C553E2" w14:textId="77777777" w:rsidR="00263F84" w:rsidRPr="00B879A3" w:rsidRDefault="00F116FF" w:rsidP="00F116FF">
      <w:pPr>
        <w:numPr>
          <w:ilvl w:val="1"/>
          <w:numId w:val="3"/>
        </w:numPr>
        <w:tabs>
          <w:tab w:val="num" w:pos="720"/>
          <w:tab w:val="num" w:pos="1413"/>
        </w:tabs>
        <w:ind w:left="720" w:hanging="720"/>
        <w:jc w:val="both"/>
        <w:outlineLvl w:val="0"/>
      </w:pPr>
      <w:r w:rsidRPr="00B879A3">
        <w:t>seadistada kõigile metsaveoautodele e-posti kasutamise võimalus, tagada metsaveoautode juhtide e-posti kasutamise oskused, hoida e-postide aadressid aktuaals</w:t>
      </w:r>
      <w:r w:rsidR="006B38AE" w:rsidRPr="00B879A3">
        <w:t xml:space="preserve">etena ja informeerida koheselt </w:t>
      </w:r>
      <w:r w:rsidR="002D6F1C" w:rsidRPr="00B879A3">
        <w:t>saatja</w:t>
      </w:r>
      <w:r w:rsidRPr="00B879A3">
        <w:t>t e-posti aadresside muutumisest;</w:t>
      </w:r>
    </w:p>
    <w:p w14:paraId="7B2FD5DF" w14:textId="77777777" w:rsidR="00EF53E9" w:rsidRPr="00B879A3" w:rsidRDefault="00F116FF" w:rsidP="00E87C08">
      <w:pPr>
        <w:numPr>
          <w:ilvl w:val="1"/>
          <w:numId w:val="3"/>
        </w:numPr>
        <w:tabs>
          <w:tab w:val="num" w:pos="720"/>
        </w:tabs>
        <w:ind w:left="720" w:hanging="720"/>
        <w:jc w:val="both"/>
        <w:outlineLvl w:val="0"/>
      </w:pPr>
      <w:r w:rsidRPr="00B879A3">
        <w:t>u</w:t>
      </w:r>
      <w:r w:rsidR="009F12FC" w:rsidRPr="00B879A3">
        <w:t>uenda</w:t>
      </w:r>
      <w:r w:rsidRPr="00B879A3">
        <w:t xml:space="preserve">da </w:t>
      </w:r>
      <w:r w:rsidR="009F12FC" w:rsidRPr="00B879A3">
        <w:t xml:space="preserve">riistvara hiljemalt 6 kuu </w:t>
      </w:r>
      <w:r w:rsidRPr="00B879A3">
        <w:t xml:space="preserve">ja tarkvara hiljemalt 1 nädala </w:t>
      </w:r>
      <w:r w:rsidR="009F12FC" w:rsidRPr="00B879A3">
        <w:t xml:space="preserve">jooksul </w:t>
      </w:r>
      <w:r w:rsidR="006B38AE" w:rsidRPr="00B879A3">
        <w:t xml:space="preserve">alates vastava teate saamisest </w:t>
      </w:r>
      <w:r w:rsidR="002D6F1C" w:rsidRPr="00B879A3">
        <w:t>saatja</w:t>
      </w:r>
      <w:r w:rsidR="009F12FC" w:rsidRPr="00B879A3">
        <w:t>lt</w:t>
      </w:r>
      <w:r w:rsidRPr="00B879A3">
        <w:t>;</w:t>
      </w:r>
    </w:p>
    <w:p w14:paraId="752CC4DE" w14:textId="4FC642BE" w:rsidR="002A7FD4" w:rsidRPr="00B879A3" w:rsidRDefault="002A7FD4" w:rsidP="002A7FD4">
      <w:pPr>
        <w:numPr>
          <w:ilvl w:val="1"/>
          <w:numId w:val="3"/>
        </w:numPr>
        <w:ind w:hanging="562"/>
        <w:jc w:val="both"/>
        <w:outlineLvl w:val="0"/>
      </w:pPr>
      <w:r w:rsidRPr="00B879A3">
        <w:t>Riistvara minimaalsed nõuded seisuga 01.07.</w:t>
      </w:r>
      <w:r w:rsidR="00736E23" w:rsidRPr="00B879A3">
        <w:t xml:space="preserve">2025 </w:t>
      </w:r>
      <w:r w:rsidRPr="00B879A3">
        <w:t>on:</w:t>
      </w:r>
    </w:p>
    <w:p w14:paraId="51897867" w14:textId="77777777" w:rsidR="002A7FD4" w:rsidRPr="00B879A3" w:rsidRDefault="002A7FD4" w:rsidP="00183286">
      <w:pPr>
        <w:numPr>
          <w:ilvl w:val="2"/>
          <w:numId w:val="3"/>
        </w:numPr>
        <w:ind w:hanging="861"/>
      </w:pPr>
      <w:r w:rsidRPr="00B879A3">
        <w:t xml:space="preserve"> </w:t>
      </w:r>
      <w:r w:rsidR="00CA7AAC" w:rsidRPr="00B879A3">
        <w:t>m</w:t>
      </w:r>
      <w:r w:rsidRPr="00B879A3">
        <w:t>inimaalselt 7-tollise ekraaniga, soovituslikult 10-tollise ekraaniga tahvelarvuti;</w:t>
      </w:r>
    </w:p>
    <w:p w14:paraId="21DCD5B8" w14:textId="77777777" w:rsidR="002A7FD4" w:rsidRPr="00B879A3" w:rsidRDefault="00CA7AAC" w:rsidP="00183286">
      <w:pPr>
        <w:numPr>
          <w:ilvl w:val="2"/>
          <w:numId w:val="3"/>
        </w:numPr>
        <w:ind w:hanging="861"/>
        <w:jc w:val="both"/>
        <w:outlineLvl w:val="0"/>
      </w:pPr>
      <w:r w:rsidRPr="00B879A3">
        <w:t>t</w:t>
      </w:r>
      <w:r w:rsidR="002A7FD4" w:rsidRPr="00B879A3">
        <w:t>arkvara versioon vähemalt android 10.0;</w:t>
      </w:r>
    </w:p>
    <w:p w14:paraId="2FFFC691" w14:textId="77777777" w:rsidR="002A7FD4" w:rsidRPr="00B879A3" w:rsidRDefault="00CA7AAC" w:rsidP="00183286">
      <w:pPr>
        <w:numPr>
          <w:ilvl w:val="2"/>
          <w:numId w:val="3"/>
        </w:numPr>
        <w:ind w:hanging="861"/>
        <w:jc w:val="both"/>
        <w:outlineLvl w:val="0"/>
      </w:pPr>
      <w:r w:rsidRPr="00B879A3">
        <w:t>a</w:t>
      </w:r>
      <w:r w:rsidR="002A7FD4" w:rsidRPr="00B879A3">
        <w:t>ndmeside vähemalt 4G;</w:t>
      </w:r>
    </w:p>
    <w:p w14:paraId="02717089" w14:textId="77777777" w:rsidR="002A7FD4" w:rsidRPr="00B879A3" w:rsidRDefault="00CA7AAC" w:rsidP="00183286">
      <w:pPr>
        <w:numPr>
          <w:ilvl w:val="2"/>
          <w:numId w:val="3"/>
        </w:numPr>
        <w:ind w:hanging="861"/>
        <w:jc w:val="both"/>
        <w:outlineLvl w:val="0"/>
      </w:pPr>
      <w:r w:rsidRPr="00B879A3">
        <w:t>k</w:t>
      </w:r>
      <w:r w:rsidR="002A7FD4" w:rsidRPr="00B879A3">
        <w:t xml:space="preserve">aamera vähemalt 8 megapikslit. </w:t>
      </w:r>
    </w:p>
    <w:p w14:paraId="2D05B105" w14:textId="77777777" w:rsidR="00EF665B" w:rsidRPr="00B879A3" w:rsidRDefault="003002AE" w:rsidP="003E147F">
      <w:pPr>
        <w:numPr>
          <w:ilvl w:val="1"/>
          <w:numId w:val="3"/>
        </w:numPr>
        <w:tabs>
          <w:tab w:val="num" w:pos="720"/>
        </w:tabs>
        <w:ind w:left="720" w:hanging="720"/>
        <w:jc w:val="both"/>
        <w:outlineLvl w:val="0"/>
      </w:pPr>
      <w:r w:rsidRPr="00B879A3">
        <w:t>j</w:t>
      </w:r>
      <w:r w:rsidR="006B38AE" w:rsidRPr="00B879A3">
        <w:t xml:space="preserve">ärgida </w:t>
      </w:r>
      <w:r w:rsidR="002D6F1C" w:rsidRPr="00B879A3">
        <w:t>saatja</w:t>
      </w:r>
      <w:r w:rsidR="002274B6" w:rsidRPr="00B879A3">
        <w:t xml:space="preserve"> poolt </w:t>
      </w:r>
      <w:bookmarkStart w:id="12" w:name="_Hlk115680157"/>
      <w:r w:rsidR="002274B6" w:rsidRPr="00B879A3">
        <w:t>ettea</w:t>
      </w:r>
      <w:r w:rsidR="006B38AE" w:rsidRPr="00B879A3">
        <w:t>ntud teekond</w:t>
      </w:r>
      <w:bookmarkEnd w:id="12"/>
      <w:r w:rsidR="006B38AE" w:rsidRPr="00B879A3">
        <w:t>a vahelaoplatsi ja s</w:t>
      </w:r>
      <w:r w:rsidR="002274B6" w:rsidRPr="00B879A3">
        <w:t>aaja juurde;</w:t>
      </w:r>
    </w:p>
    <w:p w14:paraId="54F6F2AA" w14:textId="70F5F357" w:rsidR="002274B6" w:rsidRPr="00B879A3" w:rsidRDefault="00EF665B" w:rsidP="003E147F">
      <w:pPr>
        <w:numPr>
          <w:ilvl w:val="1"/>
          <w:numId w:val="3"/>
        </w:numPr>
        <w:tabs>
          <w:tab w:val="num" w:pos="720"/>
        </w:tabs>
        <w:ind w:left="720" w:hanging="720"/>
        <w:jc w:val="both"/>
        <w:outlineLvl w:val="0"/>
      </w:pPr>
      <w:r w:rsidRPr="00B879A3">
        <w:t>järgida saatja poolt etteantud veotellimuste järjekorda;</w:t>
      </w:r>
      <w:r w:rsidR="002274B6" w:rsidRPr="00B879A3">
        <w:t xml:space="preserve"> </w:t>
      </w:r>
    </w:p>
    <w:p w14:paraId="20C834C3" w14:textId="77777777" w:rsidR="002C6D4F" w:rsidRPr="00B879A3" w:rsidRDefault="002C6D4F" w:rsidP="003E147F">
      <w:pPr>
        <w:numPr>
          <w:ilvl w:val="1"/>
          <w:numId w:val="3"/>
        </w:numPr>
        <w:tabs>
          <w:tab w:val="num" w:pos="720"/>
        </w:tabs>
        <w:ind w:left="720" w:hanging="720"/>
        <w:jc w:val="both"/>
        <w:outlineLvl w:val="0"/>
      </w:pPr>
      <w:r w:rsidRPr="00B879A3">
        <w:t>luba</w:t>
      </w:r>
      <w:r w:rsidR="00EB6152" w:rsidRPr="00B879A3">
        <w:t>d</w:t>
      </w:r>
      <w:r w:rsidR="006B38AE" w:rsidRPr="00B879A3">
        <w:t>a kasutada oma tehnikat k</w:t>
      </w:r>
      <w:r w:rsidRPr="00B879A3">
        <w:t xml:space="preserve">ontrollmõõtmisel; </w:t>
      </w:r>
    </w:p>
    <w:p w14:paraId="3B9CCE85" w14:textId="77777777" w:rsidR="00B55A03" w:rsidRPr="00B879A3" w:rsidRDefault="006B38AE" w:rsidP="003E147F">
      <w:pPr>
        <w:numPr>
          <w:ilvl w:val="1"/>
          <w:numId w:val="3"/>
        </w:numPr>
        <w:tabs>
          <w:tab w:val="num" w:pos="720"/>
        </w:tabs>
        <w:ind w:left="720" w:hanging="720"/>
        <w:jc w:val="both"/>
        <w:outlineLvl w:val="0"/>
      </w:pPr>
      <w:r w:rsidRPr="00B879A3">
        <w:t xml:space="preserve">tutvustada oma töötajatele </w:t>
      </w:r>
      <w:r w:rsidR="002D6F1C" w:rsidRPr="00B879A3">
        <w:t>saatja</w:t>
      </w:r>
      <w:r w:rsidR="00EB6152" w:rsidRPr="00B879A3">
        <w:t xml:space="preserve"> poolt kehtestatud keskkonna</w:t>
      </w:r>
      <w:r w:rsidR="00EB6152" w:rsidRPr="00B879A3">
        <w:softHyphen/>
        <w:t>alaseid käitumisjuhiseid ja keskkonna</w:t>
      </w:r>
      <w:r w:rsidR="00EB6152" w:rsidRPr="00B879A3">
        <w:softHyphen/>
        <w:t>nõudeid</w:t>
      </w:r>
      <w:r w:rsidR="00CF3E0A" w:rsidRPr="00B879A3">
        <w:t xml:space="preserve"> ning nendest kinni pidada</w:t>
      </w:r>
      <w:r w:rsidR="00B55A03" w:rsidRPr="00B879A3">
        <w:t xml:space="preserve">; </w:t>
      </w:r>
    </w:p>
    <w:p w14:paraId="09AB8835" w14:textId="77777777" w:rsidR="009342B2" w:rsidRPr="00B879A3" w:rsidRDefault="009342B2" w:rsidP="003E147F">
      <w:pPr>
        <w:numPr>
          <w:ilvl w:val="1"/>
          <w:numId w:val="3"/>
        </w:numPr>
        <w:tabs>
          <w:tab w:val="num" w:pos="720"/>
        </w:tabs>
        <w:ind w:left="720" w:hanging="720"/>
        <w:jc w:val="both"/>
        <w:outlineLvl w:val="0"/>
      </w:pPr>
      <w:r w:rsidRPr="00B879A3">
        <w:t xml:space="preserve">tagada, et töötajad osaleksid </w:t>
      </w:r>
      <w:r w:rsidR="002D6F1C" w:rsidRPr="00B879A3">
        <w:t>saatja</w:t>
      </w:r>
      <w:r w:rsidRPr="00B879A3">
        <w:t xml:space="preserve"> poolt korraldatud koolitustel;</w:t>
      </w:r>
    </w:p>
    <w:p w14:paraId="1494FC19" w14:textId="77777777" w:rsidR="00E87C08" w:rsidRPr="00B879A3" w:rsidRDefault="00EB6152" w:rsidP="003E147F">
      <w:pPr>
        <w:numPr>
          <w:ilvl w:val="1"/>
          <w:numId w:val="3"/>
        </w:numPr>
        <w:tabs>
          <w:tab w:val="num" w:pos="720"/>
        </w:tabs>
        <w:ind w:left="720" w:hanging="720"/>
        <w:jc w:val="both"/>
        <w:outlineLvl w:val="0"/>
      </w:pPr>
      <w:r w:rsidRPr="00B879A3">
        <w:t>järgi</w:t>
      </w:r>
      <w:r w:rsidR="00CF3E0A" w:rsidRPr="00B879A3">
        <w:t>d</w:t>
      </w:r>
      <w:r w:rsidR="006B38AE" w:rsidRPr="00B879A3">
        <w:t>a l</w:t>
      </w:r>
      <w:r w:rsidRPr="00B879A3">
        <w:t>epingu täitmisel metsaseaduse, päästeseaduse ning töötervishoiu ja tööohutuse seaduse ja teisi vedusid puudutavaid seadusi ning nende alusel antud õigusaktide nõudeid ja teha kõik endast olenev, et vältida metsa tervisliku seisundi ja ümbritseva keskkonna seisundi halvenemist</w:t>
      </w:r>
      <w:r w:rsidR="00E87C08" w:rsidRPr="00B879A3">
        <w:t xml:space="preserve">; </w:t>
      </w:r>
    </w:p>
    <w:p w14:paraId="32981051" w14:textId="77777777" w:rsidR="00E87C08" w:rsidRPr="00B879A3" w:rsidRDefault="00EB6152" w:rsidP="003E147F">
      <w:pPr>
        <w:numPr>
          <w:ilvl w:val="1"/>
          <w:numId w:val="3"/>
        </w:numPr>
        <w:tabs>
          <w:tab w:val="num" w:pos="720"/>
        </w:tabs>
        <w:ind w:left="720" w:hanging="720"/>
        <w:jc w:val="both"/>
        <w:outlineLvl w:val="0"/>
      </w:pPr>
      <w:r w:rsidRPr="00B879A3">
        <w:t xml:space="preserve">kaitsta ja hoida metsa ning </w:t>
      </w:r>
      <w:r w:rsidRPr="00B879A3">
        <w:rPr>
          <w:snapToGrid w:val="0"/>
        </w:rPr>
        <w:t>täita metsades tuleohutuse nõudeid ning tulekahju puhkemisel informeerida kohese</w:t>
      </w:r>
      <w:r w:rsidR="006B38AE" w:rsidRPr="00B879A3">
        <w:rPr>
          <w:snapToGrid w:val="0"/>
        </w:rPr>
        <w:t>lt Päästeameti häirekeskust ja l</w:t>
      </w:r>
      <w:r w:rsidRPr="00B879A3">
        <w:rPr>
          <w:snapToGrid w:val="0"/>
        </w:rPr>
        <w:t>ogistikut</w:t>
      </w:r>
      <w:r w:rsidR="00E87C08" w:rsidRPr="00B879A3">
        <w:rPr>
          <w:snapToGrid w:val="0"/>
        </w:rPr>
        <w:t xml:space="preserve">; </w:t>
      </w:r>
    </w:p>
    <w:p w14:paraId="0EB6C6F9" w14:textId="77777777" w:rsidR="00E87C08" w:rsidRPr="00B879A3" w:rsidRDefault="00E87C08" w:rsidP="003E147F">
      <w:pPr>
        <w:numPr>
          <w:ilvl w:val="1"/>
          <w:numId w:val="3"/>
        </w:numPr>
        <w:tabs>
          <w:tab w:val="num" w:pos="720"/>
        </w:tabs>
        <w:ind w:left="720" w:hanging="720"/>
        <w:jc w:val="both"/>
        <w:outlineLvl w:val="0"/>
      </w:pPr>
      <w:r w:rsidRPr="00B879A3">
        <w:t>vastuta</w:t>
      </w:r>
      <w:r w:rsidR="00EB6152" w:rsidRPr="00B879A3">
        <w:t>d</w:t>
      </w:r>
      <w:r w:rsidRPr="00B879A3">
        <w:t xml:space="preserve">a </w:t>
      </w:r>
      <w:r w:rsidR="006B38AE" w:rsidRPr="00B879A3">
        <w:t>l</w:t>
      </w:r>
      <w:r w:rsidR="00A178D2" w:rsidRPr="00B879A3">
        <w:t xml:space="preserve">epingu täitmisel </w:t>
      </w:r>
      <w:r w:rsidRPr="00B879A3">
        <w:t xml:space="preserve">tööohutuse eest; </w:t>
      </w:r>
    </w:p>
    <w:p w14:paraId="14FC063E" w14:textId="77777777" w:rsidR="00E87C08" w:rsidRPr="00B879A3" w:rsidRDefault="00A178D2" w:rsidP="003E147F">
      <w:pPr>
        <w:numPr>
          <w:ilvl w:val="1"/>
          <w:numId w:val="3"/>
        </w:numPr>
        <w:tabs>
          <w:tab w:val="num" w:pos="720"/>
        </w:tabs>
        <w:ind w:left="720" w:hanging="720"/>
        <w:jc w:val="both"/>
        <w:outlineLvl w:val="0"/>
      </w:pPr>
      <w:r w:rsidRPr="00B879A3">
        <w:t>mi</w:t>
      </w:r>
      <w:r w:rsidR="006B38AE" w:rsidRPr="00B879A3">
        <w:rPr>
          <w:snapToGrid w:val="0"/>
        </w:rPr>
        <w:t>tte anda üle l</w:t>
      </w:r>
      <w:r w:rsidRPr="00B879A3">
        <w:rPr>
          <w:snapToGrid w:val="0"/>
        </w:rPr>
        <w:t>epingu alusel saadud õigusi ja kohustusi kolmandale isikule (</w:t>
      </w:r>
      <w:r w:rsidR="00DA7E16" w:rsidRPr="00B879A3">
        <w:rPr>
          <w:snapToGrid w:val="0"/>
        </w:rPr>
        <w:t>a</w:t>
      </w:r>
      <w:r w:rsidRPr="00B879A3">
        <w:rPr>
          <w:snapToGrid w:val="0"/>
        </w:rPr>
        <w:t>ll</w:t>
      </w:r>
      <w:r w:rsidR="00264C85" w:rsidRPr="00B879A3">
        <w:rPr>
          <w:snapToGrid w:val="0"/>
        </w:rPr>
        <w:t>vedaja</w:t>
      </w:r>
      <w:r w:rsidRPr="00B879A3">
        <w:rPr>
          <w:snapToGrid w:val="0"/>
        </w:rPr>
        <w:t>le</w:t>
      </w:r>
      <w:r w:rsidR="006B38AE" w:rsidRPr="00B879A3">
        <w:rPr>
          <w:snapToGrid w:val="0"/>
        </w:rPr>
        <w:t xml:space="preserve"> ehk tegelikule </w:t>
      </w:r>
      <w:r w:rsidR="00264C85" w:rsidRPr="00B879A3">
        <w:rPr>
          <w:snapToGrid w:val="0"/>
        </w:rPr>
        <w:t>vedaja</w:t>
      </w:r>
      <w:r w:rsidR="006B38AE" w:rsidRPr="00B879A3">
        <w:rPr>
          <w:snapToGrid w:val="0"/>
        </w:rPr>
        <w:t xml:space="preserve">le) ilma </w:t>
      </w:r>
      <w:r w:rsidR="002D6F1C" w:rsidRPr="00B879A3">
        <w:rPr>
          <w:snapToGrid w:val="0"/>
        </w:rPr>
        <w:t>saatja</w:t>
      </w:r>
      <w:r w:rsidRPr="00B879A3">
        <w:rPr>
          <w:snapToGrid w:val="0"/>
        </w:rPr>
        <w:t xml:space="preserve"> nõusolekuta</w:t>
      </w:r>
      <w:r w:rsidR="005D6578" w:rsidRPr="00B879A3">
        <w:rPr>
          <w:snapToGrid w:val="0"/>
        </w:rPr>
        <w:t>.</w:t>
      </w:r>
      <w:r w:rsidR="005D6578" w:rsidRPr="00B879A3">
        <w:t xml:space="preserve"> Saatja lubab allvedu järgnevatel juhtudel:</w:t>
      </w:r>
    </w:p>
    <w:p w14:paraId="23882C73" w14:textId="03FB48D2" w:rsidR="002E6372" w:rsidRPr="00B879A3" w:rsidRDefault="002E6372" w:rsidP="005D3C2C">
      <w:pPr>
        <w:jc w:val="both"/>
        <w:rPr>
          <w:color w:val="000000" w:themeColor="text1"/>
          <w:sz w:val="22"/>
          <w:szCs w:val="22"/>
        </w:rPr>
      </w:pPr>
      <w:r w:rsidRPr="00B879A3">
        <w:rPr>
          <w:color w:val="000000" w:themeColor="text1"/>
        </w:rPr>
        <w:t>10.</w:t>
      </w:r>
      <w:r w:rsidR="002E62A5" w:rsidRPr="00B879A3">
        <w:rPr>
          <w:color w:val="000000" w:themeColor="text1"/>
        </w:rPr>
        <w:t>51</w:t>
      </w:r>
      <w:r w:rsidRPr="00B879A3">
        <w:rPr>
          <w:color w:val="000000" w:themeColor="text1"/>
        </w:rPr>
        <w:t>.1. kui allvedaja on isik, kelle vahenditele on vedaja tuginenud hankemenetluses oma kvalifikatsiooni tõendamisel, või;  </w:t>
      </w:r>
    </w:p>
    <w:p w14:paraId="3A1E0CE6" w14:textId="5A2552F0" w:rsidR="002E6372" w:rsidRPr="00B879A3" w:rsidRDefault="002E6372" w:rsidP="00FA2F06">
      <w:pPr>
        <w:jc w:val="both"/>
        <w:rPr>
          <w:color w:val="000000" w:themeColor="text1"/>
        </w:rPr>
      </w:pPr>
      <w:r w:rsidRPr="00B879A3">
        <w:rPr>
          <w:color w:val="000000" w:themeColor="text1"/>
        </w:rPr>
        <w:lastRenderedPageBreak/>
        <w:t>10.</w:t>
      </w:r>
      <w:r w:rsidR="002E62A5" w:rsidRPr="00B879A3">
        <w:rPr>
          <w:color w:val="000000" w:themeColor="text1"/>
        </w:rPr>
        <w:t>51</w:t>
      </w:r>
      <w:r w:rsidRPr="00B879A3">
        <w:rPr>
          <w:color w:val="000000" w:themeColor="text1"/>
        </w:rPr>
        <w:t>.2. kui vedaja ei ole  metsaveoauto või haagise tehnilisest rikkest tingituna võimeline täitma lepingu kohustusi, või;</w:t>
      </w:r>
    </w:p>
    <w:p w14:paraId="2DE19438" w14:textId="64EBB94C" w:rsidR="002E6372" w:rsidRPr="00B879A3" w:rsidRDefault="002E6372" w:rsidP="000F1BDE">
      <w:pPr>
        <w:jc w:val="both"/>
      </w:pPr>
      <w:r w:rsidRPr="00B879A3">
        <w:rPr>
          <w:color w:val="000000" w:themeColor="text1"/>
        </w:rPr>
        <w:t>10.</w:t>
      </w:r>
      <w:r w:rsidR="002E62A5" w:rsidRPr="00B879A3">
        <w:rPr>
          <w:color w:val="000000" w:themeColor="text1"/>
        </w:rPr>
        <w:t>51</w:t>
      </w:r>
      <w:r w:rsidRPr="00B879A3">
        <w:rPr>
          <w:color w:val="000000" w:themeColor="text1"/>
        </w:rPr>
        <w:t>.3. kui vedaja ei ole veokijuhi haigestumisest tingituna võimeline täi</w:t>
      </w:r>
      <w:r w:rsidR="00A02589" w:rsidRPr="00B879A3">
        <w:rPr>
          <w:color w:val="000000" w:themeColor="text1"/>
        </w:rPr>
        <w:t>t</w:t>
      </w:r>
      <w:r w:rsidRPr="00B879A3">
        <w:rPr>
          <w:color w:val="000000" w:themeColor="text1"/>
        </w:rPr>
        <w:t>ma lepingu kohustusi.</w:t>
      </w:r>
    </w:p>
    <w:p w14:paraId="41FFF8D1" w14:textId="77777777" w:rsidR="00E87C08" w:rsidRPr="00B879A3" w:rsidRDefault="006B38AE" w:rsidP="003E147F">
      <w:pPr>
        <w:numPr>
          <w:ilvl w:val="1"/>
          <w:numId w:val="3"/>
        </w:numPr>
        <w:tabs>
          <w:tab w:val="num" w:pos="720"/>
        </w:tabs>
        <w:ind w:left="720" w:hanging="720"/>
        <w:jc w:val="both"/>
        <w:outlineLvl w:val="0"/>
      </w:pPr>
      <w:r w:rsidRPr="00B879A3">
        <w:t xml:space="preserve">võtta tarvitusele kõik abinõud </w:t>
      </w:r>
      <w:r w:rsidR="002D6F1C" w:rsidRPr="00B879A3">
        <w:t>saatja</w:t>
      </w:r>
      <w:r w:rsidRPr="00B879A3">
        <w:t xml:space="preserve"> poolt temale usaldatud m</w:t>
      </w:r>
      <w:r w:rsidR="00A178D2" w:rsidRPr="00B879A3">
        <w:t>etsamaterjali varguste vältimiseks</w:t>
      </w:r>
      <w:r w:rsidR="00E87C08" w:rsidRPr="00B879A3">
        <w:t xml:space="preserve">; </w:t>
      </w:r>
    </w:p>
    <w:p w14:paraId="13F946EA" w14:textId="77777777" w:rsidR="00E87C08" w:rsidRPr="00B879A3" w:rsidRDefault="00A178D2" w:rsidP="003E147F">
      <w:pPr>
        <w:numPr>
          <w:ilvl w:val="1"/>
          <w:numId w:val="3"/>
        </w:numPr>
        <w:tabs>
          <w:tab w:val="num" w:pos="720"/>
        </w:tabs>
        <w:ind w:left="720" w:hanging="720"/>
        <w:jc w:val="both"/>
        <w:outlineLvl w:val="0"/>
      </w:pPr>
      <w:r w:rsidRPr="00B879A3">
        <w:t xml:space="preserve">kanda vastutust igasuguse </w:t>
      </w:r>
      <w:r w:rsidR="006B38AE" w:rsidRPr="00B879A3">
        <w:t>hooletuse eest, mis toob kaasa m</w:t>
      </w:r>
      <w:r w:rsidRPr="00B879A3">
        <w:t xml:space="preserve">etsamaterjali kaotsimineku või kahjustamise, nimetatud kohustus laieneb </w:t>
      </w:r>
      <w:r w:rsidR="00264C85" w:rsidRPr="00B879A3">
        <w:t>vedaja</w:t>
      </w:r>
      <w:r w:rsidR="006B38AE" w:rsidRPr="00B879A3">
        <w:t>le kuni metsamaterjali üleandmiseni s</w:t>
      </w:r>
      <w:r w:rsidRPr="00B879A3">
        <w:t>aajale</w:t>
      </w:r>
      <w:r w:rsidR="00E87C08" w:rsidRPr="00B879A3">
        <w:t xml:space="preserve">; </w:t>
      </w:r>
    </w:p>
    <w:p w14:paraId="5D224271" w14:textId="77777777" w:rsidR="00E87C08" w:rsidRPr="00B879A3" w:rsidRDefault="00A178D2" w:rsidP="003E147F">
      <w:pPr>
        <w:numPr>
          <w:ilvl w:val="1"/>
          <w:numId w:val="3"/>
        </w:numPr>
        <w:tabs>
          <w:tab w:val="num" w:pos="720"/>
        </w:tabs>
        <w:ind w:left="720" w:hanging="720"/>
        <w:jc w:val="both"/>
        <w:outlineLvl w:val="0"/>
      </w:pPr>
      <w:r w:rsidRPr="00B879A3">
        <w:rPr>
          <w:snapToGrid w:val="0"/>
        </w:rPr>
        <w:t xml:space="preserve">parandada </w:t>
      </w:r>
      <w:r w:rsidR="006B38AE" w:rsidRPr="00B879A3">
        <w:t>omal kulul m</w:t>
      </w:r>
      <w:r w:rsidRPr="00B879A3">
        <w:rPr>
          <w:snapToGrid w:val="0"/>
        </w:rPr>
        <w:t>etsamaterjali vedamisel kahjustatud teed, truub</w:t>
      </w:r>
      <w:r w:rsidR="006B38AE" w:rsidRPr="00B879A3">
        <w:rPr>
          <w:snapToGrid w:val="0"/>
        </w:rPr>
        <w:t xml:space="preserve">id, sillad ja teised rajatised </w:t>
      </w:r>
      <w:r w:rsidR="002D6F1C" w:rsidRPr="00B879A3">
        <w:rPr>
          <w:snapToGrid w:val="0"/>
        </w:rPr>
        <w:t>saatja</w:t>
      </w:r>
      <w:r w:rsidRPr="00B879A3">
        <w:rPr>
          <w:snapToGrid w:val="0"/>
        </w:rPr>
        <w:t xml:space="preserve"> poolt koostatud nõude </w:t>
      </w:r>
      <w:r w:rsidRPr="00B879A3">
        <w:t>alusel,</w:t>
      </w:r>
      <w:r w:rsidR="006B38AE" w:rsidRPr="00B879A3">
        <w:t xml:space="preserve"> kui nende kahjustamine toimus </w:t>
      </w:r>
      <w:r w:rsidR="00264C85" w:rsidRPr="00B879A3">
        <w:t>vedaja</w:t>
      </w:r>
      <w:r w:rsidRPr="00B879A3">
        <w:t xml:space="preserve"> otsesel süül</w:t>
      </w:r>
      <w:r w:rsidR="00E87C08" w:rsidRPr="00B879A3">
        <w:t xml:space="preserve">; </w:t>
      </w:r>
    </w:p>
    <w:p w14:paraId="065BD52D" w14:textId="77777777" w:rsidR="00E87C08" w:rsidRPr="00B879A3" w:rsidRDefault="006B38AE" w:rsidP="003E147F">
      <w:pPr>
        <w:numPr>
          <w:ilvl w:val="1"/>
          <w:numId w:val="3"/>
        </w:numPr>
        <w:tabs>
          <w:tab w:val="num" w:pos="720"/>
        </w:tabs>
        <w:ind w:left="720" w:hanging="720"/>
        <w:jc w:val="both"/>
        <w:outlineLvl w:val="0"/>
      </w:pPr>
      <w:r w:rsidRPr="00B879A3">
        <w:t xml:space="preserve">peale laadida metsamaterjali kõikidel </w:t>
      </w:r>
      <w:r w:rsidR="002D6F1C" w:rsidRPr="00B879A3">
        <w:t>saatja</w:t>
      </w:r>
      <w:r w:rsidR="00A178D2" w:rsidRPr="00B879A3">
        <w:t xml:space="preserve"> poolt määra</w:t>
      </w:r>
      <w:r w:rsidRPr="00B879A3">
        <w:t xml:space="preserve">tud vahelaoplatsidel ja vedada metsamaterjali kõikidesse </w:t>
      </w:r>
      <w:r w:rsidR="002D6F1C" w:rsidRPr="00B879A3">
        <w:t>saatja</w:t>
      </w:r>
      <w:r w:rsidR="00A178D2" w:rsidRPr="00B879A3">
        <w:t xml:space="preserve"> poolt määratud Euroopa Liidus asuvatesse sihtkohtadesse</w:t>
      </w:r>
      <w:r w:rsidR="00E87C08" w:rsidRPr="00B879A3">
        <w:t xml:space="preserve">; </w:t>
      </w:r>
    </w:p>
    <w:p w14:paraId="0C0DD6F3" w14:textId="77777777" w:rsidR="0053604F" w:rsidRPr="00B879A3" w:rsidRDefault="0053604F" w:rsidP="003E147F">
      <w:pPr>
        <w:numPr>
          <w:ilvl w:val="1"/>
          <w:numId w:val="3"/>
        </w:numPr>
        <w:tabs>
          <w:tab w:val="num" w:pos="720"/>
        </w:tabs>
        <w:ind w:left="720" w:hanging="720"/>
        <w:jc w:val="both"/>
        <w:outlineLvl w:val="0"/>
      </w:pPr>
      <w:r w:rsidRPr="00B879A3">
        <w:t xml:space="preserve">varustada autorong riist- ja tarkvaraga, millega saab määrata autorongi tegelikku massi; </w:t>
      </w:r>
    </w:p>
    <w:p w14:paraId="09FBD337" w14:textId="77777777" w:rsidR="00A178D2" w:rsidRPr="00B879A3" w:rsidRDefault="006B38AE" w:rsidP="003E147F">
      <w:pPr>
        <w:numPr>
          <w:ilvl w:val="1"/>
          <w:numId w:val="3"/>
        </w:numPr>
        <w:tabs>
          <w:tab w:val="num" w:pos="720"/>
        </w:tabs>
        <w:ind w:left="720" w:hanging="720"/>
        <w:jc w:val="both"/>
        <w:outlineLvl w:val="0"/>
      </w:pPr>
      <w:r w:rsidRPr="00B879A3">
        <w:t xml:space="preserve">vedada </w:t>
      </w:r>
      <w:r w:rsidR="008069A4" w:rsidRPr="00B879A3">
        <w:t xml:space="preserve">lepingu ajal metsaveokitega mille heitenorm </w:t>
      </w:r>
      <w:r w:rsidR="004D55CE" w:rsidRPr="00B879A3">
        <w:t xml:space="preserve">vastab </w:t>
      </w:r>
      <w:r w:rsidR="008069A4" w:rsidRPr="00B879A3">
        <w:t>vähemalt EURO VI nõuetele</w:t>
      </w:r>
      <w:r w:rsidR="00630B57" w:rsidRPr="00B879A3">
        <w:t>;</w:t>
      </w:r>
      <w:r w:rsidR="00A178D2" w:rsidRPr="00B879A3">
        <w:t xml:space="preserve"> </w:t>
      </w:r>
    </w:p>
    <w:p w14:paraId="1CE29B88" w14:textId="77777777" w:rsidR="00E87C08" w:rsidRPr="00B879A3" w:rsidRDefault="006B38AE" w:rsidP="003E147F">
      <w:pPr>
        <w:numPr>
          <w:ilvl w:val="1"/>
          <w:numId w:val="3"/>
        </w:numPr>
        <w:tabs>
          <w:tab w:val="num" w:pos="720"/>
        </w:tabs>
        <w:ind w:left="720" w:hanging="720"/>
        <w:jc w:val="both"/>
        <w:outlineLvl w:val="0"/>
      </w:pPr>
      <w:r w:rsidRPr="00B879A3">
        <w:t>võtta l</w:t>
      </w:r>
      <w:r w:rsidR="00C835EA" w:rsidRPr="00B879A3">
        <w:t xml:space="preserve">epingu täitmist takistavate asjaolude ilmnemisel koheselt ühendust </w:t>
      </w:r>
      <w:r w:rsidRPr="00B879A3">
        <w:t>veotellimuse esitanud l</w:t>
      </w:r>
      <w:r w:rsidR="00C835EA" w:rsidRPr="00B879A3">
        <w:t xml:space="preserve">ogistikuga või vajadusel </w:t>
      </w:r>
      <w:r w:rsidRPr="00B879A3">
        <w:t>t</w:t>
      </w:r>
      <w:r w:rsidR="004112B7" w:rsidRPr="00B879A3">
        <w:t>arne</w:t>
      </w:r>
      <w:r w:rsidR="00C835EA" w:rsidRPr="00B879A3">
        <w:t>juhiga</w:t>
      </w:r>
      <w:r w:rsidR="00B55A03" w:rsidRPr="00B879A3">
        <w:t>;</w:t>
      </w:r>
    </w:p>
    <w:p w14:paraId="3C756CE0" w14:textId="77777777" w:rsidR="00263F84" w:rsidRPr="00B879A3" w:rsidRDefault="00CE299D" w:rsidP="003E147F">
      <w:pPr>
        <w:numPr>
          <w:ilvl w:val="1"/>
          <w:numId w:val="3"/>
        </w:numPr>
        <w:tabs>
          <w:tab w:val="num" w:pos="720"/>
        </w:tabs>
        <w:ind w:left="720" w:hanging="720"/>
        <w:jc w:val="both"/>
        <w:outlineLvl w:val="0"/>
      </w:pPr>
      <w:r w:rsidRPr="00B879A3">
        <w:t xml:space="preserve">esitada oma lepingujärgsete </w:t>
      </w:r>
      <w:r w:rsidR="006B38AE" w:rsidRPr="00B879A3">
        <w:t xml:space="preserve">kohustuste täitmise tagamiseks </w:t>
      </w:r>
      <w:r w:rsidR="002D6F1C" w:rsidRPr="00B879A3">
        <w:t>saatja</w:t>
      </w:r>
      <w:r w:rsidRPr="00B879A3">
        <w:t>le viivitamatult peale käesoleva veolepingu sõlmimist, kuid enne tööde alustamist võlaõigusseaduse §</w:t>
      </w:r>
      <w:r w:rsidR="006B38AE" w:rsidRPr="00B879A3">
        <w:t>-</w:t>
      </w:r>
      <w:r w:rsidRPr="00B879A3">
        <w:t xml:space="preserve">le 155 vastava </w:t>
      </w:r>
      <w:r w:rsidR="006B38AE" w:rsidRPr="00B879A3">
        <w:t xml:space="preserve">tingimusteta, tagasivõtmatu ja </w:t>
      </w:r>
      <w:r w:rsidR="002D6F1C" w:rsidRPr="00B879A3">
        <w:t>saatja</w:t>
      </w:r>
      <w:r w:rsidRPr="00B879A3">
        <w:t xml:space="preserve"> esimesel nõudmisel sissenõutava pangagarantii </w:t>
      </w:r>
      <w:r w:rsidR="004F4318" w:rsidRPr="00B879A3">
        <w:fldChar w:fldCharType="begin"/>
      </w:r>
      <w:r w:rsidR="004F4318" w:rsidRPr="00B879A3">
        <w:instrText xml:space="preserve"> MACROBUTTON  AcceptAllChangesInDoc [Sisesta summa] </w:instrText>
      </w:r>
      <w:r w:rsidR="004F4318" w:rsidRPr="00B879A3">
        <w:fldChar w:fldCharType="end"/>
      </w:r>
      <w:r w:rsidR="004F4318" w:rsidRPr="00B879A3">
        <w:t xml:space="preserve"> (</w:t>
      </w:r>
      <w:r w:rsidR="004F4318" w:rsidRPr="00B879A3">
        <w:rPr>
          <w:rFonts w:eastAsia="Calibri"/>
        </w:rPr>
        <w:fldChar w:fldCharType="begin"/>
      </w:r>
      <w:r w:rsidR="004F4318" w:rsidRPr="00B879A3">
        <w:rPr>
          <w:rFonts w:eastAsia="Calibri"/>
        </w:rPr>
        <w:instrText xml:space="preserve"> MACROBUTTON  AcceptAllChangesInDoc [Sisesta summa sõnadega]) </w:instrText>
      </w:r>
      <w:r w:rsidR="004F4318" w:rsidRPr="00B879A3">
        <w:rPr>
          <w:rFonts w:eastAsia="Calibri"/>
        </w:rPr>
        <w:fldChar w:fldCharType="end"/>
      </w:r>
      <w:r w:rsidR="004F4318" w:rsidRPr="00B879A3">
        <w:rPr>
          <w:rFonts w:eastAsia="Calibri"/>
        </w:rPr>
        <w:t xml:space="preserve">euro </w:t>
      </w:r>
      <w:r w:rsidRPr="00B879A3">
        <w:t xml:space="preserve">suuruses summas või deponeerida tagatise summa ulatuses summa </w:t>
      </w:r>
      <w:r w:rsidR="004D55CE" w:rsidRPr="00B879A3">
        <w:t xml:space="preserve">saatja </w:t>
      </w:r>
      <w:r w:rsidRPr="00B879A3">
        <w:t>pangakontole. Garantiikiri tuleb esitada või tagatise summa deponeerida ühes osas kehtivusega kogu lepingu kehtivusajaks</w:t>
      </w:r>
      <w:r w:rsidR="00595C22" w:rsidRPr="00B879A3">
        <w:t xml:space="preserve">. </w:t>
      </w:r>
      <w:r w:rsidR="00A43EB8" w:rsidRPr="00B879A3">
        <w:t xml:space="preserve"> </w:t>
      </w:r>
    </w:p>
    <w:p w14:paraId="7FDE9740" w14:textId="77777777" w:rsidR="00B204D2" w:rsidRPr="00B879A3" w:rsidRDefault="00B204D2" w:rsidP="003E147F">
      <w:pPr>
        <w:pStyle w:val="ListParagraph"/>
        <w:numPr>
          <w:ilvl w:val="1"/>
          <w:numId w:val="3"/>
        </w:numPr>
        <w:tabs>
          <w:tab w:val="num" w:pos="709"/>
        </w:tabs>
        <w:ind w:left="846" w:hanging="846"/>
        <w:jc w:val="both"/>
        <w:outlineLvl w:val="0"/>
      </w:pPr>
      <w:r w:rsidRPr="00B879A3">
        <w:t>paigaldada androidi põhisesse riistvarasse kohustuslikuks kasutamiseks ette nähtud rakendused:</w:t>
      </w:r>
    </w:p>
    <w:p w14:paraId="195D7634" w14:textId="77777777" w:rsidR="00B204D2" w:rsidRPr="00B879A3" w:rsidRDefault="00B204D2" w:rsidP="003E147F">
      <w:pPr>
        <w:pStyle w:val="ListParagraph"/>
        <w:numPr>
          <w:ilvl w:val="2"/>
          <w:numId w:val="3"/>
        </w:numPr>
        <w:ind w:hanging="1014"/>
        <w:jc w:val="both"/>
        <w:outlineLvl w:val="0"/>
      </w:pPr>
      <w:r w:rsidRPr="00B879A3">
        <w:t xml:space="preserve">Ümarpuidu autojuhi </w:t>
      </w:r>
      <w:r w:rsidR="00975A9C" w:rsidRPr="00B879A3">
        <w:t>rakendus „Timber</w:t>
      </w:r>
      <w:r w:rsidR="00CA7AAC" w:rsidRPr="00B879A3">
        <w:t>D</w:t>
      </w:r>
      <w:r w:rsidR="00975A9C" w:rsidRPr="00B879A3">
        <w:t xml:space="preserve">river“, mille saab alla laadida lingilt: </w:t>
      </w:r>
      <w:hyperlink r:id="rId12" w:history="1">
        <w:r w:rsidR="00975A9C" w:rsidRPr="00B879A3">
          <w:rPr>
            <w:rStyle w:val="Hyperlink"/>
          </w:rPr>
          <w:t>http://rmkapps.rmk.ee/ad/download/ee.rmk.tdriver</w:t>
        </w:r>
      </w:hyperlink>
      <w:r w:rsidR="00975A9C" w:rsidRPr="00B879A3">
        <w:t xml:space="preserve">  </w:t>
      </w:r>
    </w:p>
    <w:p w14:paraId="318C576C" w14:textId="77777777" w:rsidR="00B204D2" w:rsidRPr="00B879A3" w:rsidRDefault="00B204D2" w:rsidP="00183286">
      <w:pPr>
        <w:pStyle w:val="ListParagraph"/>
        <w:numPr>
          <w:ilvl w:val="2"/>
          <w:numId w:val="3"/>
        </w:numPr>
        <w:ind w:left="851" w:hanging="993"/>
        <w:jc w:val="both"/>
        <w:outlineLvl w:val="0"/>
      </w:pPr>
      <w:r w:rsidRPr="00B879A3">
        <w:t xml:space="preserve">RMK juhendmaterjalid </w:t>
      </w:r>
      <w:r w:rsidR="00264C85" w:rsidRPr="00B879A3">
        <w:t>vedaja</w:t>
      </w:r>
      <w:r w:rsidRPr="00B879A3">
        <w:t xml:space="preserve">le „Dokumendid metsa kaasa“ (DMK), mille saab alla laadida lingilt: </w:t>
      </w:r>
      <w:hyperlink r:id="rId13" w:history="1">
        <w:r w:rsidRPr="00B879A3">
          <w:rPr>
            <w:rStyle w:val="Hyperlink"/>
          </w:rPr>
          <w:t>http://rmkapps.rmk.ee/ad/download/ee.rmk.android.manuals</w:t>
        </w:r>
      </w:hyperlink>
      <w:r w:rsidRPr="00B879A3">
        <w:rPr>
          <w:rStyle w:val="Hyperlink"/>
        </w:rPr>
        <w:t>;</w:t>
      </w:r>
    </w:p>
    <w:p w14:paraId="70029C5A" w14:textId="77777777" w:rsidR="00975A9C" w:rsidRPr="00B879A3" w:rsidRDefault="00975A9C" w:rsidP="001575BB">
      <w:pPr>
        <w:pStyle w:val="ListParagraph"/>
        <w:numPr>
          <w:ilvl w:val="1"/>
          <w:numId w:val="3"/>
        </w:numPr>
        <w:ind w:left="846" w:hanging="846"/>
        <w:jc w:val="both"/>
        <w:outlineLvl w:val="0"/>
      </w:pPr>
      <w:r w:rsidRPr="00B879A3">
        <w:rPr>
          <w:bCs/>
        </w:rPr>
        <w:t xml:space="preserve">kinni pidada lepingu lisaks olevatest </w:t>
      </w:r>
      <w:r w:rsidR="002C53B7" w:rsidRPr="00B879A3">
        <w:rPr>
          <w:bCs/>
        </w:rPr>
        <w:t xml:space="preserve">juhistest, </w:t>
      </w:r>
      <w:r w:rsidRPr="00B879A3">
        <w:rPr>
          <w:bCs/>
        </w:rPr>
        <w:t xml:space="preserve">juhenditest ja nõuetest; </w:t>
      </w:r>
    </w:p>
    <w:p w14:paraId="2F352BE5" w14:textId="77777777" w:rsidR="00975A9C" w:rsidRPr="00B879A3" w:rsidRDefault="00904E4F" w:rsidP="003E147F">
      <w:pPr>
        <w:pStyle w:val="ListParagraph"/>
        <w:numPr>
          <w:ilvl w:val="1"/>
          <w:numId w:val="3"/>
        </w:numPr>
        <w:ind w:left="846" w:hanging="846"/>
        <w:jc w:val="both"/>
        <w:outlineLvl w:val="0"/>
      </w:pPr>
      <w:r w:rsidRPr="00B879A3">
        <w:t xml:space="preserve">pidada kinni ja </w:t>
      </w:r>
      <w:r w:rsidR="009952C6" w:rsidRPr="00B879A3">
        <w:t>tutvustada oma töötajatele lepingu lisaks oleva</w:t>
      </w:r>
      <w:r w:rsidRPr="00B879A3">
        <w:t>id</w:t>
      </w:r>
      <w:r w:rsidR="009952C6" w:rsidRPr="00B879A3">
        <w:t xml:space="preserve"> RMK juhend</w:t>
      </w:r>
      <w:r w:rsidRPr="00B879A3">
        <w:t>eid</w:t>
      </w:r>
      <w:r w:rsidR="009952C6" w:rsidRPr="00B879A3">
        <w:t xml:space="preserve"> ja nõuetest, töötervishoiu ja tööohutuse õigusakt</w:t>
      </w:r>
      <w:r w:rsidRPr="00B879A3">
        <w:t>e</w:t>
      </w:r>
      <w:r w:rsidR="009952C6" w:rsidRPr="00B879A3">
        <w:t>, puidu kvaliteedi ja markeerimise nõu</w:t>
      </w:r>
      <w:r w:rsidRPr="00B879A3">
        <w:t>deid</w:t>
      </w:r>
      <w:r w:rsidR="009952C6" w:rsidRPr="00B879A3">
        <w:t>, jms;</w:t>
      </w:r>
    </w:p>
    <w:p w14:paraId="25E1CC21" w14:textId="77777777" w:rsidR="009952C6" w:rsidRPr="00B879A3" w:rsidRDefault="009952C6" w:rsidP="003E147F">
      <w:pPr>
        <w:pStyle w:val="ListParagraph"/>
        <w:numPr>
          <w:ilvl w:val="1"/>
          <w:numId w:val="3"/>
        </w:numPr>
        <w:ind w:left="846" w:hanging="846"/>
        <w:jc w:val="both"/>
        <w:outlineLvl w:val="0"/>
      </w:pPr>
      <w:r w:rsidRPr="00B879A3">
        <w:t>tagada, et töötajad oleksid varustatud RMK isikukaitsevahendite nõuetele vastavate töökaitsevahenditega (turvariided ja muud isikukaitsevahendid) ning tagama nende instrueerimise töökaitse</w:t>
      </w:r>
      <w:r w:rsidRPr="00B879A3">
        <w:softHyphen/>
        <w:t>vahendite kasutamise ja tööohutusevõtete osas;</w:t>
      </w:r>
    </w:p>
    <w:p w14:paraId="6260E2F5" w14:textId="77777777" w:rsidR="009952C6" w:rsidRPr="00B879A3" w:rsidRDefault="009952C6" w:rsidP="003E147F">
      <w:pPr>
        <w:pStyle w:val="ListParagraph"/>
        <w:numPr>
          <w:ilvl w:val="1"/>
          <w:numId w:val="3"/>
        </w:numPr>
        <w:ind w:left="846" w:hanging="846"/>
        <w:jc w:val="both"/>
        <w:outlineLvl w:val="0"/>
      </w:pPr>
      <w:r w:rsidRPr="00B879A3">
        <w:t xml:space="preserve">saata kolme päeva jooksul </w:t>
      </w:r>
      <w:r w:rsidR="002D6F1C" w:rsidRPr="00B879A3">
        <w:t>saatja</w:t>
      </w:r>
      <w:r w:rsidRPr="00B879A3">
        <w:t xml:space="preserve">le e-posti teel teade oma töötajaga toimunud tööõnnetusest ning esitada tööõnnetuse kohta täiendavat informatsiooni </w:t>
      </w:r>
      <w:r w:rsidR="002D6F1C" w:rsidRPr="00B879A3">
        <w:t>saatja</w:t>
      </w:r>
      <w:r w:rsidRPr="00B879A3">
        <w:t>lt saadud teatise vormil, millel tuleb näidata järgmised andmed: tööõnnetuse toimumise aeg, töötaja ametinimetus, tehtav tööliik, tööõnnetuse raskusaste ja lühikirjeldus;</w:t>
      </w:r>
    </w:p>
    <w:p w14:paraId="39EFAA18" w14:textId="77777777" w:rsidR="00060A6D" w:rsidRPr="00B879A3" w:rsidRDefault="00060A6D" w:rsidP="003E147F">
      <w:pPr>
        <w:pStyle w:val="ListParagraph"/>
        <w:numPr>
          <w:ilvl w:val="1"/>
          <w:numId w:val="3"/>
        </w:numPr>
        <w:ind w:left="846" w:hanging="846"/>
        <w:jc w:val="both"/>
        <w:outlineLvl w:val="0"/>
      </w:pPr>
      <w:r w:rsidRPr="00B879A3">
        <w:t>kasutada</w:t>
      </w:r>
      <w:r w:rsidRPr="00B879A3" w:rsidDel="000D6BFB">
        <w:t xml:space="preserve"> </w:t>
      </w:r>
      <w:r w:rsidRPr="00B879A3">
        <w:t xml:space="preserve">ettevõtteväliselt, sealhulgas suhtlemisel </w:t>
      </w:r>
      <w:r w:rsidR="002D6F1C" w:rsidRPr="00B879A3">
        <w:t>saatja</w:t>
      </w:r>
      <w:r w:rsidRPr="00B879A3">
        <w:t xml:space="preserve">ga, töökeelena eesti keelt; </w:t>
      </w:r>
    </w:p>
    <w:p w14:paraId="3A5D336F" w14:textId="77777777" w:rsidR="0046128A" w:rsidRPr="00B879A3" w:rsidRDefault="0046128A" w:rsidP="003E147F">
      <w:pPr>
        <w:pStyle w:val="ListParagraph"/>
        <w:numPr>
          <w:ilvl w:val="1"/>
          <w:numId w:val="3"/>
        </w:numPr>
        <w:ind w:left="846" w:hanging="846"/>
        <w:jc w:val="both"/>
        <w:outlineLvl w:val="0"/>
      </w:pPr>
      <w:r w:rsidRPr="00B879A3">
        <w:t xml:space="preserve">teatada </w:t>
      </w:r>
      <w:r w:rsidR="002D6F1C" w:rsidRPr="00B879A3">
        <w:t>saatja</w:t>
      </w:r>
      <w:r w:rsidRPr="00B879A3">
        <w:t>le</w:t>
      </w:r>
      <w:r w:rsidR="00CA7AAC" w:rsidRPr="00B879A3">
        <w:t>,</w:t>
      </w:r>
      <w:r w:rsidRPr="00B879A3">
        <w:t xml:space="preserve"> kui tuleb tööle uus</w:t>
      </w:r>
      <w:r w:rsidR="00DB459B" w:rsidRPr="00B879A3">
        <w:t xml:space="preserve"> autojuht</w:t>
      </w:r>
      <w:r w:rsidRPr="00B879A3">
        <w:t xml:space="preserve">; </w:t>
      </w:r>
    </w:p>
    <w:p w14:paraId="248B0590" w14:textId="77777777" w:rsidR="0046128A" w:rsidRPr="00B879A3" w:rsidRDefault="0046128A" w:rsidP="003E147F">
      <w:pPr>
        <w:pStyle w:val="ListParagraph"/>
        <w:numPr>
          <w:ilvl w:val="1"/>
          <w:numId w:val="3"/>
        </w:numPr>
        <w:ind w:left="846" w:hanging="846"/>
        <w:jc w:val="both"/>
        <w:outlineLvl w:val="0"/>
      </w:pPr>
      <w:r w:rsidRPr="00B879A3">
        <w:t xml:space="preserve">anda e-maksuametis </w:t>
      </w:r>
      <w:r w:rsidR="002D6F1C" w:rsidRPr="00B879A3">
        <w:t>saatja</w:t>
      </w:r>
      <w:r w:rsidRPr="00B879A3">
        <w:t xml:space="preserve">le volitus </w:t>
      </w:r>
      <w:r w:rsidR="00264C85" w:rsidRPr="00B879A3">
        <w:t>vedaja</w:t>
      </w:r>
      <w:r w:rsidRPr="00B879A3">
        <w:t xml:space="preserve"> poolt töötamise registrisse esitatud andmetega tutvumiseks;</w:t>
      </w:r>
    </w:p>
    <w:p w14:paraId="04612FCC" w14:textId="77777777" w:rsidR="0046128A" w:rsidRPr="00B879A3" w:rsidRDefault="0046128A" w:rsidP="003E147F">
      <w:pPr>
        <w:pStyle w:val="ListParagraph"/>
        <w:numPr>
          <w:ilvl w:val="1"/>
          <w:numId w:val="3"/>
        </w:numPr>
        <w:ind w:left="846" w:hanging="846"/>
        <w:jc w:val="both"/>
        <w:outlineLvl w:val="0"/>
        <w:rPr>
          <w:bCs/>
        </w:rPr>
      </w:pPr>
      <w:r w:rsidRPr="00B879A3">
        <w:rPr>
          <w:bCs/>
        </w:rPr>
        <w:t xml:space="preserve">esitada lepingu täitmise alustamise ajaks </w:t>
      </w:r>
      <w:r w:rsidR="002D6F1C" w:rsidRPr="00B879A3">
        <w:rPr>
          <w:bCs/>
        </w:rPr>
        <w:t>saatja</w:t>
      </w:r>
      <w:r w:rsidRPr="00B879A3">
        <w:rPr>
          <w:bCs/>
        </w:rPr>
        <w:t>le selleks ajaks teadaolevate lepingu täitmisel osalevate all</w:t>
      </w:r>
      <w:r w:rsidR="00264C85" w:rsidRPr="00B879A3">
        <w:rPr>
          <w:bCs/>
        </w:rPr>
        <w:t>vedaja</w:t>
      </w:r>
      <w:r w:rsidRPr="00B879A3">
        <w:rPr>
          <w:bCs/>
        </w:rPr>
        <w:t>te nimed, kontaktandmed ja teave nende seaduslike esindajate kohta, samuti esitada sama teave ka iga lisanduva all</w:t>
      </w:r>
      <w:r w:rsidR="00264C85" w:rsidRPr="00B879A3">
        <w:rPr>
          <w:bCs/>
        </w:rPr>
        <w:t>vedaja</w:t>
      </w:r>
      <w:r w:rsidRPr="00B879A3">
        <w:rPr>
          <w:bCs/>
        </w:rPr>
        <w:t xml:space="preserve"> kohta, kes </w:t>
      </w:r>
      <w:r w:rsidRPr="00B879A3">
        <w:rPr>
          <w:bCs/>
        </w:rPr>
        <w:lastRenderedPageBreak/>
        <w:t xml:space="preserve">osaleb lepingu täitmisel ja kelle kohta pole </w:t>
      </w:r>
      <w:r w:rsidR="002D6F1C" w:rsidRPr="00B879A3">
        <w:rPr>
          <w:bCs/>
        </w:rPr>
        <w:t>saatja</w:t>
      </w:r>
      <w:r w:rsidRPr="00B879A3">
        <w:rPr>
          <w:bCs/>
        </w:rPr>
        <w:t xml:space="preserve">le lepingu täitmise alustamise ajaks teavet esitatud. </w:t>
      </w:r>
    </w:p>
    <w:p w14:paraId="1F73475B" w14:textId="77777777" w:rsidR="0046128A" w:rsidRPr="00B879A3" w:rsidRDefault="0046128A" w:rsidP="003E147F">
      <w:pPr>
        <w:pStyle w:val="ListParagraph"/>
        <w:numPr>
          <w:ilvl w:val="1"/>
          <w:numId w:val="3"/>
        </w:numPr>
        <w:ind w:left="846" w:hanging="846"/>
        <w:jc w:val="both"/>
        <w:outlineLvl w:val="0"/>
        <w:rPr>
          <w:bCs/>
        </w:rPr>
      </w:pPr>
      <w:bookmarkStart w:id="13" w:name="_Ref52890347"/>
      <w:r w:rsidRPr="00B879A3">
        <w:rPr>
          <w:bCs/>
        </w:rPr>
        <w:t xml:space="preserve">asuda nõustumuse andmise teel sõlmitud lepingut </w:t>
      </w:r>
      <w:r w:rsidR="002D6F1C" w:rsidRPr="00B879A3">
        <w:rPr>
          <w:bCs/>
        </w:rPr>
        <w:t>saatja</w:t>
      </w:r>
      <w:r w:rsidRPr="00B879A3">
        <w:rPr>
          <w:bCs/>
        </w:rPr>
        <w:t xml:space="preserve"> poolt määratud ajal täitma, teostades selleks kõik alljärgnevad toimingud tähtaegselt:</w:t>
      </w:r>
      <w:bookmarkEnd w:id="13"/>
    </w:p>
    <w:p w14:paraId="248521E9" w14:textId="77777777" w:rsidR="0046128A" w:rsidRPr="00B879A3" w:rsidRDefault="00C03CBB" w:rsidP="00B07496">
      <w:pPr>
        <w:pStyle w:val="ListParagraph"/>
        <w:numPr>
          <w:ilvl w:val="2"/>
          <w:numId w:val="3"/>
        </w:numPr>
        <w:ind w:left="709" w:hanging="283"/>
        <w:jc w:val="both"/>
        <w:outlineLvl w:val="0"/>
        <w:rPr>
          <w:bCs/>
        </w:rPr>
      </w:pPr>
      <w:r w:rsidRPr="00B879A3">
        <w:rPr>
          <w:bCs/>
        </w:rPr>
        <w:t xml:space="preserve">esitada saatjale </w:t>
      </w:r>
      <w:r w:rsidR="00017D1E" w:rsidRPr="00B879A3">
        <w:rPr>
          <w:bCs/>
        </w:rPr>
        <w:t xml:space="preserve">hiljemalt 1 (üks) nädal </w:t>
      </w:r>
      <w:r w:rsidRPr="00B879A3">
        <w:rPr>
          <w:bCs/>
        </w:rPr>
        <w:t xml:space="preserve">enne </w:t>
      </w:r>
      <w:r w:rsidR="007F73C9" w:rsidRPr="00B879A3">
        <w:rPr>
          <w:bCs/>
        </w:rPr>
        <w:t xml:space="preserve">lepingu esimese veoperioodi veoajagraafikus kokkulepitud esimese veonädala </w:t>
      </w:r>
      <w:r w:rsidR="00017D1E" w:rsidRPr="00B879A3">
        <w:rPr>
          <w:bCs/>
        </w:rPr>
        <w:t>vedude algust</w:t>
      </w:r>
      <w:r w:rsidRPr="00B879A3">
        <w:rPr>
          <w:bCs/>
        </w:rPr>
        <w:t xml:space="preserve">  teenuse osutamiseks kasutatava tehnika nimekiri</w:t>
      </w:r>
      <w:r w:rsidR="0093363F" w:rsidRPr="00B879A3">
        <w:rPr>
          <w:bCs/>
        </w:rPr>
        <w:t>;</w:t>
      </w:r>
      <w:r w:rsidRPr="00B879A3">
        <w:rPr>
          <w:bCs/>
        </w:rPr>
        <w:t xml:space="preserve"> </w:t>
      </w:r>
    </w:p>
    <w:p w14:paraId="2272B5CC" w14:textId="2F184CA8" w:rsidR="00895D2D" w:rsidRPr="00B879A3" w:rsidRDefault="0046128A" w:rsidP="00285333">
      <w:pPr>
        <w:pStyle w:val="ListParagraph"/>
        <w:numPr>
          <w:ilvl w:val="2"/>
          <w:numId w:val="3"/>
        </w:numPr>
        <w:tabs>
          <w:tab w:val="clear" w:pos="861"/>
        </w:tabs>
        <w:ind w:left="709" w:hanging="284"/>
        <w:jc w:val="both"/>
        <w:outlineLvl w:val="0"/>
      </w:pPr>
      <w:r w:rsidRPr="00B879A3">
        <w:rPr>
          <w:bCs/>
        </w:rPr>
        <w:t xml:space="preserve">esitada hiljemalt </w:t>
      </w:r>
      <w:r w:rsidR="0033607E" w:rsidRPr="00B879A3">
        <w:rPr>
          <w:bCs/>
        </w:rPr>
        <w:t xml:space="preserve">4 </w:t>
      </w:r>
      <w:r w:rsidRPr="00B879A3">
        <w:rPr>
          <w:bCs/>
        </w:rPr>
        <w:t>(</w:t>
      </w:r>
      <w:r w:rsidR="0033607E" w:rsidRPr="00B879A3">
        <w:rPr>
          <w:bCs/>
        </w:rPr>
        <w:t>nelja</w:t>
      </w:r>
      <w:r w:rsidRPr="00B879A3">
        <w:rPr>
          <w:bCs/>
        </w:rPr>
        <w:t xml:space="preserve">) nädala jooksul alates lepingu sõlmimisest </w:t>
      </w:r>
      <w:r w:rsidR="002D6F1C" w:rsidRPr="00B879A3">
        <w:rPr>
          <w:bCs/>
        </w:rPr>
        <w:t>saatja</w:t>
      </w:r>
      <w:r w:rsidRPr="00B879A3">
        <w:rPr>
          <w:bCs/>
        </w:rPr>
        <w:t>le punktis 10</w:t>
      </w:r>
      <w:r w:rsidR="005E5906" w:rsidRPr="00B879A3">
        <w:rPr>
          <w:bCs/>
        </w:rPr>
        <w:t>.</w:t>
      </w:r>
      <w:r w:rsidR="00115B7B" w:rsidRPr="00B879A3">
        <w:rPr>
          <w:bCs/>
        </w:rPr>
        <w:t xml:space="preserve">59 </w:t>
      </w:r>
      <w:r w:rsidRPr="00B879A3">
        <w:rPr>
          <w:bCs/>
        </w:rPr>
        <w:t>sätestatud tagatis</w:t>
      </w:r>
      <w:r w:rsidR="009520E0" w:rsidRPr="00B879A3">
        <w:rPr>
          <w:bCs/>
        </w:rPr>
        <w:t>.</w:t>
      </w:r>
      <w:r w:rsidRPr="00B879A3">
        <w:rPr>
          <w:bCs/>
        </w:rPr>
        <w:t xml:space="preserve"> </w:t>
      </w:r>
    </w:p>
    <w:p w14:paraId="25B517E5" w14:textId="77777777" w:rsidR="00750744" w:rsidRPr="00B879A3" w:rsidRDefault="00750744" w:rsidP="00E87C08">
      <w:pPr>
        <w:jc w:val="both"/>
        <w:outlineLvl w:val="0"/>
      </w:pPr>
    </w:p>
    <w:p w14:paraId="2F627C4B" w14:textId="77777777" w:rsidR="00750744" w:rsidRPr="00B879A3" w:rsidRDefault="00E87C08" w:rsidP="003E147F">
      <w:pPr>
        <w:numPr>
          <w:ilvl w:val="0"/>
          <w:numId w:val="3"/>
        </w:numPr>
        <w:jc w:val="both"/>
        <w:outlineLvl w:val="0"/>
        <w:rPr>
          <w:b/>
        </w:rPr>
      </w:pPr>
      <w:r w:rsidRPr="00B879A3">
        <w:rPr>
          <w:b/>
        </w:rPr>
        <w:t>Sanktsioonid</w:t>
      </w:r>
    </w:p>
    <w:p w14:paraId="70470363" w14:textId="77777777" w:rsidR="00C835EA" w:rsidRPr="00B879A3" w:rsidRDefault="00C835EA" w:rsidP="003E147F">
      <w:pPr>
        <w:numPr>
          <w:ilvl w:val="1"/>
          <w:numId w:val="3"/>
        </w:numPr>
        <w:ind w:left="567" w:hanging="567"/>
        <w:jc w:val="both"/>
        <w:outlineLvl w:val="0"/>
      </w:pPr>
      <w:r w:rsidRPr="00B879A3">
        <w:rPr>
          <w:bCs/>
        </w:rPr>
        <w:t xml:space="preserve">Juhul, kui </w:t>
      </w:r>
      <w:r w:rsidR="002D6F1C" w:rsidRPr="00B879A3">
        <w:rPr>
          <w:bCs/>
        </w:rPr>
        <w:t>saatja</w:t>
      </w:r>
      <w:r w:rsidR="004F4318" w:rsidRPr="00B879A3">
        <w:rPr>
          <w:bCs/>
        </w:rPr>
        <w:t xml:space="preserve"> viivitab põhjendamatult </w:t>
      </w:r>
      <w:r w:rsidR="00264C85" w:rsidRPr="00B879A3">
        <w:rPr>
          <w:bCs/>
        </w:rPr>
        <w:t>vedaja</w:t>
      </w:r>
      <w:r w:rsidRPr="00B879A3">
        <w:rPr>
          <w:bCs/>
        </w:rPr>
        <w:t xml:space="preserve"> poolt </w:t>
      </w:r>
      <w:r w:rsidR="004F4318" w:rsidRPr="00B879A3">
        <w:rPr>
          <w:bCs/>
        </w:rPr>
        <w:t xml:space="preserve">esitatud arvete tasumisega, on </w:t>
      </w:r>
      <w:r w:rsidR="00264C85" w:rsidRPr="00B879A3">
        <w:rPr>
          <w:bCs/>
        </w:rPr>
        <w:t>vedaja</w:t>
      </w:r>
      <w:r w:rsidRPr="00B879A3">
        <w:rPr>
          <w:bCs/>
        </w:rPr>
        <w:t xml:space="preserve">l õigus nõuda viivist 0,15 % viivitatud summast päevas iga tasumisega viivitatud päeva eest. </w:t>
      </w:r>
    </w:p>
    <w:p w14:paraId="6F59EB5E" w14:textId="77777777" w:rsidR="00C835EA" w:rsidRPr="00B879A3" w:rsidRDefault="004F4318" w:rsidP="003E147F">
      <w:pPr>
        <w:numPr>
          <w:ilvl w:val="1"/>
          <w:numId w:val="3"/>
        </w:numPr>
        <w:ind w:left="567" w:hanging="567"/>
        <w:jc w:val="both"/>
        <w:outlineLvl w:val="0"/>
      </w:pPr>
      <w:r w:rsidRPr="00B879A3">
        <w:t xml:space="preserve">Juhul, kui </w:t>
      </w:r>
      <w:r w:rsidR="00264C85" w:rsidRPr="00B879A3">
        <w:t>vedaja</w:t>
      </w:r>
      <w:r w:rsidRPr="00B879A3">
        <w:t xml:space="preserve"> ei ole täitnud v</w:t>
      </w:r>
      <w:r w:rsidR="00C835EA" w:rsidRPr="00B879A3">
        <w:t>eotellim</w:t>
      </w:r>
      <w:r w:rsidRPr="00B879A3">
        <w:t>ust tähtaegselt ja on vedanud v</w:t>
      </w:r>
      <w:r w:rsidR="00C835EA" w:rsidRPr="00B879A3">
        <w:t>eotellimuse mahust alla 80% või muul viisil e</w:t>
      </w:r>
      <w:r w:rsidRPr="00B879A3">
        <w:t>i ole kinni</w:t>
      </w:r>
      <w:r w:rsidR="003C1A92" w:rsidRPr="00B879A3">
        <w:t xml:space="preserve"> </w:t>
      </w:r>
      <w:r w:rsidRPr="00B879A3">
        <w:t>pidanud v</w:t>
      </w:r>
      <w:r w:rsidR="00C835EA" w:rsidRPr="00B879A3">
        <w:t>eotell</w:t>
      </w:r>
      <w:r w:rsidRPr="00B879A3">
        <w:t xml:space="preserve">imuse ajalisest täitmisest, on </w:t>
      </w:r>
      <w:r w:rsidR="002D6F1C" w:rsidRPr="00B879A3">
        <w:t>saatja</w:t>
      </w:r>
      <w:r w:rsidRPr="00B879A3">
        <w:t xml:space="preserve">l õigus nõuda </w:t>
      </w:r>
      <w:r w:rsidR="00264C85" w:rsidRPr="00B879A3">
        <w:t>vedaja</w:t>
      </w:r>
      <w:r w:rsidR="00C835EA" w:rsidRPr="00B879A3">
        <w:t xml:space="preserve">lt leppetrahvi 45€ iga vedamata </w:t>
      </w:r>
      <w:r w:rsidR="00752BE4" w:rsidRPr="00B879A3">
        <w:t>tm</w:t>
      </w:r>
      <w:r w:rsidR="00C835EA" w:rsidRPr="00B879A3">
        <w:t xml:space="preserve"> ees</w:t>
      </w:r>
      <w:r w:rsidRPr="00B879A3">
        <w:t>t iga viivitatud päeva kohta. L</w:t>
      </w:r>
      <w:r w:rsidR="001F67F7" w:rsidRPr="00B879A3">
        <w:t>eppetrahvi ei nõuta, kui p</w:t>
      </w:r>
      <w:r w:rsidR="00C835EA" w:rsidRPr="00B879A3">
        <w:t xml:space="preserve">ooled on tähtaja osas vähemalt kirjalikku taasesitamist võimaldavad vormis kokku leppinud teisiti.  </w:t>
      </w:r>
    </w:p>
    <w:p w14:paraId="67A75F78" w14:textId="5241917C" w:rsidR="00C835EA" w:rsidRPr="00B879A3" w:rsidRDefault="001F67F7" w:rsidP="003E147F">
      <w:pPr>
        <w:numPr>
          <w:ilvl w:val="1"/>
          <w:numId w:val="3"/>
        </w:numPr>
        <w:ind w:left="567" w:hanging="567"/>
        <w:jc w:val="both"/>
        <w:outlineLvl w:val="0"/>
      </w:pPr>
      <w:r w:rsidRPr="00B879A3">
        <w:t xml:space="preserve">Juhul, kui </w:t>
      </w:r>
      <w:r w:rsidR="00264C85" w:rsidRPr="00B879A3">
        <w:t>vedaja</w:t>
      </w:r>
      <w:r w:rsidRPr="00B879A3">
        <w:t xml:space="preserve"> ei täida lepingu lisa </w:t>
      </w:r>
      <w:r w:rsidR="001052FC" w:rsidRPr="00B879A3">
        <w:t>1</w:t>
      </w:r>
      <w:r w:rsidRPr="00B879A3">
        <w:t xml:space="preserve"> olevat v</w:t>
      </w:r>
      <w:r w:rsidR="00C835EA" w:rsidRPr="00B879A3">
        <w:t>eoaja</w:t>
      </w:r>
      <w:r w:rsidRPr="00B879A3">
        <w:t xml:space="preserve">graafiku kalendrikuu mahtu, on </w:t>
      </w:r>
      <w:r w:rsidR="002D6F1C" w:rsidRPr="00B879A3">
        <w:t>saatja</w:t>
      </w:r>
      <w:r w:rsidR="00C835EA" w:rsidRPr="00B879A3">
        <w:t xml:space="preserve">l õigus nõuda leppetrahvi 13€ iga kalendrikuus vedamata </w:t>
      </w:r>
      <w:r w:rsidR="00D06893" w:rsidRPr="00B879A3">
        <w:t>t</w:t>
      </w:r>
      <w:r w:rsidRPr="00B879A3">
        <w:t>m eest, arvestades v</w:t>
      </w:r>
      <w:r w:rsidR="00C835EA" w:rsidRPr="00B879A3">
        <w:t>eograafikus lubatud mahu</w:t>
      </w:r>
      <w:r w:rsidRPr="00B879A3">
        <w:t xml:space="preserve"> kõikumist. Leppetrahvi ei ole </w:t>
      </w:r>
      <w:r w:rsidR="002D6F1C" w:rsidRPr="00B879A3">
        <w:t>saatja</w:t>
      </w:r>
      <w:r w:rsidR="00C835EA" w:rsidRPr="00B879A3">
        <w:t xml:space="preserve">l </w:t>
      </w:r>
      <w:r w:rsidRPr="00B879A3">
        <w:t>õigus nõuda, kui v</w:t>
      </w:r>
      <w:r w:rsidR="00C835EA" w:rsidRPr="00B879A3">
        <w:t>eograafik</w:t>
      </w:r>
      <w:r w:rsidRPr="00B879A3">
        <w:t xml:space="preserve">u täitmata jätmine ei tekkinud </w:t>
      </w:r>
      <w:r w:rsidR="00264C85" w:rsidRPr="00B879A3">
        <w:t>vedaja</w:t>
      </w:r>
      <w:r w:rsidRPr="00B879A3">
        <w:t xml:space="preserve"> süül. Juhul</w:t>
      </w:r>
      <w:r w:rsidR="00E04483" w:rsidRPr="00B879A3">
        <w:t>,</w:t>
      </w:r>
      <w:r w:rsidRPr="00B879A3">
        <w:t xml:space="preserve"> kui </w:t>
      </w:r>
      <w:r w:rsidR="002D6F1C" w:rsidRPr="00B879A3">
        <w:t>saatja</w:t>
      </w:r>
      <w:r w:rsidRPr="00B879A3">
        <w:t xml:space="preserve"> on kasutanud l</w:t>
      </w:r>
      <w:r w:rsidR="00C835EA" w:rsidRPr="00B879A3">
        <w:t>epingu p 1</w:t>
      </w:r>
      <w:r w:rsidR="00CA7AAC" w:rsidRPr="00B879A3">
        <w:t>1</w:t>
      </w:r>
      <w:r w:rsidR="00C835EA" w:rsidRPr="00B879A3">
        <w:t xml:space="preserve">.2 ettenähtud sanktsiooni, ei või ta sama mahu osas kasutada käesolevas punktis nimetatud sanktsiooni.  </w:t>
      </w:r>
    </w:p>
    <w:p w14:paraId="1B067535" w14:textId="6D57F2E9" w:rsidR="00C835EA" w:rsidRPr="00B879A3" w:rsidRDefault="001F67F7" w:rsidP="003E147F">
      <w:pPr>
        <w:numPr>
          <w:ilvl w:val="1"/>
          <w:numId w:val="3"/>
        </w:numPr>
        <w:ind w:left="567" w:hanging="567"/>
        <w:jc w:val="both"/>
        <w:outlineLvl w:val="0"/>
      </w:pPr>
      <w:r w:rsidRPr="00B879A3">
        <w:t xml:space="preserve">Juhul, kui </w:t>
      </w:r>
      <w:r w:rsidR="002D6F1C" w:rsidRPr="00B879A3">
        <w:t>saatja</w:t>
      </w:r>
      <w:r w:rsidRPr="00B879A3">
        <w:t xml:space="preserve"> ei võimalda </w:t>
      </w:r>
      <w:r w:rsidR="00264C85" w:rsidRPr="00B879A3">
        <w:t>vedaja</w:t>
      </w:r>
      <w:r w:rsidR="00C835EA" w:rsidRPr="00B879A3">
        <w:t xml:space="preserve">l </w:t>
      </w:r>
      <w:r w:rsidRPr="00B879A3">
        <w:t xml:space="preserve">täita lepingu lisa </w:t>
      </w:r>
      <w:r w:rsidR="001052FC" w:rsidRPr="00B879A3">
        <w:t>1</w:t>
      </w:r>
      <w:r w:rsidRPr="00B879A3">
        <w:t xml:space="preserve"> olevat v</w:t>
      </w:r>
      <w:r w:rsidR="00C835EA" w:rsidRPr="00B879A3">
        <w:t>eoaja</w:t>
      </w:r>
      <w:r w:rsidRPr="00B879A3">
        <w:t xml:space="preserve">graafiku kalendrikuu mahtu, on </w:t>
      </w:r>
      <w:r w:rsidR="00264C85" w:rsidRPr="00B879A3">
        <w:t>vedaja</w:t>
      </w:r>
      <w:r w:rsidR="00C835EA" w:rsidRPr="00B879A3">
        <w:t xml:space="preserve">l õigus nõuda leppetrahvi 5,5€ iga kalendrikuus vedamata </w:t>
      </w:r>
      <w:r w:rsidR="00D06893" w:rsidRPr="00B879A3">
        <w:t>t</w:t>
      </w:r>
      <w:r w:rsidRPr="00B879A3">
        <w:t>m eest, arvestades v</w:t>
      </w:r>
      <w:r w:rsidR="00C835EA" w:rsidRPr="00B879A3">
        <w:t xml:space="preserve">eograafikus etteantud mahu kõikumist. Leppetrahvi ei ole </w:t>
      </w:r>
      <w:r w:rsidR="00264C85" w:rsidRPr="00B879A3">
        <w:t>vedaja</w:t>
      </w:r>
      <w:r w:rsidRPr="00B879A3">
        <w:t>l õigus nõuda, kui v</w:t>
      </w:r>
      <w:r w:rsidR="00C835EA" w:rsidRPr="00B879A3">
        <w:t>eograafiku täitmata jätm</w:t>
      </w:r>
      <w:r w:rsidRPr="00B879A3">
        <w:t xml:space="preserve">ine ei tekkinud </w:t>
      </w:r>
      <w:r w:rsidR="719EC3D7" w:rsidRPr="00B879A3">
        <w:t>saatjast olenevatel põhjustel.</w:t>
      </w:r>
    </w:p>
    <w:p w14:paraId="61CB3A55" w14:textId="77777777" w:rsidR="00C835EA" w:rsidRPr="00B879A3" w:rsidRDefault="001F67F7" w:rsidP="003E147F">
      <w:pPr>
        <w:numPr>
          <w:ilvl w:val="1"/>
          <w:numId w:val="3"/>
        </w:numPr>
        <w:ind w:left="567" w:hanging="567"/>
        <w:jc w:val="both"/>
        <w:outlineLvl w:val="0"/>
      </w:pPr>
      <w:r w:rsidRPr="00B879A3">
        <w:t xml:space="preserve">Juhul, kui </w:t>
      </w:r>
      <w:r w:rsidR="002D6F1C" w:rsidRPr="00B879A3">
        <w:t>saatja</w:t>
      </w:r>
      <w:r w:rsidR="00C835EA" w:rsidRPr="00B879A3">
        <w:t>l on pretensioone veose mittenõuetekohase sorteerimise, ladustamise või veose kahj</w:t>
      </w:r>
      <w:r w:rsidRPr="00B879A3">
        <w:t xml:space="preserve">ustamise osas, mis on tekkinud </w:t>
      </w:r>
      <w:r w:rsidR="00264C85" w:rsidRPr="00B879A3">
        <w:t>vedaja</w:t>
      </w:r>
      <w:r w:rsidRPr="00B879A3">
        <w:t xml:space="preserve"> süül, määrab </w:t>
      </w:r>
      <w:r w:rsidR="002D6F1C" w:rsidRPr="00B879A3">
        <w:t>saatja</w:t>
      </w:r>
      <w:r w:rsidRPr="00B879A3">
        <w:t xml:space="preserve"> </w:t>
      </w:r>
      <w:r w:rsidR="00264C85" w:rsidRPr="00B879A3">
        <w:t>vedaja</w:t>
      </w:r>
      <w:r w:rsidR="00C835EA" w:rsidRPr="00B879A3">
        <w:t>le tähtaja puudu</w:t>
      </w:r>
      <w:r w:rsidRPr="00B879A3">
        <w:t xml:space="preserve">ste kõrvaldamiseks. Juhul, kui </w:t>
      </w:r>
      <w:r w:rsidR="00264C85" w:rsidRPr="00B879A3">
        <w:t>vedaja</w:t>
      </w:r>
      <w:r w:rsidR="00C835EA" w:rsidRPr="00B879A3">
        <w:t xml:space="preserve"> ei kõrvalda p</w:t>
      </w:r>
      <w:r w:rsidRPr="00B879A3">
        <w:t xml:space="preserve">uudusi nimetatud tähtajaks, on </w:t>
      </w:r>
      <w:r w:rsidR="002D6F1C" w:rsidRPr="00B879A3">
        <w:t>saatja</w:t>
      </w:r>
      <w:r w:rsidR="00C835EA" w:rsidRPr="00B879A3">
        <w:t>l õigus nõuda leppetrahvi 1000€ iga kahjustatud koorma eest või muud kompensatsiooni tekitatud kahju hüvitamiseks.</w:t>
      </w:r>
    </w:p>
    <w:p w14:paraId="4C89C50A" w14:textId="77777777" w:rsidR="002B4D78" w:rsidRPr="00B879A3" w:rsidRDefault="002B4D78" w:rsidP="44D368DE">
      <w:pPr>
        <w:numPr>
          <w:ilvl w:val="1"/>
          <w:numId w:val="3"/>
        </w:numPr>
        <w:ind w:left="567" w:hanging="567"/>
        <w:jc w:val="both"/>
        <w:outlineLvl w:val="0"/>
      </w:pPr>
      <w:r w:rsidRPr="00B879A3">
        <w:t>Juhul</w:t>
      </w:r>
      <w:r w:rsidR="00B17EC4" w:rsidRPr="00B879A3">
        <w:t>,</w:t>
      </w:r>
      <w:r w:rsidRPr="00B879A3">
        <w:t xml:space="preserve"> kui</w:t>
      </w:r>
      <w:r w:rsidR="00B17EC4" w:rsidRPr="00B879A3">
        <w:t xml:space="preserve"> </w:t>
      </w:r>
      <w:r w:rsidR="00264C85" w:rsidRPr="00B879A3">
        <w:t>vedaja</w:t>
      </w:r>
      <w:r w:rsidR="00B17EC4" w:rsidRPr="00B879A3">
        <w:t xml:space="preserve"> esitab </w:t>
      </w:r>
      <w:r w:rsidR="002D6F1C" w:rsidRPr="00B879A3">
        <w:t>saatja</w:t>
      </w:r>
      <w:r w:rsidR="00B17EC4" w:rsidRPr="00B879A3">
        <w:t xml:space="preserve">le e-veoselehel korduvalt valeandmeid, on </w:t>
      </w:r>
      <w:r w:rsidR="002D6F1C" w:rsidRPr="00B879A3">
        <w:t>saatja</w:t>
      </w:r>
      <w:r w:rsidR="002D5643" w:rsidRPr="00B879A3">
        <w:t xml:space="preserve">l õigus leping ennetähtaegselt ilma etteteatamistähtaega järgimata  üles öelda ning samuti </w:t>
      </w:r>
      <w:r w:rsidR="00F6008C" w:rsidRPr="00B879A3">
        <w:t xml:space="preserve">on </w:t>
      </w:r>
      <w:r w:rsidR="00264C85" w:rsidRPr="00B879A3">
        <w:t>vedaja</w:t>
      </w:r>
      <w:r w:rsidR="00F6008C" w:rsidRPr="00B879A3">
        <w:t xml:space="preserve">l </w:t>
      </w:r>
      <w:r w:rsidR="002D5643" w:rsidRPr="00B879A3">
        <w:t>õigus nõuda tekitatud kahju hüvitamist</w:t>
      </w:r>
      <w:r w:rsidR="00F6008C" w:rsidRPr="00B879A3">
        <w:t>.</w:t>
      </w:r>
      <w:r w:rsidR="00B17EC4" w:rsidRPr="00B879A3">
        <w:t xml:space="preserve"> </w:t>
      </w:r>
      <w:r w:rsidRPr="00B879A3">
        <w:t xml:space="preserve"> </w:t>
      </w:r>
    </w:p>
    <w:p w14:paraId="5C58FBA1" w14:textId="77777777" w:rsidR="00C835EA" w:rsidRPr="00B879A3" w:rsidRDefault="001F67F7" w:rsidP="003E147F">
      <w:pPr>
        <w:numPr>
          <w:ilvl w:val="1"/>
          <w:numId w:val="3"/>
        </w:numPr>
        <w:ind w:left="567" w:hanging="567"/>
        <w:jc w:val="both"/>
        <w:outlineLvl w:val="0"/>
        <w:rPr>
          <w:rStyle w:val="body-0020text-0020indent"/>
        </w:rPr>
      </w:pPr>
      <w:r w:rsidRPr="00B879A3">
        <w:t xml:space="preserve">Juhul, kui </w:t>
      </w:r>
      <w:r w:rsidR="002D6F1C" w:rsidRPr="00B879A3">
        <w:t>saatja</w:t>
      </w:r>
      <w:r w:rsidR="00C835EA" w:rsidRPr="00B879A3">
        <w:t>l te</w:t>
      </w:r>
      <w:r w:rsidRPr="00B879A3">
        <w:t xml:space="preserve">kib vedude käigus pretensioone </w:t>
      </w:r>
      <w:r w:rsidR="00264C85" w:rsidRPr="00B879A3">
        <w:t>vedaja</w:t>
      </w:r>
      <w:r w:rsidR="00C835EA" w:rsidRPr="00B879A3">
        <w:t xml:space="preserve"> poolt kasutatavate veovahendite, tarkvara või veokijuhtide kvalifikatsiooni suhtes, vormistab ta selle kirjalikku taasesitamist võimaldavas vormi</w:t>
      </w:r>
      <w:r w:rsidRPr="00B879A3">
        <w:t xml:space="preserve">s mittevastavusena ning määrab </w:t>
      </w:r>
      <w:r w:rsidR="00264C85" w:rsidRPr="00B879A3">
        <w:t>vedaja</w:t>
      </w:r>
      <w:r w:rsidR="00C835EA" w:rsidRPr="00B879A3">
        <w:t>le tähtaja puuduste kõrvaldamiseks,</w:t>
      </w:r>
      <w:r w:rsidR="00C835EA" w:rsidRPr="00B879A3">
        <w:rPr>
          <w:rStyle w:val="body-0020text-0020indent"/>
        </w:rPr>
        <w:t xml:space="preserve"> vajadusel veod seniks peatatakse. </w:t>
      </w:r>
    </w:p>
    <w:p w14:paraId="5CBA3803" w14:textId="77777777" w:rsidR="00C835EA" w:rsidRPr="00B879A3" w:rsidRDefault="001F67F7" w:rsidP="003E147F">
      <w:pPr>
        <w:numPr>
          <w:ilvl w:val="1"/>
          <w:numId w:val="3"/>
        </w:numPr>
        <w:ind w:left="567" w:hanging="567"/>
        <w:jc w:val="both"/>
        <w:outlineLvl w:val="0"/>
        <w:rPr>
          <w:rStyle w:val="body-0020text-0020indent"/>
        </w:rPr>
      </w:pPr>
      <w:r w:rsidRPr="00B879A3">
        <w:t xml:space="preserve">Juhul, kui </w:t>
      </w:r>
      <w:r w:rsidR="00264C85" w:rsidRPr="00B879A3">
        <w:t>vedaja</w:t>
      </w:r>
      <w:r w:rsidRPr="00B879A3">
        <w:t xml:space="preserve"> ei nõustu </w:t>
      </w:r>
      <w:r w:rsidR="002D6F1C" w:rsidRPr="00B879A3">
        <w:t>saatja</w:t>
      </w:r>
      <w:r w:rsidR="00C835EA" w:rsidRPr="00B879A3">
        <w:t xml:space="preserve"> pretensioonidega, võib ta nõuda ekspertiisi määra</w:t>
      </w:r>
      <w:r w:rsidRPr="00B879A3">
        <w:t xml:space="preserve">mist. Ekspertiisi kulud kannab </w:t>
      </w:r>
      <w:r w:rsidR="00264C85" w:rsidRPr="00B879A3">
        <w:t>vedaja</w:t>
      </w:r>
      <w:r w:rsidR="00C835EA" w:rsidRPr="00B879A3">
        <w:t>. Juhul, kui eksp</w:t>
      </w:r>
      <w:r w:rsidRPr="00B879A3">
        <w:t xml:space="preserve">ertiis tõestab </w:t>
      </w:r>
      <w:r w:rsidR="002D6F1C" w:rsidRPr="00B879A3">
        <w:t>saatja</w:t>
      </w:r>
      <w:r w:rsidRPr="00B879A3">
        <w:t xml:space="preserve"> pretensioonide alusetust, on </w:t>
      </w:r>
      <w:r w:rsidR="00264C85" w:rsidRPr="00B879A3">
        <w:t>vedaja</w:t>
      </w:r>
      <w:r w:rsidRPr="00B879A3">
        <w:t xml:space="preserve">l õigus ekspertiisi kulud </w:t>
      </w:r>
      <w:r w:rsidR="002D6F1C" w:rsidRPr="00B879A3">
        <w:t>saatja</w:t>
      </w:r>
      <w:r w:rsidR="00C835EA" w:rsidRPr="00B879A3">
        <w:t xml:space="preserve">l sisse nõuda. </w:t>
      </w:r>
    </w:p>
    <w:p w14:paraId="6F03B3D6" w14:textId="77777777" w:rsidR="00C835EA" w:rsidRPr="00B879A3" w:rsidRDefault="002D6F1C" w:rsidP="003E147F">
      <w:pPr>
        <w:numPr>
          <w:ilvl w:val="1"/>
          <w:numId w:val="3"/>
        </w:numPr>
        <w:ind w:left="567" w:hanging="567"/>
        <w:jc w:val="both"/>
        <w:outlineLvl w:val="0"/>
        <w:rPr>
          <w:rStyle w:val="body-0020text-0020indent"/>
        </w:rPr>
      </w:pPr>
      <w:r w:rsidRPr="00B879A3">
        <w:t>Saatja</w:t>
      </w:r>
      <w:r w:rsidR="001F67F7" w:rsidRPr="00B879A3">
        <w:t xml:space="preserve"> on kohustatud </w:t>
      </w:r>
      <w:r w:rsidR="00264C85" w:rsidRPr="00B879A3">
        <w:t>vedaja</w:t>
      </w:r>
      <w:r w:rsidR="00C835EA" w:rsidRPr="00B879A3">
        <w:t>le hüvitama kahjud ja kulud, mis tekkisid ebaõigetest</w:t>
      </w:r>
      <w:r w:rsidR="001F67F7" w:rsidRPr="00B879A3">
        <w:t xml:space="preserve"> või mittetäielikest andmetest </w:t>
      </w:r>
      <w:r w:rsidRPr="00B879A3">
        <w:t>saatja</w:t>
      </w:r>
      <w:r w:rsidR="00C835EA" w:rsidRPr="00B879A3">
        <w:t xml:space="preserve"> poolt täidetaval e-veoselehe või </w:t>
      </w:r>
      <w:r w:rsidR="001F67F7" w:rsidRPr="00B879A3">
        <w:t>s</w:t>
      </w:r>
      <w:r w:rsidR="00C835EA" w:rsidRPr="00B879A3">
        <w:t>aatelehel</w:t>
      </w:r>
      <w:r w:rsidR="00C835EA" w:rsidRPr="00B879A3">
        <w:rPr>
          <w:rStyle w:val="body-0020text-0020indent"/>
        </w:rPr>
        <w:t xml:space="preserve">. </w:t>
      </w:r>
    </w:p>
    <w:p w14:paraId="7C171665" w14:textId="77777777" w:rsidR="00C835EA" w:rsidRPr="00B879A3" w:rsidRDefault="002D6F1C" w:rsidP="003E147F">
      <w:pPr>
        <w:numPr>
          <w:ilvl w:val="1"/>
          <w:numId w:val="3"/>
        </w:numPr>
        <w:ind w:left="567" w:hanging="567"/>
        <w:jc w:val="both"/>
        <w:outlineLvl w:val="0"/>
      </w:pPr>
      <w:r w:rsidRPr="00B879A3">
        <w:t>Saatja</w:t>
      </w:r>
      <w:r w:rsidR="001F67F7" w:rsidRPr="00B879A3">
        <w:t>l on õigus l</w:t>
      </w:r>
      <w:r w:rsidR="00C835EA" w:rsidRPr="00B879A3">
        <w:t>eping e</w:t>
      </w:r>
      <w:r w:rsidR="001F67F7" w:rsidRPr="00B879A3">
        <w:t xml:space="preserve">nnetähtaegselt üles öelda, kui </w:t>
      </w:r>
      <w:r w:rsidR="00264C85" w:rsidRPr="00B879A3">
        <w:t>vedaja</w:t>
      </w:r>
      <w:r w:rsidR="00C835EA" w:rsidRPr="00B879A3">
        <w:t xml:space="preserve"> süül on veos täielikult või osaliselt kaotsiläinud või on veost vedamisel kahjustatud, se</w:t>
      </w:r>
      <w:r w:rsidR="001F67F7" w:rsidRPr="00B879A3">
        <w:t xml:space="preserve">da alates veose vastuvõtmisest </w:t>
      </w:r>
      <w:r w:rsidRPr="00B879A3">
        <w:t>saatja</w:t>
      </w:r>
      <w:r w:rsidR="00C835EA" w:rsidRPr="00B879A3">
        <w:t>lt</w:t>
      </w:r>
      <w:r w:rsidR="001F67F7" w:rsidRPr="00B879A3">
        <w:t xml:space="preserve"> kuni veose üleandmiseni veose saajale. Lisaks on </w:t>
      </w:r>
      <w:r w:rsidR="00264C85" w:rsidRPr="00B879A3">
        <w:t>vedaja</w:t>
      </w:r>
      <w:r w:rsidR="00C835EA" w:rsidRPr="00B879A3">
        <w:t xml:space="preserve"> kohustatud veose väärtuse hüvitama. Veose väärtuseks loetakse selle väärtust sihtkohas. </w:t>
      </w:r>
    </w:p>
    <w:p w14:paraId="1CC3120F" w14:textId="77777777" w:rsidR="00C835EA" w:rsidRPr="00B879A3" w:rsidRDefault="001F67F7" w:rsidP="003E147F">
      <w:pPr>
        <w:numPr>
          <w:ilvl w:val="1"/>
          <w:numId w:val="3"/>
        </w:numPr>
        <w:tabs>
          <w:tab w:val="num" w:pos="720"/>
          <w:tab w:val="num" w:pos="1413"/>
        </w:tabs>
        <w:ind w:left="720" w:hanging="720"/>
        <w:jc w:val="both"/>
        <w:outlineLvl w:val="0"/>
      </w:pPr>
      <w:r w:rsidRPr="00B879A3">
        <w:lastRenderedPageBreak/>
        <w:t xml:space="preserve">Juhul, kui </w:t>
      </w:r>
      <w:r w:rsidR="00264C85" w:rsidRPr="00B879A3">
        <w:t>vedaja</w:t>
      </w:r>
      <w:r w:rsidRPr="00B879A3">
        <w:t xml:space="preserve"> või </w:t>
      </w:r>
      <w:r w:rsidR="00264C85" w:rsidRPr="00B879A3">
        <w:t>vedaja</w:t>
      </w:r>
      <w:r w:rsidR="00C835EA" w:rsidRPr="00B879A3">
        <w:t xml:space="preserve"> töötaja omastab või üritab omastada </w:t>
      </w:r>
      <w:r w:rsidR="00A0667B" w:rsidRPr="00B879A3">
        <w:t>v</w:t>
      </w:r>
      <w:r w:rsidRPr="00B879A3">
        <w:t xml:space="preserve">eost või osa sellest, on </w:t>
      </w:r>
      <w:r w:rsidR="002D6F1C" w:rsidRPr="00B879A3">
        <w:t>saatja</w:t>
      </w:r>
      <w:r w:rsidRPr="00B879A3">
        <w:t>l õigus l</w:t>
      </w:r>
      <w:r w:rsidR="00C835EA" w:rsidRPr="00B879A3">
        <w:t xml:space="preserve">eping ilma etteteatamisajata ennetähtaegselt üles öelda ja nõuda tekitatud kahju hüvitamist. </w:t>
      </w:r>
    </w:p>
    <w:p w14:paraId="02989C8C" w14:textId="77777777" w:rsidR="00C835EA" w:rsidRPr="00B879A3" w:rsidRDefault="00C835EA" w:rsidP="003E147F">
      <w:pPr>
        <w:numPr>
          <w:ilvl w:val="1"/>
          <w:numId w:val="3"/>
        </w:numPr>
        <w:tabs>
          <w:tab w:val="num" w:pos="720"/>
          <w:tab w:val="num" w:pos="1413"/>
        </w:tabs>
        <w:ind w:left="720" w:hanging="720"/>
        <w:jc w:val="both"/>
        <w:outlineLvl w:val="0"/>
      </w:pPr>
      <w:r w:rsidRPr="00B879A3">
        <w:t>Tõstuki käppade</w:t>
      </w:r>
      <w:r w:rsidR="002274B6" w:rsidRPr="00B879A3">
        <w:t xml:space="preserve"> poolt tekitatud kahjustuste</w:t>
      </w:r>
      <w:r w:rsidR="007D6F24" w:rsidRPr="00B879A3">
        <w:t xml:space="preserve"> (jäljend sügavam kui 5cm)</w:t>
      </w:r>
      <w:r w:rsidR="002274B6" w:rsidRPr="00B879A3">
        <w:t xml:space="preserve"> korral</w:t>
      </w:r>
      <w:r w:rsidR="00867E36" w:rsidRPr="00B879A3">
        <w:t xml:space="preserve"> ja nende likvideerimata jätmise puhul</w:t>
      </w:r>
      <w:r w:rsidR="002274B6" w:rsidRPr="00B879A3">
        <w:t xml:space="preserve"> on </w:t>
      </w:r>
      <w:r w:rsidR="002D6F1C" w:rsidRPr="00B879A3">
        <w:t>saatja</w:t>
      </w:r>
      <w:r w:rsidR="001F67F7" w:rsidRPr="00B879A3">
        <w:t xml:space="preserve">l õigus </w:t>
      </w:r>
      <w:r w:rsidR="00264C85" w:rsidRPr="00B879A3">
        <w:t>vedaja</w:t>
      </w:r>
      <w:r w:rsidRPr="00B879A3">
        <w:t xml:space="preserve">lt nõuda leppetrahvi. Leppetrahvi suuruseks on </w:t>
      </w:r>
      <w:r w:rsidR="00351491" w:rsidRPr="00B879A3">
        <w:t>1</w:t>
      </w:r>
      <w:r w:rsidR="00E8421E" w:rsidRPr="00B879A3">
        <w:t>000</w:t>
      </w:r>
      <w:r w:rsidRPr="00B879A3">
        <w:t>€</w:t>
      </w:r>
      <w:r w:rsidR="00E8421E" w:rsidRPr="00B879A3">
        <w:t>.</w:t>
      </w:r>
      <w:r w:rsidRPr="00B879A3">
        <w:t xml:space="preserve"> </w:t>
      </w:r>
    </w:p>
    <w:p w14:paraId="53BFF0A8" w14:textId="3E7650C4" w:rsidR="00230CB6" w:rsidRPr="00B879A3" w:rsidRDefault="72523EB3" w:rsidP="44D368DE">
      <w:pPr>
        <w:numPr>
          <w:ilvl w:val="1"/>
          <w:numId w:val="3"/>
        </w:numPr>
        <w:tabs>
          <w:tab w:val="num" w:pos="720"/>
          <w:tab w:val="num" w:pos="1413"/>
        </w:tabs>
        <w:ind w:left="720" w:hanging="720"/>
        <w:jc w:val="both"/>
        <w:outlineLvl w:val="0"/>
      </w:pPr>
      <w:r w:rsidRPr="00B879A3">
        <w:t>Kui vedaja ei täida lepinguga talle pandud kohustust, mille kohta sanktsioone ei ole eraldi välja toodud, määrab saatja vedajale tähtaja puuduste kõrvaldamiseks. Kui vedaja ei kõrvalda puudusi nimetatud tähtajaks, on saatjal õigus nõuda tekitatud kahjude hüvitamist ja leping ühepoolselt ilma etteteatamise tähtajata üles öelda</w:t>
      </w:r>
    </w:p>
    <w:p w14:paraId="11AF29D2" w14:textId="6A868C52" w:rsidR="00C835EA" w:rsidRPr="00B879A3" w:rsidRDefault="002D6F1C" w:rsidP="003E147F">
      <w:pPr>
        <w:numPr>
          <w:ilvl w:val="1"/>
          <w:numId w:val="3"/>
        </w:numPr>
        <w:tabs>
          <w:tab w:val="num" w:pos="720"/>
          <w:tab w:val="num" w:pos="1413"/>
        </w:tabs>
        <w:ind w:left="720" w:hanging="720"/>
        <w:jc w:val="both"/>
        <w:outlineLvl w:val="0"/>
      </w:pPr>
      <w:r w:rsidRPr="00B879A3">
        <w:t>Saatja</w:t>
      </w:r>
      <w:r w:rsidR="00C835EA" w:rsidRPr="00B879A3">
        <w:t>l on õ</w:t>
      </w:r>
      <w:r w:rsidR="00230CB6" w:rsidRPr="00B879A3">
        <w:t xml:space="preserve">igus leppetrahv maha arvestada </w:t>
      </w:r>
      <w:r w:rsidR="00264C85" w:rsidRPr="00B879A3">
        <w:t>vedaja</w:t>
      </w:r>
      <w:r w:rsidR="00C835EA" w:rsidRPr="00B879A3">
        <w:t>le tasumisele kuuluvast summast</w:t>
      </w:r>
      <w:r w:rsidR="631626D6" w:rsidRPr="00B879A3">
        <w:t xml:space="preserve"> või realiseerida pangagarantii</w:t>
      </w:r>
      <w:r w:rsidR="00C835EA" w:rsidRPr="00B879A3">
        <w:t xml:space="preserve">. </w:t>
      </w:r>
    </w:p>
    <w:p w14:paraId="07E420CE" w14:textId="77777777" w:rsidR="007008EE" w:rsidRPr="00B879A3" w:rsidRDefault="007008EE" w:rsidP="003E147F">
      <w:pPr>
        <w:pStyle w:val="ListParagraph"/>
        <w:numPr>
          <w:ilvl w:val="1"/>
          <w:numId w:val="3"/>
        </w:numPr>
        <w:ind w:left="709" w:hanging="709"/>
        <w:jc w:val="both"/>
        <w:outlineLvl w:val="0"/>
      </w:pPr>
      <w:r w:rsidRPr="00B879A3">
        <w:t xml:space="preserve">Juhul, kui </w:t>
      </w:r>
      <w:r w:rsidR="00264C85" w:rsidRPr="00B879A3">
        <w:t>vedaja</w:t>
      </w:r>
      <w:r w:rsidRPr="00B879A3">
        <w:t xml:space="preserve">l puuduvad tähtaegselt lepingus kokkulepitud mahtude täitmiseks </w:t>
      </w:r>
      <w:r w:rsidR="00F55637" w:rsidRPr="00B879A3">
        <w:t xml:space="preserve">metsaväljaveo autojuhi </w:t>
      </w:r>
      <w:r w:rsidRPr="00B879A3">
        <w:t>kutsetunnistust omavad töötajad</w:t>
      </w:r>
      <w:r w:rsidR="007F52E6" w:rsidRPr="00B879A3">
        <w:t xml:space="preserve"> või lepingus </w:t>
      </w:r>
      <w:r w:rsidR="00B321EA" w:rsidRPr="00B879A3">
        <w:t>nõutud arv metsaveo autorong</w:t>
      </w:r>
      <w:r w:rsidR="00F85802" w:rsidRPr="00B879A3">
        <w:t>e</w:t>
      </w:r>
      <w:r w:rsidRPr="00B879A3">
        <w:t xml:space="preserve">, on </w:t>
      </w:r>
      <w:r w:rsidR="002D6F1C" w:rsidRPr="00B879A3">
        <w:t>saatja</w:t>
      </w:r>
      <w:r w:rsidRPr="00B879A3">
        <w:t>l õigus leping ilma etteteatamisajata ennetähtaegselt üles öelda ja nõuda tekitatud kahju hüvitamist.</w:t>
      </w:r>
    </w:p>
    <w:p w14:paraId="55CB2533" w14:textId="77777777" w:rsidR="00954725" w:rsidRPr="00B879A3" w:rsidRDefault="00230CB6" w:rsidP="003E147F">
      <w:pPr>
        <w:numPr>
          <w:ilvl w:val="1"/>
          <w:numId w:val="3"/>
        </w:numPr>
        <w:tabs>
          <w:tab w:val="num" w:pos="720"/>
          <w:tab w:val="num" w:pos="1413"/>
        </w:tabs>
        <w:ind w:left="720" w:hanging="720"/>
        <w:jc w:val="both"/>
        <w:outlineLvl w:val="0"/>
      </w:pPr>
      <w:r w:rsidRPr="00B879A3">
        <w:t xml:space="preserve">Juhul, kui </w:t>
      </w:r>
      <w:r w:rsidR="002D6F1C" w:rsidRPr="00B879A3">
        <w:t>saatja</w:t>
      </w:r>
      <w:r w:rsidRPr="00B879A3">
        <w:t xml:space="preserve"> on korduvalt kasutanud </w:t>
      </w:r>
      <w:r w:rsidR="00264C85" w:rsidRPr="00B879A3">
        <w:t>vedaja</w:t>
      </w:r>
      <w:r w:rsidRPr="00B879A3">
        <w:t xml:space="preserve"> </w:t>
      </w:r>
      <w:r w:rsidR="0014001D" w:rsidRPr="00B879A3">
        <w:t>suhtes</w:t>
      </w:r>
      <w:r w:rsidRPr="00B879A3">
        <w:t xml:space="preserve"> sanktsioone, on </w:t>
      </w:r>
      <w:r w:rsidR="002D6F1C" w:rsidRPr="00B879A3">
        <w:t>saatja</w:t>
      </w:r>
      <w:r w:rsidRPr="00B879A3">
        <w:t>l õigus l</w:t>
      </w:r>
      <w:r w:rsidR="00954725" w:rsidRPr="00B879A3">
        <w:t>eping ühepoolselt ilma etteteatamise tähtajata üles öelda või vähendada le</w:t>
      </w:r>
      <w:r w:rsidRPr="00B879A3">
        <w:t>ppetrahvi nõude summa ulatuses l</w:t>
      </w:r>
      <w:r w:rsidR="00954725" w:rsidRPr="00B879A3">
        <w:t>epingu kogust.</w:t>
      </w:r>
    </w:p>
    <w:p w14:paraId="0918EE76" w14:textId="77777777" w:rsidR="00625BF1" w:rsidRPr="00B879A3" w:rsidRDefault="00625BF1" w:rsidP="00625BF1">
      <w:pPr>
        <w:numPr>
          <w:ilvl w:val="1"/>
          <w:numId w:val="3"/>
        </w:numPr>
        <w:tabs>
          <w:tab w:val="num" w:pos="567"/>
        </w:tabs>
        <w:ind w:left="567" w:hanging="567"/>
        <w:jc w:val="both"/>
        <w:outlineLvl w:val="0"/>
      </w:pPr>
      <w:r w:rsidRPr="00B879A3">
        <w:t>Vedaja poolt kohustuste mittenõuetekohase täitmise korral on saatjal õigus alandada veoste eest tasumisele kuuluvat veotasu (koorma ladustamise nõuete eiramine, sorteerimisnõude eiramine, metsamaterjali kvaliteedi rikkumine jne). Veotasu alandamine toimub võlaõigus</w:t>
      </w:r>
      <w:r w:rsidRPr="00B879A3">
        <w:softHyphen/>
        <w:t>seaduse §-s 112 sätestatud korras.</w:t>
      </w:r>
    </w:p>
    <w:p w14:paraId="6D5EEF5D" w14:textId="77777777" w:rsidR="00230CB6" w:rsidRPr="00B879A3" w:rsidRDefault="00230CB6" w:rsidP="00485338">
      <w:pPr>
        <w:tabs>
          <w:tab w:val="num" w:pos="562"/>
        </w:tabs>
        <w:jc w:val="both"/>
        <w:outlineLvl w:val="0"/>
      </w:pPr>
    </w:p>
    <w:p w14:paraId="6E11BAD1" w14:textId="77777777" w:rsidR="00750744" w:rsidRPr="00B879A3" w:rsidRDefault="00E87C08" w:rsidP="003E147F">
      <w:pPr>
        <w:numPr>
          <w:ilvl w:val="0"/>
          <w:numId w:val="3"/>
        </w:numPr>
        <w:jc w:val="both"/>
        <w:outlineLvl w:val="0"/>
        <w:rPr>
          <w:b/>
        </w:rPr>
      </w:pPr>
      <w:r w:rsidRPr="00B879A3">
        <w:rPr>
          <w:b/>
          <w:bCs/>
        </w:rPr>
        <w:t>Lepingu rikkumise vabandatavus</w:t>
      </w:r>
    </w:p>
    <w:p w14:paraId="3938E3D4" w14:textId="77777777" w:rsidR="00D1202E" w:rsidRPr="00B879A3" w:rsidRDefault="00D1202E" w:rsidP="00D1202E">
      <w:pPr>
        <w:ind w:left="420"/>
        <w:jc w:val="both"/>
        <w:outlineLvl w:val="0"/>
        <w:rPr>
          <w:b/>
        </w:rPr>
      </w:pPr>
    </w:p>
    <w:p w14:paraId="56891840" w14:textId="77777777" w:rsidR="00D1202E" w:rsidRPr="00B879A3" w:rsidRDefault="2AA384C6" w:rsidP="006202A6">
      <w:pPr>
        <w:ind w:left="709" w:hanging="709"/>
        <w:jc w:val="both"/>
        <w:outlineLvl w:val="0"/>
      </w:pPr>
      <w:r w:rsidRPr="00B879A3">
        <w:t xml:space="preserve">12.1. </w:t>
      </w:r>
      <w:r w:rsidR="51002E03" w:rsidRPr="00B879A3">
        <w:t xml:space="preserve">  </w:t>
      </w:r>
      <w:r w:rsidRPr="00B879A3">
        <w:t xml:space="preserve">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64744017" w14:textId="77777777" w:rsidR="00D1202E" w:rsidRPr="00B879A3" w:rsidRDefault="00D1202E" w:rsidP="006202A6">
      <w:pPr>
        <w:ind w:left="709" w:hanging="703"/>
        <w:jc w:val="both"/>
        <w:outlineLvl w:val="0"/>
      </w:pPr>
      <w:r w:rsidRPr="00B879A3">
        <w:t xml:space="preserve">12.2. </w:t>
      </w:r>
      <w:r w:rsidR="006202A6" w:rsidRPr="00B879A3">
        <w:t xml:space="preserve"> </w:t>
      </w:r>
      <w:r w:rsidRPr="00B879A3">
        <w:t>Kui vääramatu jõud takistab lepingust tulenevate  kohustuste õigeaegset täitmist, siis vastava kohustuse täitmise aeg pikeneb perioodi võrra, millal kohustuse täitmine oli takistatud vääramatu jõu tõttu.</w:t>
      </w:r>
    </w:p>
    <w:p w14:paraId="5ACBA153" w14:textId="77777777" w:rsidR="00D1202E" w:rsidRPr="00B879A3" w:rsidRDefault="00D1202E" w:rsidP="006202A6">
      <w:pPr>
        <w:ind w:left="709" w:hanging="709"/>
        <w:jc w:val="both"/>
        <w:outlineLvl w:val="0"/>
      </w:pPr>
      <w:r w:rsidRPr="00B879A3">
        <w:t xml:space="preserve">12.3. </w:t>
      </w:r>
      <w:r w:rsidR="006202A6" w:rsidRPr="00B879A3">
        <w:t xml:space="preserve">  </w:t>
      </w:r>
      <w:r w:rsidRPr="00B879A3">
        <w:t>Pool, kelle tegevus lepingu järgsete kohustuste täitmisel on takistatud vääramatu jõu tõttu, on kohustatud sellest viivitamatult, ent mitte hiljem kui 7 (seitsme) päeva jooksul kirjalikult teatama teisele poolele.</w:t>
      </w:r>
    </w:p>
    <w:p w14:paraId="50F8C75E" w14:textId="5C05370F" w:rsidR="00D1202E" w:rsidRPr="00B879A3" w:rsidRDefault="0093363F" w:rsidP="006202A6">
      <w:pPr>
        <w:ind w:left="709" w:hanging="709"/>
        <w:jc w:val="both"/>
        <w:outlineLvl w:val="0"/>
      </w:pPr>
      <w:r w:rsidRPr="00B879A3">
        <w:t>12</w:t>
      </w:r>
      <w:r w:rsidR="00D1202E" w:rsidRPr="00B879A3">
        <w:t xml:space="preserve">.4. </w:t>
      </w:r>
      <w:r w:rsidR="006202A6" w:rsidRPr="00B879A3">
        <w:t xml:space="preserve">  </w:t>
      </w:r>
      <w:r w:rsidR="00D1202E" w:rsidRPr="00B879A3">
        <w:t>Vääramatu jõud ei vabasta poolt kohustusest võtta tarvitusele kõik võimalikud abinõud oma kohustuse rikkumisega tekitatava kahju vältimiseks või vähendamiseks.</w:t>
      </w:r>
    </w:p>
    <w:p w14:paraId="5F266D4F" w14:textId="661CF5EF" w:rsidR="00D1202E" w:rsidRPr="00B879A3" w:rsidRDefault="22AF7802" w:rsidP="006202A6">
      <w:pPr>
        <w:ind w:left="709" w:hanging="709"/>
        <w:jc w:val="both"/>
        <w:outlineLvl w:val="0"/>
      </w:pPr>
      <w:r w:rsidRPr="00B879A3">
        <w:t>12</w:t>
      </w:r>
      <w:r w:rsidR="2AA384C6" w:rsidRPr="00B879A3">
        <w:t xml:space="preserve">.5. </w:t>
      </w:r>
      <w:r w:rsidR="51002E03" w:rsidRPr="00B879A3">
        <w:t xml:space="preserve"> </w:t>
      </w:r>
      <w:r w:rsidR="2AA384C6" w:rsidRPr="00B879A3">
        <w:t>Kui vääramatu jõu asjaolud kestavad üle 90 (üheksakümne) päeva, on poolel, kelle</w:t>
      </w:r>
      <w:r w:rsidR="51002E03" w:rsidRPr="00B879A3">
        <w:t xml:space="preserve"> </w:t>
      </w:r>
      <w:r w:rsidR="2AA384C6" w:rsidRPr="00B879A3">
        <w:t xml:space="preserve">kohustuste täitmine on takistatud, õigus leping ühepoolselt vääramatu jõu tõttu lõpetada. </w:t>
      </w:r>
    </w:p>
    <w:p w14:paraId="53EDB1AB" w14:textId="2FF316F7" w:rsidR="00D1202E" w:rsidRPr="00B879A3" w:rsidRDefault="67CAA01F" w:rsidP="006202A6">
      <w:pPr>
        <w:ind w:left="709" w:hanging="709"/>
        <w:jc w:val="both"/>
        <w:outlineLvl w:val="0"/>
      </w:pPr>
      <w:r w:rsidRPr="00B879A3">
        <w:lastRenderedPageBreak/>
        <w:t xml:space="preserve">12.6. Juhul, kui leping lõppeb vääramatu jõu asjaolude tõttu, ei hüvita kumbki pool teisele poolele tekkinud kahju, ega kulutusi. Tellija tasub töövõtjale tegelikult ja nõuetekohaselt teostatud tööde eest.  </w:t>
      </w:r>
    </w:p>
    <w:p w14:paraId="73052F4C" w14:textId="149E2437" w:rsidR="00D1202E" w:rsidRPr="00B879A3" w:rsidRDefault="2AA384C6" w:rsidP="006202A6">
      <w:pPr>
        <w:ind w:left="709" w:hanging="709"/>
        <w:jc w:val="both"/>
        <w:outlineLvl w:val="0"/>
      </w:pPr>
      <w:r w:rsidRPr="00B879A3">
        <w:t xml:space="preserve"> </w:t>
      </w:r>
    </w:p>
    <w:p w14:paraId="28F461C2" w14:textId="77777777" w:rsidR="00D1202E" w:rsidRPr="00B879A3" w:rsidRDefault="00D1202E" w:rsidP="007C1A11">
      <w:pPr>
        <w:ind w:left="420"/>
        <w:jc w:val="both"/>
        <w:outlineLvl w:val="0"/>
      </w:pPr>
    </w:p>
    <w:p w14:paraId="42571FBA" w14:textId="77777777" w:rsidR="00750744" w:rsidRPr="00B879A3" w:rsidRDefault="00E87C08" w:rsidP="003E147F">
      <w:pPr>
        <w:numPr>
          <w:ilvl w:val="0"/>
          <w:numId w:val="3"/>
        </w:numPr>
        <w:jc w:val="both"/>
        <w:outlineLvl w:val="0"/>
        <w:rPr>
          <w:b/>
        </w:rPr>
      </w:pPr>
      <w:r w:rsidRPr="00B879A3">
        <w:rPr>
          <w:b/>
          <w:bCs/>
        </w:rPr>
        <w:t>Lepingu kehtivus, lõppemine ja lõpetamine</w:t>
      </w:r>
      <w:r w:rsidRPr="00B879A3">
        <w:rPr>
          <w:b/>
        </w:rPr>
        <w:t xml:space="preserve"> </w:t>
      </w:r>
    </w:p>
    <w:p w14:paraId="2368EAA7" w14:textId="4F1E1BB5" w:rsidR="00E87C08" w:rsidRPr="00B879A3" w:rsidRDefault="652A8999" w:rsidP="003E147F">
      <w:pPr>
        <w:numPr>
          <w:ilvl w:val="1"/>
          <w:numId w:val="3"/>
        </w:numPr>
        <w:ind w:left="540" w:hanging="540"/>
        <w:jc w:val="both"/>
        <w:outlineLvl w:val="0"/>
      </w:pPr>
      <w:r w:rsidRPr="00B879A3">
        <w:t>Lepi</w:t>
      </w:r>
      <w:r w:rsidR="6EAB6D52" w:rsidRPr="00B879A3">
        <w:t xml:space="preserve">ng jõustub </w:t>
      </w:r>
      <w:r w:rsidR="3C679226" w:rsidRPr="00B879A3">
        <w:t xml:space="preserve"> allkirjastamisest</w:t>
      </w:r>
      <w:r w:rsidR="6EAB6D52" w:rsidRPr="00B879A3">
        <w:t xml:space="preserve"> ja kehtib kuni </w:t>
      </w:r>
      <w:sdt>
        <w:sdtPr>
          <w:id w:val="2137918197"/>
          <w:placeholder>
            <w:docPart w:val="EB5491BE98F34D40A8511C9AA64AFBA6"/>
          </w:placeholder>
          <w:date w:fullDate="2028-06-30T00:00:00Z">
            <w:dateFormat w:val="d.MM.yyyy"/>
            <w:lid w:val="et-EE"/>
            <w:storeMappedDataAs w:val="dateTime"/>
            <w:calendar w:val="gregorian"/>
          </w:date>
        </w:sdtPr>
        <w:sdtContent>
          <w:r w:rsidR="6C70B133" w:rsidRPr="00B879A3">
            <w:t>30.06.2028</w:t>
          </w:r>
        </w:sdtContent>
      </w:sdt>
      <w:r w:rsidR="3FDBE20E" w:rsidRPr="00B879A3">
        <w:t xml:space="preserve"> </w:t>
      </w:r>
      <w:r w:rsidR="58DEF352" w:rsidRPr="00B879A3">
        <w:t xml:space="preserve">ja/või kuni maksimaalse kogumaksumuse täitumiseni </w:t>
      </w:r>
      <w:r w:rsidR="6EAB6D52" w:rsidRPr="00B879A3">
        <w:t>ja/või kõikide lepingulist</w:t>
      </w:r>
      <w:r w:rsidR="3FDBE20E" w:rsidRPr="00B879A3">
        <w:t>e kohustuste täitmiseni mõlema p</w:t>
      </w:r>
      <w:r w:rsidR="6EAB6D52" w:rsidRPr="00B879A3">
        <w:t xml:space="preserve">oole poolt. </w:t>
      </w:r>
    </w:p>
    <w:p w14:paraId="553F5A54" w14:textId="77777777" w:rsidR="005A4AC0" w:rsidRPr="005A4AC0" w:rsidRDefault="005A4AC0" w:rsidP="005A4AC0">
      <w:pPr>
        <w:numPr>
          <w:ilvl w:val="1"/>
          <w:numId w:val="3"/>
        </w:numPr>
        <w:ind w:left="540" w:hanging="540"/>
        <w:jc w:val="both"/>
        <w:outlineLvl w:val="0"/>
      </w:pPr>
      <w:r w:rsidRPr="005A4AC0">
        <w:t xml:space="preserve">Juhul kui pooltel on baashinnaraamistiku osas erimeelsusi, mis ei ole lahendatud baashinnaraamistiku kehtivusaja lõpuks, kehtib viimase baashinnaraamistiku hind, kuid mitte kauem kui 30 (kolmkümmend) päeva. Pärast selle kehtivusaja lõppu on saatjal õigus leping üles öelda. </w:t>
      </w:r>
    </w:p>
    <w:p w14:paraId="6DC3383A" w14:textId="77777777" w:rsidR="00E87C08" w:rsidRPr="00B879A3" w:rsidRDefault="002D6F1C" w:rsidP="003E147F">
      <w:pPr>
        <w:numPr>
          <w:ilvl w:val="1"/>
          <w:numId w:val="3"/>
        </w:numPr>
        <w:ind w:left="540" w:hanging="540"/>
        <w:jc w:val="both"/>
        <w:outlineLvl w:val="0"/>
      </w:pPr>
      <w:r w:rsidRPr="00B879A3">
        <w:t>Saatja</w:t>
      </w:r>
      <w:r w:rsidR="00230CB6" w:rsidRPr="00B879A3">
        <w:t>l on õigus l</w:t>
      </w:r>
      <w:r w:rsidR="00E87C08" w:rsidRPr="00B879A3">
        <w:t>eping ilma etteteatamisajata e</w:t>
      </w:r>
      <w:r w:rsidR="00230CB6" w:rsidRPr="00B879A3">
        <w:t xml:space="preserve">nnetähtaegselt üles öelda, kui </w:t>
      </w:r>
      <w:r w:rsidR="00264C85" w:rsidRPr="00B879A3">
        <w:t>vedaja</w:t>
      </w:r>
      <w:r w:rsidR="00E87C08" w:rsidRPr="00B879A3">
        <w:t xml:space="preserve"> on muutunud maksejõuetuks või tema suhtes on algatatud pankroti- või likvideerimismenetlus</w:t>
      </w:r>
    </w:p>
    <w:p w14:paraId="7550F198" w14:textId="77777777" w:rsidR="00E87C08" w:rsidRPr="00B879A3" w:rsidRDefault="002D6F1C" w:rsidP="003E147F">
      <w:pPr>
        <w:numPr>
          <w:ilvl w:val="1"/>
          <w:numId w:val="3"/>
        </w:numPr>
        <w:ind w:left="540" w:hanging="540"/>
        <w:jc w:val="both"/>
        <w:outlineLvl w:val="0"/>
      </w:pPr>
      <w:r w:rsidRPr="00B879A3">
        <w:t>Saatja</w:t>
      </w:r>
      <w:r w:rsidR="00230CB6" w:rsidRPr="00B879A3">
        <w:t>l on õigus l</w:t>
      </w:r>
      <w:r w:rsidR="00E87C08" w:rsidRPr="00B879A3">
        <w:t>eping ilma etteteatamisajata e</w:t>
      </w:r>
      <w:r w:rsidR="00230CB6" w:rsidRPr="00B879A3">
        <w:t xml:space="preserve">nnetähtaegselt üles öelda, kui </w:t>
      </w:r>
      <w:r w:rsidRPr="00B879A3">
        <w:t>saatja</w:t>
      </w:r>
      <w:r w:rsidR="00230CB6" w:rsidRPr="00B879A3">
        <w:t xml:space="preserve"> on </w:t>
      </w:r>
      <w:r w:rsidR="00264C85" w:rsidRPr="00B879A3">
        <w:t>vedaja</w:t>
      </w:r>
      <w:r w:rsidR="00230CB6" w:rsidRPr="00B879A3">
        <w:t xml:space="preserve"> suhtes korduvalt rakendanud l</w:t>
      </w:r>
      <w:r w:rsidR="00E87C08" w:rsidRPr="00B879A3">
        <w:t xml:space="preserve">epingus sätestatud sanktsioone. </w:t>
      </w:r>
    </w:p>
    <w:p w14:paraId="3D513D0B" w14:textId="77777777" w:rsidR="00E87C08" w:rsidRPr="00B879A3" w:rsidRDefault="00230CB6" w:rsidP="003E147F">
      <w:pPr>
        <w:numPr>
          <w:ilvl w:val="1"/>
          <w:numId w:val="3"/>
        </w:numPr>
        <w:ind w:left="540" w:hanging="540"/>
        <w:jc w:val="both"/>
        <w:outlineLvl w:val="0"/>
      </w:pPr>
      <w:r w:rsidRPr="00B879A3">
        <w:t xml:space="preserve">Juhul, kui </w:t>
      </w:r>
      <w:r w:rsidR="00264C85" w:rsidRPr="00B879A3">
        <w:t>vedaja</w:t>
      </w:r>
      <w:r w:rsidR="00E87C08" w:rsidRPr="00B879A3">
        <w:t xml:space="preserve"> ei täida tööohutusenõude</w:t>
      </w:r>
      <w:r w:rsidRPr="00B879A3">
        <w:t xml:space="preserve">id ja RMK keskkonnanõudeid, on </w:t>
      </w:r>
      <w:r w:rsidR="002D6F1C" w:rsidRPr="00B879A3">
        <w:t>saatja</w:t>
      </w:r>
      <w:r w:rsidRPr="00B879A3">
        <w:t>l õigus l</w:t>
      </w:r>
      <w:r w:rsidR="00E87C08" w:rsidRPr="00B879A3">
        <w:t>eping peatada. Korduvatel tööohutusnõuete ja RM</w:t>
      </w:r>
      <w:r w:rsidRPr="00B879A3">
        <w:t xml:space="preserve">K keskkonnanõuete eiramisel on </w:t>
      </w:r>
      <w:r w:rsidR="002D6F1C" w:rsidRPr="00B879A3">
        <w:t>saatja</w:t>
      </w:r>
      <w:r w:rsidRPr="00B879A3">
        <w:t>l õigus l</w:t>
      </w:r>
      <w:r w:rsidR="00E87C08" w:rsidRPr="00B879A3">
        <w:t xml:space="preserve">eping üles öelda. </w:t>
      </w:r>
    </w:p>
    <w:p w14:paraId="709FAD54" w14:textId="77777777" w:rsidR="00E87C08" w:rsidRPr="00B879A3" w:rsidRDefault="00230CB6" w:rsidP="003E147F">
      <w:pPr>
        <w:numPr>
          <w:ilvl w:val="1"/>
          <w:numId w:val="3"/>
        </w:numPr>
        <w:ind w:left="540" w:hanging="540"/>
        <w:jc w:val="both"/>
        <w:outlineLvl w:val="0"/>
      </w:pPr>
      <w:r w:rsidRPr="00B879A3">
        <w:t>Poolel on õigus leping üles öelda, kui teine pool korduvalt ei täida l</w:t>
      </w:r>
      <w:r w:rsidR="00954725" w:rsidRPr="00B879A3">
        <w:t>epinguga endale võetud kohustusi</w:t>
      </w:r>
      <w:r w:rsidR="00E87C08" w:rsidRPr="00B879A3">
        <w:t>.</w:t>
      </w:r>
    </w:p>
    <w:p w14:paraId="38C963A8" w14:textId="77777777" w:rsidR="00FB4C99" w:rsidRPr="00B879A3" w:rsidRDefault="002D6F1C" w:rsidP="003E147F">
      <w:pPr>
        <w:numPr>
          <w:ilvl w:val="1"/>
          <w:numId w:val="3"/>
        </w:numPr>
        <w:ind w:left="540" w:hanging="540"/>
        <w:jc w:val="both"/>
        <w:outlineLvl w:val="0"/>
      </w:pPr>
      <w:r w:rsidRPr="00B879A3">
        <w:t>Saatja</w:t>
      </w:r>
      <w:r w:rsidR="00F43D62" w:rsidRPr="00B879A3">
        <w:t xml:space="preserve">l on õigus </w:t>
      </w:r>
      <w:r w:rsidR="00230CB6" w:rsidRPr="00B879A3">
        <w:t>l</w:t>
      </w:r>
      <w:r w:rsidR="00E87C08" w:rsidRPr="00B879A3">
        <w:t>epingu üles</w:t>
      </w:r>
      <w:r w:rsidR="00F43D62" w:rsidRPr="00B879A3">
        <w:t xml:space="preserve"> öelda</w:t>
      </w:r>
      <w:r w:rsidR="00E87C08" w:rsidRPr="00B879A3">
        <w:t xml:space="preserve">, kui </w:t>
      </w:r>
      <w:r w:rsidR="00264C85" w:rsidRPr="00B879A3">
        <w:t>vedaja</w:t>
      </w:r>
      <w:r w:rsidR="003461E5" w:rsidRPr="00B879A3">
        <w:t xml:space="preserve"> kasuta</w:t>
      </w:r>
      <w:r w:rsidR="00954725" w:rsidRPr="00B879A3">
        <w:t>b</w:t>
      </w:r>
      <w:r w:rsidR="00230CB6" w:rsidRPr="00B879A3">
        <w:t xml:space="preserve"> l</w:t>
      </w:r>
      <w:r w:rsidR="003461E5" w:rsidRPr="00B879A3">
        <w:t xml:space="preserve">epingu täitmisel metsaveoautosid, </w:t>
      </w:r>
      <w:r w:rsidR="00230CB6" w:rsidRPr="00B879A3">
        <w:t xml:space="preserve">mille andmed </w:t>
      </w:r>
      <w:r w:rsidR="00264C85" w:rsidRPr="00B879A3">
        <w:t>vedaja</w:t>
      </w:r>
      <w:r w:rsidR="00954725" w:rsidRPr="00B879A3">
        <w:t xml:space="preserve"> ei ole </w:t>
      </w:r>
      <w:r w:rsidRPr="00B879A3">
        <w:t>saatja</w:t>
      </w:r>
      <w:r w:rsidR="00AB33F1" w:rsidRPr="00B879A3">
        <w:t>le</w:t>
      </w:r>
      <w:r w:rsidR="00CF05F1" w:rsidRPr="00B879A3">
        <w:t xml:space="preserve"> </w:t>
      </w:r>
      <w:r w:rsidR="00954725" w:rsidRPr="00B879A3">
        <w:t>esitanud</w:t>
      </w:r>
      <w:r w:rsidR="00AB33F1" w:rsidRPr="00B879A3">
        <w:t>.</w:t>
      </w:r>
    </w:p>
    <w:p w14:paraId="2100EC7D" w14:textId="6CCFD6CC" w:rsidR="00FB4C99" w:rsidRPr="00B879A3" w:rsidRDefault="00954725" w:rsidP="003E147F">
      <w:pPr>
        <w:pStyle w:val="ListParagraph"/>
        <w:numPr>
          <w:ilvl w:val="1"/>
          <w:numId w:val="3"/>
        </w:numPr>
        <w:ind w:left="567" w:hanging="567"/>
        <w:jc w:val="both"/>
        <w:outlineLvl w:val="0"/>
      </w:pPr>
      <w:r w:rsidRPr="00B879A3">
        <w:t xml:space="preserve"> </w:t>
      </w:r>
      <w:r w:rsidR="002D6F1C" w:rsidRPr="00B879A3">
        <w:t>Saatja</w:t>
      </w:r>
      <w:r w:rsidR="00FB4C99" w:rsidRPr="00B879A3">
        <w:t xml:space="preserve">l on õigus leping ilma etteteatamisajata ennetähtaegselt üles öelda, jätkata RHS § 119 alusel hankemenetlusega ja nõuda tekitatud kahju hüvitamist kui </w:t>
      </w:r>
      <w:r w:rsidR="00264C85" w:rsidRPr="00B879A3">
        <w:t>vedaja</w:t>
      </w:r>
      <w:r w:rsidR="00FB4C99" w:rsidRPr="00B879A3">
        <w:t xml:space="preserve"> ei asu lepingut täitma, st ei teosta lepingu punktis 10.</w:t>
      </w:r>
      <w:r w:rsidR="00115B7B" w:rsidRPr="00B879A3">
        <w:t xml:space="preserve">69 </w:t>
      </w:r>
      <w:r w:rsidR="00FB4C99" w:rsidRPr="00B879A3">
        <w:t>nimetatud toiminguid tähtaegselt.</w:t>
      </w:r>
    </w:p>
    <w:p w14:paraId="3B7D43B0" w14:textId="77777777" w:rsidR="00E87C08" w:rsidRPr="00B879A3" w:rsidRDefault="00E87C08" w:rsidP="003E147F">
      <w:pPr>
        <w:ind w:left="540"/>
        <w:jc w:val="both"/>
        <w:outlineLvl w:val="0"/>
      </w:pPr>
    </w:p>
    <w:p w14:paraId="4F9A8D54" w14:textId="77777777" w:rsidR="00230CB6" w:rsidRPr="00B879A3" w:rsidRDefault="00230CB6" w:rsidP="00230CB6">
      <w:pPr>
        <w:jc w:val="both"/>
        <w:outlineLvl w:val="0"/>
      </w:pPr>
    </w:p>
    <w:p w14:paraId="772CB9E9" w14:textId="77777777" w:rsidR="00230CB6" w:rsidRPr="00B879A3" w:rsidRDefault="00230CB6" w:rsidP="003E147F">
      <w:pPr>
        <w:pStyle w:val="Pealkiri11"/>
        <w:numPr>
          <w:ilvl w:val="0"/>
          <w:numId w:val="3"/>
        </w:numPr>
        <w:jc w:val="both"/>
        <w:rPr>
          <w:b/>
          <w:spacing w:val="0"/>
          <w:lang w:eastAsia="et-EE"/>
        </w:rPr>
      </w:pPr>
      <w:r w:rsidRPr="00B879A3">
        <w:rPr>
          <w:b/>
          <w:spacing w:val="0"/>
          <w:lang w:eastAsia="et-EE"/>
        </w:rPr>
        <w:t>Poolte esindajad ja kontaktandmed</w:t>
      </w:r>
    </w:p>
    <w:p w14:paraId="09E51D27" w14:textId="77777777" w:rsidR="00230CB6" w:rsidRPr="00B879A3" w:rsidRDefault="002D6F1C" w:rsidP="003E147F">
      <w:pPr>
        <w:pStyle w:val="Pealkiri21"/>
        <w:numPr>
          <w:ilvl w:val="1"/>
          <w:numId w:val="3"/>
        </w:numPr>
        <w:ind w:left="567" w:hanging="567"/>
        <w:jc w:val="both"/>
        <w:rPr>
          <w:spacing w:val="0"/>
        </w:rPr>
      </w:pPr>
      <w:r w:rsidRPr="00B879A3">
        <w:rPr>
          <w:spacing w:val="0"/>
        </w:rPr>
        <w:t>Saatja</w:t>
      </w:r>
      <w:r w:rsidR="00230CB6" w:rsidRPr="00B879A3">
        <w:rPr>
          <w:spacing w:val="0"/>
        </w:rPr>
        <w:t xml:space="preserve"> esindaja on RMK </w:t>
      </w:r>
      <w:r w:rsidR="00230CB6" w:rsidRPr="00B879A3">
        <w:rPr>
          <w:spacing w:val="0"/>
        </w:rPr>
        <w:fldChar w:fldCharType="begin"/>
      </w:r>
      <w:r w:rsidR="00230CB6" w:rsidRPr="00B879A3">
        <w:rPr>
          <w:spacing w:val="0"/>
        </w:rPr>
        <w:instrText xml:space="preserve"> MACROBUTTON  AcceptAllChangesInDoc [Sisesta ametinimetus] </w:instrText>
      </w:r>
      <w:r w:rsidR="00230CB6" w:rsidRPr="00B879A3">
        <w:rPr>
          <w:spacing w:val="0"/>
        </w:rPr>
        <w:fldChar w:fldCharType="end"/>
      </w:r>
      <w:r w:rsidR="00230CB6" w:rsidRPr="00B879A3">
        <w:rPr>
          <w:spacing w:val="0"/>
        </w:rPr>
        <w:fldChar w:fldCharType="begin"/>
      </w:r>
      <w:r w:rsidR="00230CB6" w:rsidRPr="00B879A3">
        <w:rPr>
          <w:spacing w:val="0"/>
        </w:rPr>
        <w:instrText xml:space="preserve"> MACROBUTTON  AcceptAllChangesInDoc [Sisesta eesnimi ja perekonnanimi] </w:instrText>
      </w:r>
      <w:r w:rsidR="00230CB6" w:rsidRPr="00B879A3">
        <w:rPr>
          <w:spacing w:val="0"/>
        </w:rPr>
        <w:fldChar w:fldCharType="end"/>
      </w:r>
      <w:r w:rsidR="00230CB6" w:rsidRPr="00B879A3">
        <w:rPr>
          <w:spacing w:val="0"/>
        </w:rPr>
        <w:t xml:space="preserve">tel </w:t>
      </w:r>
      <w:r w:rsidR="00230CB6" w:rsidRPr="00B879A3">
        <w:rPr>
          <w:spacing w:val="0"/>
        </w:rPr>
        <w:fldChar w:fldCharType="begin"/>
      </w:r>
      <w:r w:rsidR="00230CB6" w:rsidRPr="00B879A3">
        <w:rPr>
          <w:spacing w:val="0"/>
        </w:rPr>
        <w:instrText xml:space="preserve"> MACROBUTTON  AcceptAllChangesInDoc [Sisesta number] </w:instrText>
      </w:r>
      <w:r w:rsidR="00230CB6" w:rsidRPr="00B879A3">
        <w:rPr>
          <w:spacing w:val="0"/>
        </w:rPr>
        <w:fldChar w:fldCharType="end"/>
      </w:r>
      <w:r w:rsidR="00230CB6" w:rsidRPr="00B879A3">
        <w:rPr>
          <w:spacing w:val="0"/>
        </w:rPr>
        <w:t xml:space="preserve">e-post </w:t>
      </w:r>
      <w:r w:rsidR="000878E1" w:rsidRPr="00B879A3">
        <w:fldChar w:fldCharType="begin"/>
      </w:r>
      <w:r w:rsidR="000878E1" w:rsidRPr="00B879A3">
        <w:instrText xml:space="preserve"> MACROBUTTON  AcceptAllChangesInDoc [Sisesta e-post]. </w:instrText>
      </w:r>
      <w:r w:rsidR="000878E1" w:rsidRPr="00B879A3">
        <w:fldChar w:fldCharType="end"/>
      </w:r>
    </w:p>
    <w:p w14:paraId="359C1E3C" w14:textId="77777777" w:rsidR="00230CB6" w:rsidRPr="00B879A3" w:rsidRDefault="00264C85" w:rsidP="003E147F">
      <w:pPr>
        <w:pStyle w:val="Pealkiri21"/>
        <w:numPr>
          <w:ilvl w:val="1"/>
          <w:numId w:val="3"/>
        </w:numPr>
        <w:ind w:left="567" w:hanging="567"/>
        <w:jc w:val="both"/>
        <w:rPr>
          <w:spacing w:val="0"/>
        </w:rPr>
      </w:pPr>
      <w:r w:rsidRPr="00B879A3">
        <w:rPr>
          <w:spacing w:val="0"/>
        </w:rPr>
        <w:t>Vedaja</w:t>
      </w:r>
      <w:r w:rsidR="00230CB6" w:rsidRPr="00B879A3">
        <w:rPr>
          <w:spacing w:val="0"/>
        </w:rPr>
        <w:t xml:space="preserve"> esindaja on </w:t>
      </w:r>
      <w:r w:rsidR="00230CB6" w:rsidRPr="00B879A3">
        <w:rPr>
          <w:spacing w:val="0"/>
        </w:rPr>
        <w:fldChar w:fldCharType="begin"/>
      </w:r>
      <w:r w:rsidR="00230CB6" w:rsidRPr="00B879A3">
        <w:rPr>
          <w:spacing w:val="0"/>
        </w:rPr>
        <w:instrText xml:space="preserve"> MACROBUTTON  AcceptAllChangesInDoc [Sisesta ametinimetus] </w:instrText>
      </w:r>
      <w:r w:rsidR="00230CB6" w:rsidRPr="00B879A3">
        <w:rPr>
          <w:spacing w:val="0"/>
        </w:rPr>
        <w:fldChar w:fldCharType="end"/>
      </w:r>
      <w:r w:rsidR="00230CB6" w:rsidRPr="00B879A3">
        <w:rPr>
          <w:spacing w:val="0"/>
        </w:rPr>
        <w:fldChar w:fldCharType="begin"/>
      </w:r>
      <w:r w:rsidR="00230CB6" w:rsidRPr="00B879A3">
        <w:rPr>
          <w:spacing w:val="0"/>
        </w:rPr>
        <w:instrText xml:space="preserve"> MACROBUTTON  AcceptAllChangesInDoc [Sisesta eesnimi ja perekonnanimi] </w:instrText>
      </w:r>
      <w:r w:rsidR="00230CB6" w:rsidRPr="00B879A3">
        <w:rPr>
          <w:spacing w:val="0"/>
        </w:rPr>
        <w:fldChar w:fldCharType="end"/>
      </w:r>
      <w:r w:rsidR="00230CB6" w:rsidRPr="00B879A3">
        <w:rPr>
          <w:spacing w:val="0"/>
        </w:rPr>
        <w:t xml:space="preserve">tel </w:t>
      </w:r>
      <w:r w:rsidR="00230CB6" w:rsidRPr="00B879A3">
        <w:rPr>
          <w:spacing w:val="0"/>
        </w:rPr>
        <w:fldChar w:fldCharType="begin"/>
      </w:r>
      <w:r w:rsidR="00230CB6" w:rsidRPr="00B879A3">
        <w:rPr>
          <w:spacing w:val="0"/>
        </w:rPr>
        <w:instrText xml:space="preserve"> MACROBUTTON  AcceptAllChangesInDoc [Sisesta number] </w:instrText>
      </w:r>
      <w:r w:rsidR="00230CB6" w:rsidRPr="00B879A3">
        <w:rPr>
          <w:spacing w:val="0"/>
        </w:rPr>
        <w:fldChar w:fldCharType="end"/>
      </w:r>
      <w:r w:rsidR="00230CB6" w:rsidRPr="00B879A3">
        <w:rPr>
          <w:spacing w:val="0"/>
        </w:rPr>
        <w:t xml:space="preserve">e-post </w:t>
      </w:r>
      <w:r w:rsidR="000878E1" w:rsidRPr="00B879A3">
        <w:fldChar w:fldCharType="begin"/>
      </w:r>
      <w:r w:rsidR="000878E1" w:rsidRPr="00B879A3">
        <w:instrText xml:space="preserve"> MACROBUTTON  AcceptAllChangesInDoc [Sisesta e-post]. </w:instrText>
      </w:r>
      <w:r w:rsidR="000878E1" w:rsidRPr="00B879A3">
        <w:fldChar w:fldCharType="end"/>
      </w:r>
    </w:p>
    <w:p w14:paraId="4140BF0F" w14:textId="77777777" w:rsidR="00230CB6" w:rsidRPr="00B879A3" w:rsidRDefault="00230CB6" w:rsidP="00230CB6">
      <w:pPr>
        <w:tabs>
          <w:tab w:val="num" w:pos="988"/>
        </w:tabs>
        <w:jc w:val="both"/>
        <w:outlineLvl w:val="0"/>
      </w:pPr>
    </w:p>
    <w:p w14:paraId="6BEE856D" w14:textId="77777777" w:rsidR="00230CB6" w:rsidRPr="00B879A3" w:rsidRDefault="00230CB6" w:rsidP="003E147F">
      <w:pPr>
        <w:pStyle w:val="ListParagraph"/>
        <w:numPr>
          <w:ilvl w:val="0"/>
          <w:numId w:val="3"/>
        </w:numPr>
        <w:jc w:val="both"/>
        <w:outlineLvl w:val="0"/>
        <w:rPr>
          <w:b/>
        </w:rPr>
      </w:pPr>
      <w:r w:rsidRPr="00B879A3">
        <w:rPr>
          <w:b/>
        </w:rPr>
        <w:t>Teadete edastamine</w:t>
      </w:r>
    </w:p>
    <w:p w14:paraId="3881A4C7" w14:textId="77777777" w:rsidR="00230CB6" w:rsidRPr="00B879A3" w:rsidRDefault="00230CB6" w:rsidP="003E147F">
      <w:pPr>
        <w:pStyle w:val="ListParagraph"/>
        <w:numPr>
          <w:ilvl w:val="1"/>
          <w:numId w:val="3"/>
        </w:numPr>
        <w:ind w:left="567" w:hanging="567"/>
        <w:jc w:val="both"/>
        <w:outlineLvl w:val="0"/>
        <w:rPr>
          <w:b/>
        </w:rPr>
      </w:pPr>
      <w:r w:rsidRPr="00B879A3">
        <w:t>Lepinguga seotud teated edastatakse telefon</w:t>
      </w:r>
      <w:r w:rsidR="00264C85" w:rsidRPr="00B879A3">
        <w:t xml:space="preserve">i teel või e-kirjaga </w:t>
      </w:r>
      <w:r w:rsidRPr="00B879A3">
        <w:t xml:space="preserve"> poole lepingus märgitud e-posti aadressile. Kontaktandmete muutusest on pool kohustatud koheselt informeerima teist poolt.</w:t>
      </w:r>
    </w:p>
    <w:p w14:paraId="609B3BA2" w14:textId="77777777" w:rsidR="00230CB6" w:rsidRPr="00B879A3" w:rsidRDefault="00264C85" w:rsidP="003E147F">
      <w:pPr>
        <w:pStyle w:val="ListParagraph"/>
        <w:numPr>
          <w:ilvl w:val="1"/>
          <w:numId w:val="3"/>
        </w:numPr>
        <w:tabs>
          <w:tab w:val="num" w:pos="709"/>
        </w:tabs>
        <w:suppressAutoHyphens/>
        <w:ind w:left="567" w:hanging="567"/>
        <w:jc w:val="both"/>
      </w:pPr>
      <w:r w:rsidRPr="00B879A3">
        <w:t>E-kirjaga</w:t>
      </w:r>
      <w:r w:rsidR="00230CB6" w:rsidRPr="00B879A3">
        <w:t xml:space="preserve"> edastatud teated peetakse kättesaaduks alates teate edastamisele järgnevast tööpäevast.</w:t>
      </w:r>
    </w:p>
    <w:p w14:paraId="3E4BB1C9" w14:textId="77777777" w:rsidR="00230CB6" w:rsidRPr="00B879A3" w:rsidRDefault="00230CB6" w:rsidP="003E147F">
      <w:pPr>
        <w:pStyle w:val="ListParagraph"/>
        <w:numPr>
          <w:ilvl w:val="1"/>
          <w:numId w:val="3"/>
        </w:numPr>
        <w:suppressAutoHyphens/>
        <w:ind w:left="567" w:hanging="567"/>
        <w:contextualSpacing w:val="0"/>
        <w:jc w:val="both"/>
      </w:pPr>
      <w:r w:rsidRPr="00B879A3">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w:t>
      </w:r>
      <w:r w:rsidR="00264C85" w:rsidRPr="00B879A3">
        <w:t>i teade edastatakse e-kirjaga</w:t>
      </w:r>
      <w:r w:rsidRPr="00B879A3">
        <w:t>.</w:t>
      </w:r>
    </w:p>
    <w:p w14:paraId="78F03020" w14:textId="77777777" w:rsidR="00230CB6" w:rsidRPr="00B879A3" w:rsidRDefault="00230CB6" w:rsidP="00230CB6">
      <w:pPr>
        <w:jc w:val="both"/>
        <w:outlineLvl w:val="0"/>
      </w:pPr>
    </w:p>
    <w:p w14:paraId="31734019" w14:textId="77777777" w:rsidR="00750744" w:rsidRPr="00B879A3" w:rsidRDefault="0021055E" w:rsidP="003E147F">
      <w:pPr>
        <w:numPr>
          <w:ilvl w:val="0"/>
          <w:numId w:val="3"/>
        </w:numPr>
        <w:tabs>
          <w:tab w:val="left" w:pos="540"/>
        </w:tabs>
        <w:jc w:val="both"/>
        <w:outlineLvl w:val="0"/>
      </w:pPr>
      <w:r w:rsidRPr="00B879A3">
        <w:rPr>
          <w:b/>
        </w:rPr>
        <w:t>Lõppsätted</w:t>
      </w:r>
    </w:p>
    <w:p w14:paraId="2D6EDE51" w14:textId="77777777" w:rsidR="008B35C2" w:rsidRPr="00B879A3" w:rsidRDefault="008B35C2" w:rsidP="003E147F">
      <w:pPr>
        <w:pStyle w:val="ListParagraph"/>
        <w:numPr>
          <w:ilvl w:val="1"/>
          <w:numId w:val="3"/>
        </w:numPr>
        <w:ind w:left="567" w:hanging="567"/>
        <w:jc w:val="both"/>
        <w:outlineLvl w:val="0"/>
      </w:pPr>
      <w:r w:rsidRPr="00B879A3">
        <w:t xml:space="preserve">Lepingu eesmärgiks on tagada metsa tõhus ja säästlik majandamine ning metsamaterjali veo korraldamine, järgides ning kinni pidades RMK ettekirjutustest ja keskkonnanõuetest ning õigusaktidest. </w:t>
      </w:r>
    </w:p>
    <w:p w14:paraId="11539E19" w14:textId="77777777" w:rsidR="008B35C2" w:rsidRPr="00B879A3" w:rsidRDefault="00C707AA" w:rsidP="003E147F">
      <w:pPr>
        <w:pStyle w:val="ListParagraph"/>
        <w:numPr>
          <w:ilvl w:val="1"/>
          <w:numId w:val="3"/>
        </w:numPr>
        <w:ind w:left="567" w:hanging="567"/>
        <w:jc w:val="both"/>
        <w:outlineLvl w:val="0"/>
        <w:rPr>
          <w:rStyle w:val="body-0020text-0020indent"/>
        </w:rPr>
      </w:pPr>
      <w:r w:rsidRPr="00B879A3">
        <w:rPr>
          <w:rStyle w:val="body-0020text-0020indent"/>
        </w:rPr>
        <w:lastRenderedPageBreak/>
        <w:t xml:space="preserve">Pooled kohustuvad hoidma </w:t>
      </w:r>
      <w:r w:rsidR="00230CB6" w:rsidRPr="00B879A3">
        <w:rPr>
          <w:rStyle w:val="body-0020text-0020indent"/>
        </w:rPr>
        <w:t>konfidentsiaalsena kõik seoses l</w:t>
      </w:r>
      <w:r w:rsidRPr="00B879A3">
        <w:rPr>
          <w:rStyle w:val="body-0020text-0020indent"/>
        </w:rPr>
        <w:t>epingu täitmisega teatavaks saanud isikuandmed</w:t>
      </w:r>
      <w:r w:rsidR="007121CF" w:rsidRPr="00B879A3">
        <w:rPr>
          <w:rStyle w:val="body-0020text-0020indent"/>
        </w:rPr>
        <w:t>.</w:t>
      </w:r>
    </w:p>
    <w:p w14:paraId="4FE4E24C" w14:textId="77777777" w:rsidR="00F47818" w:rsidRPr="00B879A3" w:rsidRDefault="00230CB6" w:rsidP="003E147F">
      <w:pPr>
        <w:pStyle w:val="ListParagraph"/>
        <w:numPr>
          <w:ilvl w:val="1"/>
          <w:numId w:val="3"/>
        </w:numPr>
        <w:ind w:left="567" w:hanging="567"/>
        <w:jc w:val="both"/>
        <w:outlineLvl w:val="0"/>
        <w:rPr>
          <w:rStyle w:val="body-0020text-0020indent"/>
        </w:rPr>
      </w:pPr>
      <w:r w:rsidRPr="00B879A3">
        <w:rPr>
          <w:rStyle w:val="body-0020text-0020indent"/>
        </w:rPr>
        <w:t>Kõik l</w:t>
      </w:r>
      <w:r w:rsidR="0021055E" w:rsidRPr="00B879A3">
        <w:rPr>
          <w:rStyle w:val="body-0020text-0020indent"/>
        </w:rPr>
        <w:t>epingu muudatused jõustuvad päras</w:t>
      </w:r>
      <w:r w:rsidRPr="00B879A3">
        <w:rPr>
          <w:rStyle w:val="body-0020text-0020indent"/>
        </w:rPr>
        <w:t>t nende allakirjutamist mõlema p</w:t>
      </w:r>
      <w:r w:rsidR="0021055E" w:rsidRPr="00B879A3">
        <w:rPr>
          <w:rStyle w:val="body-0020text-0020indent"/>
        </w:rPr>
        <w:t>oole poo</w:t>
      </w:r>
      <w:r w:rsidRPr="00B879A3">
        <w:rPr>
          <w:rStyle w:val="body-0020text-0020indent"/>
        </w:rPr>
        <w:t>lt allakirjutamise hetkest või p</w:t>
      </w:r>
      <w:r w:rsidR="0021055E" w:rsidRPr="00B879A3">
        <w:rPr>
          <w:rStyle w:val="body-0020text-0020indent"/>
        </w:rPr>
        <w:t>oolte poolt kirjalikult määratud tähtajal</w:t>
      </w:r>
      <w:r w:rsidR="003F458F" w:rsidRPr="00B879A3">
        <w:rPr>
          <w:rStyle w:val="body-0020text-0020indent"/>
        </w:rPr>
        <w:t>.</w:t>
      </w:r>
    </w:p>
    <w:p w14:paraId="1ACA66D0" w14:textId="77777777" w:rsidR="008B35C2" w:rsidRPr="00B879A3" w:rsidRDefault="00F47818" w:rsidP="003E147F">
      <w:pPr>
        <w:pStyle w:val="ListParagraph"/>
        <w:numPr>
          <w:ilvl w:val="1"/>
          <w:numId w:val="3"/>
        </w:numPr>
        <w:ind w:left="567" w:hanging="567"/>
        <w:jc w:val="both"/>
        <w:outlineLvl w:val="0"/>
      </w:pPr>
      <w:r w:rsidRPr="00B879A3">
        <w:t>Lepingu Lisa</w:t>
      </w:r>
      <w:r w:rsidR="00DC5B96" w:rsidRPr="00B879A3">
        <w:t>d</w:t>
      </w:r>
      <w:r w:rsidRPr="00B879A3">
        <w:t xml:space="preserve"> </w:t>
      </w:r>
      <w:r w:rsidR="002029D3" w:rsidRPr="00B879A3">
        <w:t>1</w:t>
      </w:r>
      <w:r w:rsidRPr="00B879A3">
        <w:t>/1 „</w:t>
      </w:r>
      <w:r w:rsidR="003B55C9" w:rsidRPr="00B879A3">
        <w:t>Veo</w:t>
      </w:r>
      <w:r w:rsidRPr="00B879A3">
        <w:t>ajagraafik</w:t>
      </w:r>
      <w:r w:rsidR="00DC5B96" w:rsidRPr="00B879A3">
        <w:t xml:space="preserve">“ </w:t>
      </w:r>
      <w:r w:rsidRPr="00B879A3">
        <w:t>jõustuvad pärast allkirjastamist mõlema poole poolt või poolte poolt kirjalikult määratud tähtajal.</w:t>
      </w:r>
    </w:p>
    <w:p w14:paraId="61D6EDF0" w14:textId="7C704299" w:rsidR="003B55C9" w:rsidRPr="00B879A3" w:rsidRDefault="003B55C9" w:rsidP="003E147F">
      <w:pPr>
        <w:pStyle w:val="ListParagraph"/>
        <w:numPr>
          <w:ilvl w:val="1"/>
          <w:numId w:val="3"/>
        </w:numPr>
        <w:ind w:left="567" w:hanging="567"/>
        <w:jc w:val="both"/>
        <w:outlineLvl w:val="0"/>
        <w:rPr>
          <w:rStyle w:val="body-0020text-0020indent"/>
        </w:rPr>
      </w:pPr>
      <w:r w:rsidRPr="00B879A3">
        <w:t>Lepingu lisadeks olevaid juhendeid ja nõudeid (</w:t>
      </w:r>
      <w:r w:rsidR="00D66B7A" w:rsidRPr="00B879A3">
        <w:t>hinna</w:t>
      </w:r>
      <w:r w:rsidRPr="00B879A3">
        <w:t xml:space="preserve">raamistik, RMK keskkonnanõuded mootorsõidukitega ja saagidega töötamisel, RMK nõuded isikukaitsevahendite kasutamiseks) võib RMK muuta ühepoolselt ning muudatusi poolte poolt eraldi ei allkirjastata. Lepingu lisadeks olevaid </w:t>
      </w:r>
      <w:r w:rsidR="007F0901" w:rsidRPr="00B879A3">
        <w:t>baas</w:t>
      </w:r>
      <w:r w:rsidRPr="00B879A3">
        <w:t xml:space="preserve">hinnaraamistikke võib </w:t>
      </w:r>
      <w:r w:rsidR="004D55CE" w:rsidRPr="00B879A3">
        <w:t xml:space="preserve">saatja </w:t>
      </w:r>
      <w:r w:rsidRPr="00B879A3">
        <w:t>muuta ühepoolselt vaid lepingus kirjeldatud juhtudel ja viisil.</w:t>
      </w:r>
    </w:p>
    <w:p w14:paraId="0D72E8C2" w14:textId="77777777" w:rsidR="00230CB6" w:rsidRPr="00B879A3" w:rsidRDefault="00230CB6" w:rsidP="003E147F">
      <w:pPr>
        <w:pStyle w:val="ListParagraph"/>
        <w:numPr>
          <w:ilvl w:val="1"/>
          <w:numId w:val="3"/>
        </w:numPr>
        <w:ind w:left="567" w:hanging="567"/>
        <w:jc w:val="both"/>
        <w:outlineLvl w:val="0"/>
      </w:pPr>
      <w:r w:rsidRPr="00B879A3">
        <w:t>Lepingu täitmisel tekkivad lahkarvamused lahendatakse läbirääkimiste teel. Läbirääkimiste käigus kokkuleppele mittejõudmisel lahendatakse vaidlused õigusaktidega sätestatud korras.</w:t>
      </w:r>
    </w:p>
    <w:p w14:paraId="0C58026B" w14:textId="77777777" w:rsidR="00264C85" w:rsidRPr="00B879A3" w:rsidRDefault="00264C85" w:rsidP="003E147F">
      <w:pPr>
        <w:pStyle w:val="ListParagraph"/>
        <w:numPr>
          <w:ilvl w:val="1"/>
          <w:numId w:val="3"/>
        </w:numPr>
        <w:ind w:left="567" w:hanging="567"/>
        <w:jc w:val="both"/>
        <w:outlineLvl w:val="0"/>
      </w:pPr>
      <w:r w:rsidRPr="00B879A3">
        <w:t>Leping on allkirjastatud digitaalselt.</w:t>
      </w:r>
    </w:p>
    <w:p w14:paraId="27616F3B" w14:textId="77777777" w:rsidR="0021055E" w:rsidRPr="00B879A3" w:rsidRDefault="0021055E" w:rsidP="003E147F">
      <w:pPr>
        <w:rPr>
          <w:rStyle w:val="body-0020text-0020indent"/>
        </w:rPr>
      </w:pPr>
    </w:p>
    <w:p w14:paraId="5FF4F24A" w14:textId="77777777" w:rsidR="00C707AA" w:rsidRPr="00B879A3" w:rsidRDefault="00C707AA" w:rsidP="0021055E">
      <w:pPr>
        <w:jc w:val="both"/>
        <w:outlineLvl w:val="0"/>
      </w:pPr>
    </w:p>
    <w:p w14:paraId="52FFE224" w14:textId="77777777" w:rsidR="00D957AA" w:rsidRPr="00B879A3" w:rsidRDefault="00D957AA" w:rsidP="00D957AA">
      <w:pPr>
        <w:spacing w:line="240" w:lineRule="exact"/>
        <w:jc w:val="both"/>
        <w:rPr>
          <w:b/>
        </w:rPr>
      </w:pPr>
      <w:r w:rsidRPr="00B879A3">
        <w:rPr>
          <w:b/>
        </w:rPr>
        <w:t>Poolte andmed</w:t>
      </w:r>
      <w:r w:rsidR="00230CB6" w:rsidRPr="00B879A3">
        <w:rPr>
          <w:b/>
        </w:rPr>
        <w:t xml:space="preserve"> ja allkirjad</w:t>
      </w:r>
    </w:p>
    <w:p w14:paraId="3D935013" w14:textId="77777777" w:rsidR="00D957AA" w:rsidRPr="00B879A3" w:rsidRDefault="002D6F1C" w:rsidP="00D957AA">
      <w:pPr>
        <w:pStyle w:val="Heading1"/>
        <w:numPr>
          <w:ilvl w:val="0"/>
          <w:numId w:val="0"/>
        </w:numPr>
        <w:jc w:val="both"/>
        <w:rPr>
          <w:sz w:val="24"/>
          <w:szCs w:val="24"/>
        </w:rPr>
      </w:pPr>
      <w:r w:rsidRPr="00B879A3">
        <w:rPr>
          <w:sz w:val="24"/>
          <w:szCs w:val="24"/>
        </w:rPr>
        <w:t>Saatja</w:t>
      </w:r>
      <w:r w:rsidR="001E0C91" w:rsidRPr="00B879A3">
        <w:rPr>
          <w:sz w:val="24"/>
          <w:szCs w:val="24"/>
        </w:rPr>
        <w:tab/>
      </w:r>
      <w:r w:rsidR="001E0C91" w:rsidRPr="00B879A3">
        <w:rPr>
          <w:sz w:val="24"/>
          <w:szCs w:val="24"/>
        </w:rPr>
        <w:tab/>
      </w:r>
      <w:r w:rsidR="001E0C91" w:rsidRPr="00B879A3">
        <w:rPr>
          <w:sz w:val="24"/>
          <w:szCs w:val="24"/>
        </w:rPr>
        <w:tab/>
      </w:r>
      <w:r w:rsidR="001E0C91" w:rsidRPr="00B879A3">
        <w:rPr>
          <w:sz w:val="24"/>
          <w:szCs w:val="24"/>
        </w:rPr>
        <w:tab/>
      </w:r>
      <w:r w:rsidR="001E0C91" w:rsidRPr="00B879A3">
        <w:rPr>
          <w:sz w:val="24"/>
          <w:szCs w:val="24"/>
        </w:rPr>
        <w:tab/>
      </w:r>
      <w:r w:rsidR="001E0C91" w:rsidRPr="00B879A3">
        <w:rPr>
          <w:sz w:val="24"/>
          <w:szCs w:val="24"/>
        </w:rPr>
        <w:tab/>
      </w:r>
      <w:r w:rsidR="00230CB6" w:rsidRPr="00B879A3">
        <w:rPr>
          <w:sz w:val="24"/>
          <w:szCs w:val="24"/>
        </w:rPr>
        <w:t xml:space="preserve"> </w:t>
      </w:r>
      <w:r w:rsidR="00264C85" w:rsidRPr="00B879A3">
        <w:rPr>
          <w:sz w:val="24"/>
          <w:szCs w:val="24"/>
        </w:rPr>
        <w:t>Vedaja</w:t>
      </w:r>
    </w:p>
    <w:tbl>
      <w:tblPr>
        <w:tblStyle w:val="TableGrid"/>
        <w:tblW w:w="8505" w:type="dxa"/>
        <w:tblLook w:val="04A0" w:firstRow="1" w:lastRow="0" w:firstColumn="1" w:lastColumn="0" w:noHBand="0" w:noVBand="1"/>
        <w:tblDescription w:val="allkirjastatud digitaalselt nõustumuses"/>
      </w:tblPr>
      <w:tblGrid>
        <w:gridCol w:w="4180"/>
        <w:gridCol w:w="76"/>
        <w:gridCol w:w="4104"/>
        <w:gridCol w:w="145"/>
      </w:tblGrid>
      <w:tr w:rsidR="00230CB6" w:rsidRPr="00B879A3" w14:paraId="70099843" w14:textId="77777777" w:rsidTr="001E224A">
        <w:trPr>
          <w:gridAfter w:val="1"/>
          <w:wAfter w:w="145" w:type="dxa"/>
          <w:trHeight w:val="311"/>
        </w:trPr>
        <w:tc>
          <w:tcPr>
            <w:tcW w:w="4180" w:type="dxa"/>
            <w:tcBorders>
              <w:top w:val="nil"/>
              <w:left w:val="nil"/>
              <w:bottom w:val="nil"/>
              <w:right w:val="nil"/>
            </w:tcBorders>
          </w:tcPr>
          <w:p w14:paraId="5773D04D" w14:textId="77777777" w:rsidR="00230CB6" w:rsidRPr="00B879A3" w:rsidRDefault="00230CB6" w:rsidP="00230CB6">
            <w:pPr>
              <w:jc w:val="both"/>
              <w:outlineLvl w:val="0"/>
            </w:pPr>
            <w:r w:rsidRPr="00B879A3">
              <w:t>Riigimetsa Majandamise Keskus</w:t>
            </w:r>
          </w:p>
        </w:tc>
        <w:tc>
          <w:tcPr>
            <w:tcW w:w="4180" w:type="dxa"/>
            <w:gridSpan w:val="2"/>
            <w:tcBorders>
              <w:top w:val="nil"/>
              <w:left w:val="nil"/>
              <w:bottom w:val="nil"/>
              <w:right w:val="nil"/>
            </w:tcBorders>
          </w:tcPr>
          <w:p w14:paraId="110B0D4A" w14:textId="77777777" w:rsidR="00230CB6" w:rsidRPr="00B879A3" w:rsidRDefault="00230CB6" w:rsidP="00230CB6">
            <w:pPr>
              <w:jc w:val="both"/>
              <w:outlineLvl w:val="0"/>
            </w:pPr>
            <w:r w:rsidRPr="00B879A3">
              <w:fldChar w:fldCharType="begin"/>
            </w:r>
            <w:r w:rsidRPr="00B879A3">
              <w:instrText xml:space="preserve"> MACROBUTTON  AcceptAllChangesInDoc [Sisesta juriidilise isiku nimi] </w:instrText>
            </w:r>
            <w:r w:rsidRPr="00B879A3">
              <w:fldChar w:fldCharType="end"/>
            </w:r>
          </w:p>
        </w:tc>
      </w:tr>
      <w:tr w:rsidR="00230CB6" w:rsidRPr="00B879A3" w14:paraId="21FEF4D7" w14:textId="77777777" w:rsidTr="001E224A">
        <w:trPr>
          <w:gridAfter w:val="1"/>
          <w:wAfter w:w="145" w:type="dxa"/>
          <w:trHeight w:val="328"/>
        </w:trPr>
        <w:tc>
          <w:tcPr>
            <w:tcW w:w="4180" w:type="dxa"/>
            <w:tcBorders>
              <w:top w:val="nil"/>
              <w:left w:val="nil"/>
              <w:bottom w:val="nil"/>
              <w:right w:val="nil"/>
            </w:tcBorders>
          </w:tcPr>
          <w:p w14:paraId="3B232E03" w14:textId="77777777" w:rsidR="00230CB6" w:rsidRPr="00B879A3" w:rsidRDefault="00230CB6" w:rsidP="00230CB6">
            <w:pPr>
              <w:jc w:val="both"/>
              <w:outlineLvl w:val="0"/>
            </w:pPr>
            <w:r w:rsidRPr="00B879A3">
              <w:t>Registrikood 70004459</w:t>
            </w:r>
            <w:r w:rsidRPr="00B879A3">
              <w:tab/>
            </w:r>
          </w:p>
        </w:tc>
        <w:tc>
          <w:tcPr>
            <w:tcW w:w="4180" w:type="dxa"/>
            <w:gridSpan w:val="2"/>
            <w:tcBorders>
              <w:top w:val="nil"/>
              <w:left w:val="nil"/>
              <w:bottom w:val="nil"/>
              <w:right w:val="nil"/>
            </w:tcBorders>
          </w:tcPr>
          <w:p w14:paraId="4FA903AD" w14:textId="77777777" w:rsidR="00230CB6" w:rsidRPr="00B879A3" w:rsidRDefault="00230CB6" w:rsidP="00230CB6">
            <w:pPr>
              <w:jc w:val="both"/>
              <w:outlineLvl w:val="0"/>
            </w:pPr>
            <w:r w:rsidRPr="00B879A3">
              <w:t xml:space="preserve">Registrikood </w:t>
            </w:r>
            <w:r w:rsidRPr="00B879A3">
              <w:fldChar w:fldCharType="begin"/>
            </w:r>
            <w:r w:rsidRPr="00B879A3">
              <w:instrText>MACROBUTTON  AcceptAllChangesInDoc [Sisesta registrikood]</w:instrText>
            </w:r>
            <w:r w:rsidRPr="00B879A3">
              <w:fldChar w:fldCharType="end"/>
            </w:r>
          </w:p>
        </w:tc>
      </w:tr>
      <w:tr w:rsidR="00230CB6" w:rsidRPr="00B879A3" w14:paraId="1085DEB2" w14:textId="77777777" w:rsidTr="001E224A">
        <w:trPr>
          <w:gridAfter w:val="1"/>
          <w:wAfter w:w="145" w:type="dxa"/>
          <w:trHeight w:val="311"/>
        </w:trPr>
        <w:tc>
          <w:tcPr>
            <w:tcW w:w="4180" w:type="dxa"/>
            <w:tcBorders>
              <w:top w:val="nil"/>
              <w:left w:val="nil"/>
              <w:bottom w:val="nil"/>
              <w:right w:val="nil"/>
            </w:tcBorders>
          </w:tcPr>
          <w:p w14:paraId="4D03B2A6" w14:textId="77777777" w:rsidR="00230CB6" w:rsidRPr="00B879A3" w:rsidRDefault="00A77C70" w:rsidP="00230CB6">
            <w:pPr>
              <w:jc w:val="both"/>
              <w:outlineLvl w:val="0"/>
            </w:pPr>
            <w:r w:rsidRPr="00B879A3">
              <w:t>Mõisa/3, Sagadi küla, Haljala vald</w:t>
            </w:r>
            <w:r w:rsidR="00230CB6" w:rsidRPr="00B879A3">
              <w:tab/>
            </w:r>
          </w:p>
        </w:tc>
        <w:tc>
          <w:tcPr>
            <w:tcW w:w="4180" w:type="dxa"/>
            <w:gridSpan w:val="2"/>
            <w:tcBorders>
              <w:top w:val="nil"/>
              <w:left w:val="nil"/>
              <w:bottom w:val="nil"/>
              <w:right w:val="nil"/>
            </w:tcBorders>
          </w:tcPr>
          <w:p w14:paraId="21E95C47" w14:textId="77777777" w:rsidR="00230CB6" w:rsidRPr="00B879A3" w:rsidRDefault="00230CB6" w:rsidP="00230CB6">
            <w:pPr>
              <w:jc w:val="both"/>
              <w:outlineLvl w:val="0"/>
            </w:pPr>
            <w:r w:rsidRPr="00B879A3">
              <w:fldChar w:fldCharType="begin"/>
            </w:r>
            <w:r w:rsidRPr="00B879A3">
              <w:instrText>MACROBUTTON  AcceptAllChangesInDoc [Sisesta aadress]</w:instrText>
            </w:r>
            <w:r w:rsidRPr="00B879A3">
              <w:fldChar w:fldCharType="end"/>
            </w:r>
          </w:p>
        </w:tc>
      </w:tr>
      <w:tr w:rsidR="00230CB6" w:rsidRPr="00B879A3" w14:paraId="0E519E3D" w14:textId="77777777" w:rsidTr="001E224A">
        <w:trPr>
          <w:gridAfter w:val="1"/>
          <w:wAfter w:w="145" w:type="dxa"/>
          <w:trHeight w:val="328"/>
        </w:trPr>
        <w:tc>
          <w:tcPr>
            <w:tcW w:w="4180" w:type="dxa"/>
            <w:tcBorders>
              <w:top w:val="nil"/>
              <w:left w:val="nil"/>
              <w:bottom w:val="nil"/>
              <w:right w:val="nil"/>
            </w:tcBorders>
          </w:tcPr>
          <w:p w14:paraId="7ABD1067" w14:textId="77777777" w:rsidR="00230CB6" w:rsidRPr="00B879A3" w:rsidRDefault="00230CB6" w:rsidP="00230CB6">
            <w:pPr>
              <w:jc w:val="both"/>
              <w:outlineLvl w:val="0"/>
            </w:pPr>
            <w:r w:rsidRPr="00B879A3">
              <w:t>45403 Lääne-Viru maakond</w:t>
            </w:r>
          </w:p>
        </w:tc>
        <w:tc>
          <w:tcPr>
            <w:tcW w:w="4180" w:type="dxa"/>
            <w:gridSpan w:val="2"/>
            <w:tcBorders>
              <w:top w:val="nil"/>
              <w:left w:val="nil"/>
              <w:bottom w:val="nil"/>
              <w:right w:val="nil"/>
            </w:tcBorders>
          </w:tcPr>
          <w:p w14:paraId="422B3308" w14:textId="77777777" w:rsidR="00230CB6" w:rsidRPr="00B879A3" w:rsidRDefault="00230CB6" w:rsidP="00230CB6">
            <w:pPr>
              <w:jc w:val="both"/>
              <w:outlineLvl w:val="0"/>
            </w:pPr>
            <w:r w:rsidRPr="00B879A3">
              <w:t xml:space="preserve">Tel </w:t>
            </w:r>
            <w:r w:rsidRPr="00B879A3">
              <w:fldChar w:fldCharType="begin"/>
            </w:r>
            <w:r w:rsidRPr="00B879A3">
              <w:instrText xml:space="preserve"> MACROBUTTON  AcceptAllChangesInDoc [Sisesta number] </w:instrText>
            </w:r>
            <w:r w:rsidRPr="00B879A3">
              <w:fldChar w:fldCharType="end"/>
            </w:r>
          </w:p>
        </w:tc>
      </w:tr>
      <w:tr w:rsidR="00230CB6" w:rsidRPr="00B879A3" w14:paraId="615B32CB" w14:textId="77777777" w:rsidTr="001E224A">
        <w:trPr>
          <w:gridAfter w:val="1"/>
          <w:wAfter w:w="145" w:type="dxa"/>
          <w:trHeight w:val="311"/>
        </w:trPr>
        <w:tc>
          <w:tcPr>
            <w:tcW w:w="4180" w:type="dxa"/>
            <w:tcBorders>
              <w:top w:val="nil"/>
              <w:left w:val="nil"/>
              <w:bottom w:val="nil"/>
              <w:right w:val="nil"/>
            </w:tcBorders>
          </w:tcPr>
          <w:p w14:paraId="6C3045F3" w14:textId="77777777" w:rsidR="00230CB6" w:rsidRPr="00B879A3" w:rsidRDefault="00230CB6" w:rsidP="00230CB6">
            <w:pPr>
              <w:jc w:val="both"/>
              <w:outlineLvl w:val="0"/>
            </w:pPr>
            <w:r w:rsidRPr="00B879A3">
              <w:t>Tel 676 7500</w:t>
            </w:r>
          </w:p>
        </w:tc>
        <w:tc>
          <w:tcPr>
            <w:tcW w:w="4180" w:type="dxa"/>
            <w:gridSpan w:val="2"/>
            <w:tcBorders>
              <w:top w:val="nil"/>
              <w:left w:val="nil"/>
              <w:bottom w:val="nil"/>
              <w:right w:val="nil"/>
            </w:tcBorders>
          </w:tcPr>
          <w:p w14:paraId="12F87989" w14:textId="77777777" w:rsidR="00230CB6" w:rsidRPr="00B879A3" w:rsidRDefault="00230CB6" w:rsidP="00230CB6">
            <w:pPr>
              <w:jc w:val="both"/>
              <w:outlineLvl w:val="0"/>
            </w:pPr>
            <w:r w:rsidRPr="00B879A3">
              <w:t xml:space="preserve">E-post </w:t>
            </w:r>
            <w:r w:rsidRPr="00B879A3">
              <w:rPr>
                <w:spacing w:val="-3"/>
              </w:rPr>
              <w:fldChar w:fldCharType="begin"/>
            </w:r>
            <w:r w:rsidRPr="00B879A3">
              <w:rPr>
                <w:spacing w:val="-3"/>
              </w:rPr>
              <w:instrText xml:space="preserve"> MACROBUTTON  AcceptAllChangesInDoc [Sisesta e-post] </w:instrText>
            </w:r>
            <w:r w:rsidRPr="00B879A3">
              <w:rPr>
                <w:spacing w:val="-3"/>
              </w:rPr>
              <w:fldChar w:fldCharType="end"/>
            </w:r>
          </w:p>
        </w:tc>
      </w:tr>
      <w:tr w:rsidR="00230CB6" w:rsidRPr="00B879A3" w14:paraId="22B60BBB" w14:textId="77777777" w:rsidTr="001E224A">
        <w:trPr>
          <w:gridAfter w:val="1"/>
          <w:wAfter w:w="145" w:type="dxa"/>
          <w:trHeight w:val="439"/>
        </w:trPr>
        <w:tc>
          <w:tcPr>
            <w:tcW w:w="4180" w:type="dxa"/>
            <w:tcBorders>
              <w:top w:val="nil"/>
              <w:left w:val="nil"/>
              <w:bottom w:val="nil"/>
              <w:right w:val="nil"/>
            </w:tcBorders>
          </w:tcPr>
          <w:p w14:paraId="02B86E2A" w14:textId="77777777" w:rsidR="00230CB6" w:rsidRPr="00B879A3" w:rsidRDefault="00230CB6" w:rsidP="00230CB6">
            <w:pPr>
              <w:jc w:val="both"/>
              <w:outlineLvl w:val="0"/>
            </w:pPr>
            <w:r w:rsidRPr="00B879A3">
              <w:t>E-post rmk@rmk.ee</w:t>
            </w:r>
          </w:p>
        </w:tc>
        <w:tc>
          <w:tcPr>
            <w:tcW w:w="4180" w:type="dxa"/>
            <w:gridSpan w:val="2"/>
            <w:tcBorders>
              <w:top w:val="nil"/>
              <w:left w:val="nil"/>
              <w:bottom w:val="nil"/>
              <w:right w:val="nil"/>
            </w:tcBorders>
          </w:tcPr>
          <w:p w14:paraId="7867019E" w14:textId="77777777" w:rsidR="00230CB6" w:rsidRPr="00B879A3" w:rsidRDefault="00230CB6" w:rsidP="00230CB6">
            <w:pPr>
              <w:jc w:val="both"/>
              <w:outlineLvl w:val="0"/>
            </w:pPr>
          </w:p>
        </w:tc>
      </w:tr>
      <w:tr w:rsidR="00230CB6" w:rsidRPr="00B879A3" w14:paraId="0F21D9FA" w14:textId="77777777" w:rsidTr="001E224A">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trHeight w:val="652"/>
        </w:trPr>
        <w:tc>
          <w:tcPr>
            <w:tcW w:w="4256" w:type="dxa"/>
            <w:gridSpan w:val="2"/>
            <w:tcBorders>
              <w:top w:val="nil"/>
              <w:left w:val="nil"/>
              <w:bottom w:val="nil"/>
              <w:right w:val="nil"/>
            </w:tcBorders>
            <w:vAlign w:val="bottom"/>
          </w:tcPr>
          <w:p w14:paraId="3CECBCC1" w14:textId="77777777" w:rsidR="00230CB6" w:rsidRPr="00B879A3" w:rsidRDefault="00000000" w:rsidP="00230CB6">
            <w:pPr>
              <w:jc w:val="both"/>
            </w:pPr>
            <w:sdt>
              <w:sdtPr>
                <w:id w:val="2123798159"/>
                <w:placeholder>
                  <w:docPart w:val="C66370808453426ABA67138786C087BF"/>
                </w:placeholder>
                <w:comboBox>
                  <w:listItem w:displayText=" " w:value=" "/>
                  <w:listItem w:displayText="(allkirjastatud digitaalselt)" w:value="(allkirjastatud digitaalselt)"/>
                  <w:listItem w:displayText="(allkirjastatud digitaalselt nõustumuses)" w:value="(allkirjastatud digitaalselt nõustumuses)"/>
                </w:comboBox>
              </w:sdtPr>
              <w:sdtContent>
                <w:r w:rsidR="001E224A" w:rsidRPr="00B879A3">
                  <w:t>(allkirjastatud digitaalselt nõustumuses)</w:t>
                </w:r>
              </w:sdtContent>
            </w:sdt>
          </w:p>
        </w:tc>
        <w:tc>
          <w:tcPr>
            <w:tcW w:w="4249" w:type="dxa"/>
            <w:gridSpan w:val="2"/>
            <w:tcBorders>
              <w:top w:val="nil"/>
              <w:left w:val="nil"/>
              <w:bottom w:val="nil"/>
              <w:right w:val="nil"/>
            </w:tcBorders>
            <w:vAlign w:val="bottom"/>
          </w:tcPr>
          <w:p w14:paraId="61121E50" w14:textId="77777777" w:rsidR="00230CB6" w:rsidRPr="00B879A3" w:rsidRDefault="00000000" w:rsidP="001E224A">
            <w:pPr>
              <w:ind w:left="-48"/>
            </w:pPr>
            <w:sdt>
              <w:sdtPr>
                <w:id w:val="1117192284"/>
                <w:placeholder>
                  <w:docPart w:val="20863C5867334B8B929CEE4DE3C28EA5"/>
                </w:placeholder>
                <w:comboBox>
                  <w:listItem w:displayText=" " w:value=" "/>
                  <w:listItem w:displayText="(allkirjastatud digitaalselt)" w:value="(allkirjastatud digitaalselt)"/>
                  <w:listItem w:displayText="(allkirjastatud digitaalselt pakkumuses)" w:value="(allkirjastatud digitaalselt pakkumuses)"/>
                </w:comboBox>
              </w:sdtPr>
              <w:sdtContent>
                <w:r w:rsidR="001E224A" w:rsidRPr="00B879A3">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Description w:val="allkirjastatud digitaalselt nõustumuses"/>
      </w:tblPr>
      <w:tblGrid>
        <w:gridCol w:w="4320"/>
        <w:gridCol w:w="4063"/>
      </w:tblGrid>
      <w:tr w:rsidR="00230CB6" w:rsidRPr="00B879A3" w14:paraId="0378F2CA" w14:textId="77777777" w:rsidTr="00230CB6">
        <w:trPr>
          <w:trHeight w:val="838"/>
        </w:trPr>
        <w:tc>
          <w:tcPr>
            <w:tcW w:w="4320" w:type="dxa"/>
            <w:vAlign w:val="bottom"/>
          </w:tcPr>
          <w:p w14:paraId="20B4096A" w14:textId="77777777" w:rsidR="00230CB6" w:rsidRPr="00B879A3" w:rsidRDefault="00230CB6" w:rsidP="00230CB6">
            <w:pPr>
              <w:jc w:val="both"/>
            </w:pPr>
            <w:r w:rsidRPr="00B879A3">
              <w:fldChar w:fldCharType="begin"/>
            </w:r>
            <w:r w:rsidRPr="00B879A3">
              <w:instrText xml:space="preserve"> MACROBUTTON  AcceptAllChangesInDoc [Sisesta eesnimi ja perekonnanimi] </w:instrText>
            </w:r>
            <w:r w:rsidRPr="00B879A3">
              <w:fldChar w:fldCharType="end"/>
            </w:r>
          </w:p>
        </w:tc>
        <w:tc>
          <w:tcPr>
            <w:tcW w:w="4063" w:type="dxa"/>
            <w:vAlign w:val="bottom"/>
          </w:tcPr>
          <w:p w14:paraId="35D9E6D3" w14:textId="77777777" w:rsidR="00230CB6" w:rsidRPr="00B879A3" w:rsidRDefault="00230CB6" w:rsidP="00230CB6">
            <w:pPr>
              <w:jc w:val="both"/>
            </w:pPr>
            <w:r w:rsidRPr="00B879A3">
              <w:fldChar w:fldCharType="begin"/>
            </w:r>
            <w:r w:rsidRPr="00B879A3">
              <w:instrText xml:space="preserve"> MACROBUTTON  AcceptAllChangesInDoc [Sisesta eesnimi ja perekonnanimi] </w:instrText>
            </w:r>
            <w:r w:rsidRPr="00B879A3">
              <w:fldChar w:fldCharType="end"/>
            </w:r>
          </w:p>
        </w:tc>
      </w:tr>
    </w:tbl>
    <w:p w14:paraId="5206E375" w14:textId="77777777" w:rsidR="00392C7A" w:rsidRPr="00B879A3" w:rsidRDefault="004054A0" w:rsidP="00B915EB">
      <w:pPr>
        <w:tabs>
          <w:tab w:val="left" w:pos="5103"/>
        </w:tabs>
        <w:jc w:val="both"/>
        <w:rPr>
          <w:lang w:eastAsia="en-US"/>
        </w:rPr>
      </w:pPr>
      <w:r w:rsidRPr="00B879A3">
        <w:rPr>
          <w:lang w:eastAsia="en-US"/>
        </w:rPr>
        <w:tab/>
      </w:r>
      <w:r w:rsidR="00392C7A" w:rsidRPr="00B879A3">
        <w:rPr>
          <w:lang w:eastAsia="en-US"/>
        </w:rPr>
        <w:br w:type="page"/>
      </w:r>
    </w:p>
    <w:p w14:paraId="6D50E28F" w14:textId="77777777" w:rsidR="00103F84" w:rsidRPr="00B879A3" w:rsidRDefault="00103F84" w:rsidP="00103F84">
      <w:pPr>
        <w:ind w:left="4248" w:firstLine="708"/>
        <w:jc w:val="both"/>
        <w:outlineLvl w:val="0"/>
      </w:pPr>
      <w:r w:rsidRPr="00B879A3">
        <w:lastRenderedPageBreak/>
        <w:t xml:space="preserve">Lisa </w:t>
      </w:r>
      <w:r w:rsidR="00023088" w:rsidRPr="00B879A3">
        <w:t>1</w:t>
      </w:r>
      <w:r w:rsidRPr="00B879A3">
        <w:t>/1</w:t>
      </w:r>
    </w:p>
    <w:p w14:paraId="531066BC" w14:textId="77777777" w:rsidR="00103F84" w:rsidRPr="00B879A3" w:rsidRDefault="00103F84" w:rsidP="00103F84">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223521994"/>
          <w:placeholder>
            <w:docPart w:val="2D3E980CF4BE48BD990F81F4E71F24DB"/>
          </w:placeholder>
          <w:date>
            <w:dateFormat w:val="d.MM.yyyy"/>
            <w:lid w:val="et-EE"/>
            <w:storeMappedDataAs w:val="dateTime"/>
            <w:calendar w:val="gregorian"/>
          </w:date>
        </w:sdtPr>
        <w:sdtContent>
          <w:r w:rsidRPr="00B879A3">
            <w:t>[Vali kuupäev]</w:t>
          </w:r>
        </w:sdtContent>
      </w:sdt>
      <w:r w:rsidRPr="00B879A3">
        <w:t xml:space="preserve"> veolepingu</w:t>
      </w:r>
    </w:p>
    <w:p w14:paraId="37420B98" w14:textId="77777777" w:rsidR="00103F84" w:rsidRPr="00B879A3" w:rsidRDefault="00103F84" w:rsidP="00103F84">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7BC3A320" w14:textId="77777777" w:rsidR="004054A0" w:rsidRPr="00B879A3" w:rsidRDefault="004054A0" w:rsidP="00860533">
      <w:pPr>
        <w:tabs>
          <w:tab w:val="left" w:pos="6225"/>
        </w:tabs>
        <w:ind w:firstLine="6225"/>
        <w:jc w:val="both"/>
        <w:rPr>
          <w:lang w:eastAsia="en-US"/>
        </w:rPr>
      </w:pPr>
    </w:p>
    <w:p w14:paraId="1B560BD2" w14:textId="77777777" w:rsidR="004054A0" w:rsidRPr="00B879A3" w:rsidRDefault="004054A0" w:rsidP="00E87C08">
      <w:pPr>
        <w:rPr>
          <w:b/>
        </w:rPr>
      </w:pPr>
    </w:p>
    <w:p w14:paraId="4F10413E" w14:textId="77777777" w:rsidR="00D957AA" w:rsidRPr="00B879A3" w:rsidRDefault="00461BF9" w:rsidP="004054A0">
      <w:pPr>
        <w:jc w:val="both"/>
        <w:rPr>
          <w:b/>
        </w:rPr>
      </w:pPr>
      <w:r w:rsidRPr="00B879A3">
        <w:rPr>
          <w:b/>
        </w:rPr>
        <w:t>Veoajagraafik</w:t>
      </w:r>
    </w:p>
    <w:p w14:paraId="3DA3CC14" w14:textId="77777777" w:rsidR="002F5EFB" w:rsidRPr="00B879A3" w:rsidRDefault="002F5EFB" w:rsidP="004054A0">
      <w:pPr>
        <w:jc w:val="both"/>
        <w:rPr>
          <w:b/>
        </w:rPr>
      </w:pPr>
    </w:p>
    <w:p w14:paraId="4FD8EBF6" w14:textId="77777777" w:rsidR="00103F84" w:rsidRPr="00B879A3" w:rsidRDefault="00103F84" w:rsidP="00103F84">
      <w:pPr>
        <w:pStyle w:val="NormalWeb"/>
        <w:jc w:val="right"/>
        <w:rPr>
          <w:lang w:val="et-EE"/>
        </w:rPr>
      </w:pPr>
      <w:r w:rsidRPr="00B879A3">
        <w:rPr>
          <w:rFonts w:eastAsia="Calibri"/>
          <w:lang w:val="fi-FI"/>
        </w:rPr>
        <w:t>(hiliseima digitaalallkirja kuupäev)</w:t>
      </w:r>
    </w:p>
    <w:p w14:paraId="4FE12E42" w14:textId="77777777" w:rsidR="00155E66" w:rsidRPr="00B879A3" w:rsidRDefault="00155E66" w:rsidP="00155E66">
      <w:pPr>
        <w:jc w:val="right"/>
      </w:pPr>
      <w:r w:rsidRPr="00B879A3">
        <w:t xml:space="preserve"> </w:t>
      </w:r>
    </w:p>
    <w:p w14:paraId="0CB8776A" w14:textId="77777777" w:rsidR="004054A0" w:rsidRPr="00B879A3" w:rsidRDefault="004054A0" w:rsidP="004054A0">
      <w:pPr>
        <w:jc w:val="both"/>
      </w:pPr>
    </w:p>
    <w:p w14:paraId="1BC9E464" w14:textId="77777777" w:rsidR="00E87C08" w:rsidRPr="00B879A3" w:rsidRDefault="00E87C08" w:rsidP="00A475F9">
      <w:pPr>
        <w:pStyle w:val="ListParagraph"/>
        <w:numPr>
          <w:ilvl w:val="0"/>
          <w:numId w:val="31"/>
        </w:numPr>
        <w:jc w:val="both"/>
        <w:outlineLvl w:val="0"/>
      </w:pPr>
      <w:r w:rsidRPr="00B879A3">
        <w:t>Veoperioodil</w:t>
      </w:r>
      <w:r w:rsidR="00103F84" w:rsidRPr="00B879A3">
        <w:t xml:space="preserve"> </w:t>
      </w:r>
      <w:sdt>
        <w:sdtPr>
          <w:id w:val="481977942"/>
          <w:placeholder>
            <w:docPart w:val="8B7ACE231BDC4BECBD4E03FD09FBD828"/>
          </w:placeholder>
          <w:date>
            <w:dateFormat w:val="d.MM.yyyy"/>
            <w:lid w:val="et-EE"/>
            <w:storeMappedDataAs w:val="dateTime"/>
            <w:calendar w:val="gregorian"/>
          </w:date>
        </w:sdtPr>
        <w:sdtContent>
          <w:r w:rsidR="00103F84" w:rsidRPr="00B879A3">
            <w:t>[Vali kuupäev]</w:t>
          </w:r>
        </w:sdtContent>
      </w:sdt>
      <w:r w:rsidR="00103F84" w:rsidRPr="00B879A3">
        <w:t xml:space="preserve"> kuni </w:t>
      </w:r>
      <w:sdt>
        <w:sdtPr>
          <w:id w:val="-726832750"/>
          <w:placeholder>
            <w:docPart w:val="0E0512FE27A44CFDB3B8456077C4D399"/>
          </w:placeholder>
          <w:date>
            <w:dateFormat w:val="d.MM.yyyy"/>
            <w:lid w:val="et-EE"/>
            <w:storeMappedDataAs w:val="dateTime"/>
            <w:calendar w:val="gregorian"/>
          </w:date>
        </w:sdtPr>
        <w:sdtContent>
          <w:r w:rsidR="00103F84" w:rsidRPr="00B879A3">
            <w:t>[Vali kuupäev]</w:t>
          </w:r>
        </w:sdtContent>
      </w:sdt>
      <w:r w:rsidR="00103F84" w:rsidRPr="00B879A3">
        <w:t xml:space="preserve"> </w:t>
      </w:r>
      <w:r w:rsidR="00F960F3" w:rsidRPr="00B879A3">
        <w:t xml:space="preserve">on </w:t>
      </w:r>
      <w:r w:rsidR="005B6599" w:rsidRPr="00B879A3">
        <w:t>kokkulepitud järgnev veoajagraafik</w:t>
      </w:r>
      <w:r w:rsidRPr="00B879A3">
        <w:t>:</w:t>
      </w:r>
    </w:p>
    <w:p w14:paraId="2B4BA3BA" w14:textId="77777777" w:rsidR="000878E1" w:rsidRPr="00B879A3" w:rsidRDefault="000878E1" w:rsidP="00E87C08">
      <w:pPr>
        <w:jc w:val="both"/>
        <w:outlineLvl w:val="0"/>
      </w:pPr>
    </w:p>
    <w:tbl>
      <w:tblPr>
        <w:tblW w:w="9100" w:type="dxa"/>
        <w:tblInd w:w="65" w:type="dxa"/>
        <w:tblCellMar>
          <w:left w:w="70" w:type="dxa"/>
          <w:right w:w="70" w:type="dxa"/>
        </w:tblCellMar>
        <w:tblLook w:val="0000" w:firstRow="0" w:lastRow="0" w:firstColumn="0" w:lastColumn="0" w:noHBand="0" w:noVBand="0"/>
      </w:tblPr>
      <w:tblGrid>
        <w:gridCol w:w="700"/>
        <w:gridCol w:w="700"/>
        <w:gridCol w:w="700"/>
        <w:gridCol w:w="700"/>
        <w:gridCol w:w="700"/>
        <w:gridCol w:w="700"/>
        <w:gridCol w:w="700"/>
        <w:gridCol w:w="727"/>
        <w:gridCol w:w="700"/>
        <w:gridCol w:w="579"/>
        <w:gridCol w:w="700"/>
        <w:gridCol w:w="700"/>
        <w:gridCol w:w="794"/>
      </w:tblGrid>
      <w:tr w:rsidR="00E87C08" w:rsidRPr="00B879A3" w14:paraId="024BC02C" w14:textId="77777777" w:rsidTr="00E87C08">
        <w:trPr>
          <w:trHeight w:val="2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D06B" w14:textId="77777777" w:rsidR="00E87C08" w:rsidRPr="00B879A3" w:rsidRDefault="00E87C08" w:rsidP="00E87C08">
            <w:pPr>
              <w:jc w:val="center"/>
            </w:pPr>
            <w:r w:rsidRPr="00B879A3">
              <w:t>Jul</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724C5509" w14:textId="77777777" w:rsidR="00E87C08" w:rsidRPr="00B879A3" w:rsidRDefault="00E87C08" w:rsidP="00E87C08">
            <w:pPr>
              <w:jc w:val="center"/>
            </w:pPr>
            <w:r w:rsidRPr="00B879A3">
              <w:t>Aug</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75673500" w14:textId="77777777" w:rsidR="00E87C08" w:rsidRPr="00B879A3" w:rsidRDefault="00E87C08" w:rsidP="00E87C08">
            <w:pPr>
              <w:jc w:val="center"/>
            </w:pPr>
            <w:r w:rsidRPr="00B879A3">
              <w:t>Sept</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13692F39" w14:textId="77777777" w:rsidR="00E87C08" w:rsidRPr="00B879A3" w:rsidRDefault="00E87C08" w:rsidP="00E87C08">
            <w:pPr>
              <w:jc w:val="center"/>
            </w:pPr>
            <w:r w:rsidRPr="00B879A3">
              <w:t>Okt</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454558AD" w14:textId="77777777" w:rsidR="00E87C08" w:rsidRPr="00B879A3" w:rsidRDefault="00E87C08" w:rsidP="00E87C08">
            <w:pPr>
              <w:jc w:val="center"/>
            </w:pPr>
            <w:r w:rsidRPr="00B879A3">
              <w:t>Nov</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1067BCD1" w14:textId="77777777" w:rsidR="00E87C08" w:rsidRPr="00B879A3" w:rsidRDefault="00E87C08" w:rsidP="00E87C08">
            <w:pPr>
              <w:jc w:val="center"/>
            </w:pPr>
            <w:r w:rsidRPr="00B879A3">
              <w:t>Dets</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76C35AD7" w14:textId="77777777" w:rsidR="00E87C08" w:rsidRPr="00B879A3" w:rsidRDefault="00E87C08" w:rsidP="00E87C08">
            <w:pPr>
              <w:jc w:val="center"/>
            </w:pPr>
            <w:r w:rsidRPr="00B879A3">
              <w:t>Jaan</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3F80DDCC" w14:textId="77777777" w:rsidR="00E87C08" w:rsidRPr="00B879A3" w:rsidRDefault="00E87C08" w:rsidP="00E87C08">
            <w:pPr>
              <w:jc w:val="center"/>
            </w:pPr>
            <w:r w:rsidRPr="00B879A3">
              <w:t>Veebr</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4DC99FF8" w14:textId="77777777" w:rsidR="00E87C08" w:rsidRPr="00B879A3" w:rsidRDefault="00E87C08" w:rsidP="00E87C08">
            <w:pPr>
              <w:jc w:val="center"/>
            </w:pPr>
            <w:r w:rsidRPr="00B879A3">
              <w:t>Märts</w:t>
            </w:r>
          </w:p>
        </w:tc>
        <w:tc>
          <w:tcPr>
            <w:tcW w:w="700" w:type="dxa"/>
            <w:tcBorders>
              <w:top w:val="single" w:sz="4" w:space="0" w:color="auto"/>
              <w:left w:val="nil"/>
              <w:bottom w:val="single" w:sz="4" w:space="0" w:color="auto"/>
              <w:right w:val="single" w:sz="4" w:space="0" w:color="auto"/>
            </w:tcBorders>
            <w:shd w:val="clear" w:color="auto" w:fill="auto"/>
            <w:vAlign w:val="bottom"/>
          </w:tcPr>
          <w:p w14:paraId="4B0AC429" w14:textId="77777777" w:rsidR="00E87C08" w:rsidRPr="00B879A3" w:rsidRDefault="00E87C08" w:rsidP="00E87C08">
            <w:pPr>
              <w:jc w:val="center"/>
            </w:pPr>
            <w:r w:rsidRPr="00B879A3">
              <w:t>Apr</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77143547" w14:textId="77777777" w:rsidR="00E87C08" w:rsidRPr="00B879A3" w:rsidRDefault="00E87C08" w:rsidP="00E87C08">
            <w:pPr>
              <w:jc w:val="center"/>
            </w:pPr>
            <w:r w:rsidRPr="00B879A3">
              <w:t>Mai</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5D4CE392" w14:textId="77777777" w:rsidR="00E87C08" w:rsidRPr="00B879A3" w:rsidRDefault="00E87C08" w:rsidP="00E87C08">
            <w:pPr>
              <w:jc w:val="center"/>
            </w:pPr>
            <w:r w:rsidRPr="00B879A3">
              <w:t>Jun</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69C33EC3" w14:textId="77777777" w:rsidR="00E87C08" w:rsidRPr="00B879A3" w:rsidRDefault="00E87C08" w:rsidP="00E87C08">
            <w:pPr>
              <w:jc w:val="center"/>
            </w:pPr>
            <w:r w:rsidRPr="00B879A3">
              <w:t>Kokku</w:t>
            </w:r>
          </w:p>
        </w:tc>
      </w:tr>
      <w:tr w:rsidR="00E87C08" w:rsidRPr="00B879A3" w14:paraId="762EEF14" w14:textId="77777777" w:rsidTr="00E87C08">
        <w:trPr>
          <w:trHeight w:val="270"/>
        </w:trPr>
        <w:tc>
          <w:tcPr>
            <w:tcW w:w="700" w:type="dxa"/>
            <w:tcBorders>
              <w:top w:val="nil"/>
              <w:left w:val="single" w:sz="4" w:space="0" w:color="auto"/>
              <w:bottom w:val="single" w:sz="4" w:space="0" w:color="auto"/>
              <w:right w:val="single" w:sz="4" w:space="0" w:color="auto"/>
            </w:tcBorders>
            <w:shd w:val="clear" w:color="auto" w:fill="auto"/>
            <w:noWrap/>
            <w:vAlign w:val="bottom"/>
          </w:tcPr>
          <w:p w14:paraId="2F17F8BB"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45ADDFDF"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3A7258DC"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4FC7CA82"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3EB0CE38"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1FE410E3"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0B68A671"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48C5E596"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6B058F98"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vAlign w:val="bottom"/>
          </w:tcPr>
          <w:p w14:paraId="4F62ADD5"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17B3A8B6"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625C09E8" w14:textId="77777777" w:rsidR="00E87C08" w:rsidRPr="00B879A3" w:rsidRDefault="00E87C08" w:rsidP="00E87C08">
            <w:pPr>
              <w:jc w:val="center"/>
            </w:pPr>
            <w:r w:rsidRPr="00B879A3">
              <w:t> </w:t>
            </w:r>
          </w:p>
        </w:tc>
        <w:tc>
          <w:tcPr>
            <w:tcW w:w="700" w:type="dxa"/>
            <w:tcBorders>
              <w:top w:val="nil"/>
              <w:left w:val="nil"/>
              <w:bottom w:val="single" w:sz="4" w:space="0" w:color="auto"/>
              <w:right w:val="single" w:sz="4" w:space="0" w:color="auto"/>
            </w:tcBorders>
            <w:shd w:val="clear" w:color="auto" w:fill="auto"/>
            <w:noWrap/>
            <w:vAlign w:val="bottom"/>
          </w:tcPr>
          <w:p w14:paraId="7FF50788" w14:textId="77777777" w:rsidR="00E87C08" w:rsidRPr="00B879A3" w:rsidRDefault="00E87C08" w:rsidP="00E87C08">
            <w:pPr>
              <w:jc w:val="center"/>
            </w:pPr>
            <w:r w:rsidRPr="00B879A3">
              <w:t> </w:t>
            </w:r>
          </w:p>
        </w:tc>
      </w:tr>
    </w:tbl>
    <w:p w14:paraId="0196CA15" w14:textId="77777777" w:rsidR="00E87C08" w:rsidRPr="00B879A3" w:rsidRDefault="00E87C08" w:rsidP="00E87C08">
      <w:pPr>
        <w:jc w:val="both"/>
        <w:outlineLvl w:val="0"/>
      </w:pPr>
    </w:p>
    <w:p w14:paraId="10D325D4" w14:textId="582EC72D" w:rsidR="00F960F3" w:rsidRPr="00B879A3" w:rsidRDefault="354F9140" w:rsidP="00A475F9">
      <w:pPr>
        <w:pStyle w:val="ListParagraph"/>
        <w:numPr>
          <w:ilvl w:val="0"/>
          <w:numId w:val="31"/>
        </w:numPr>
        <w:jc w:val="both"/>
      </w:pPr>
      <w:r w:rsidRPr="00B879A3">
        <w:t>S</w:t>
      </w:r>
      <w:r w:rsidR="002D6F1C" w:rsidRPr="00B879A3">
        <w:t>aatja</w:t>
      </w:r>
      <w:r w:rsidR="00E87C08" w:rsidRPr="00B879A3">
        <w:t xml:space="preserve"> kohustus </w:t>
      </w:r>
      <w:r w:rsidR="00FF45FF" w:rsidRPr="00B879A3">
        <w:t xml:space="preserve">kalendrikuus vedu tellida </w:t>
      </w:r>
      <w:r w:rsidR="00E87C08" w:rsidRPr="00B879A3">
        <w:t xml:space="preserve">loetakse täidetuks kui </w:t>
      </w:r>
      <w:r w:rsidR="00D06893" w:rsidRPr="00B879A3">
        <w:t xml:space="preserve">kalendrikuus </w:t>
      </w:r>
      <w:r w:rsidR="00E87C08" w:rsidRPr="00B879A3">
        <w:t>telli</w:t>
      </w:r>
      <w:r w:rsidR="00D06893" w:rsidRPr="00B879A3">
        <w:t xml:space="preserve">tud </w:t>
      </w:r>
      <w:r w:rsidR="00E87C08" w:rsidRPr="00B879A3">
        <w:t>veoteenuse</w:t>
      </w:r>
      <w:r w:rsidR="00F06BCD" w:rsidRPr="00B879A3">
        <w:t xml:space="preserve"> </w:t>
      </w:r>
      <w:r w:rsidR="00E87C08" w:rsidRPr="00B879A3">
        <w:t xml:space="preserve">maht </w:t>
      </w:r>
      <w:r w:rsidR="00D06893" w:rsidRPr="00B879A3">
        <w:t xml:space="preserve">on vähemalt 70% </w:t>
      </w:r>
      <w:r w:rsidR="00FF45FF" w:rsidRPr="00B879A3">
        <w:t xml:space="preserve">selle kalendrikuu kohta kokku lepitud </w:t>
      </w:r>
      <w:r w:rsidR="00F960F3" w:rsidRPr="00B879A3">
        <w:t>veo</w:t>
      </w:r>
      <w:r w:rsidR="00F06BCD" w:rsidRPr="00B879A3">
        <w:t>aja</w:t>
      </w:r>
      <w:r w:rsidR="00F960F3" w:rsidRPr="00B879A3">
        <w:t xml:space="preserve">graafiku </w:t>
      </w:r>
      <w:r w:rsidR="00E87C08" w:rsidRPr="00B879A3">
        <w:t xml:space="preserve">mahust. </w:t>
      </w:r>
    </w:p>
    <w:p w14:paraId="0F5EF137" w14:textId="77777777" w:rsidR="00F960F3" w:rsidRPr="00B879A3" w:rsidRDefault="00F960F3" w:rsidP="00E87C08">
      <w:pPr>
        <w:jc w:val="both"/>
      </w:pPr>
    </w:p>
    <w:p w14:paraId="485876A0" w14:textId="43C2ADBE" w:rsidR="00F960F3" w:rsidRPr="00B879A3" w:rsidRDefault="00103F84" w:rsidP="00A475F9">
      <w:pPr>
        <w:pStyle w:val="ListParagraph"/>
        <w:numPr>
          <w:ilvl w:val="0"/>
          <w:numId w:val="31"/>
        </w:numPr>
        <w:jc w:val="both"/>
      </w:pPr>
      <w:r w:rsidRPr="00B879A3">
        <w:t>Juhul</w:t>
      </w:r>
      <w:r w:rsidR="008B64F5" w:rsidRPr="00B879A3">
        <w:t>,</w:t>
      </w:r>
      <w:r w:rsidRPr="00B879A3">
        <w:t xml:space="preserve"> kui </w:t>
      </w:r>
      <w:r w:rsidR="00264C85" w:rsidRPr="00B879A3">
        <w:t>vedaja</w:t>
      </w:r>
      <w:r w:rsidR="00E87C08" w:rsidRPr="00B879A3">
        <w:t xml:space="preserve"> ei ole teatanu</w:t>
      </w:r>
      <w:r w:rsidRPr="00B879A3">
        <w:t xml:space="preserve">d oma mittenõustumisest </w:t>
      </w:r>
      <w:r w:rsidR="007402F9" w:rsidRPr="00B879A3">
        <w:t>peale kalendrikuu veoajagraafiku mahu 100% täitumist</w:t>
      </w:r>
      <w:r w:rsidR="00C92FE3" w:rsidRPr="00B879A3">
        <w:t xml:space="preserve"> </w:t>
      </w:r>
      <w:r w:rsidRPr="00B879A3">
        <w:t>vedada m</w:t>
      </w:r>
      <w:r w:rsidR="00E87C08" w:rsidRPr="00B879A3">
        <w:t>etsamaterja</w:t>
      </w:r>
      <w:r w:rsidRPr="00B879A3">
        <w:t xml:space="preserve">li tõusvalt rohkem kui 10%, on </w:t>
      </w:r>
      <w:r w:rsidR="002D6F1C" w:rsidRPr="00B879A3">
        <w:t>saatja</w:t>
      </w:r>
      <w:r w:rsidR="00E87C08" w:rsidRPr="00B879A3">
        <w:t xml:space="preserve">l õigus </w:t>
      </w:r>
      <w:r w:rsidR="00F960F3" w:rsidRPr="00B879A3">
        <w:t>veo</w:t>
      </w:r>
      <w:r w:rsidR="00E87C08" w:rsidRPr="00B879A3">
        <w:t>tellimus</w:t>
      </w:r>
      <w:r w:rsidR="00F960F3" w:rsidRPr="00B879A3">
        <w:t xml:space="preserve">te esitamist </w:t>
      </w:r>
      <w:r w:rsidR="00E87C08" w:rsidRPr="00B879A3">
        <w:t xml:space="preserve">jätkata. </w:t>
      </w:r>
    </w:p>
    <w:p w14:paraId="04CBBDB2" w14:textId="77777777" w:rsidR="00E87C08" w:rsidRPr="00B879A3" w:rsidRDefault="00E87C08" w:rsidP="00E87C08">
      <w:pPr>
        <w:jc w:val="both"/>
      </w:pPr>
    </w:p>
    <w:p w14:paraId="1738FE21" w14:textId="159BE177" w:rsidR="00E87C08" w:rsidRPr="00B879A3" w:rsidRDefault="3F1F03DF" w:rsidP="00A475F9">
      <w:pPr>
        <w:pStyle w:val="ListParagraph"/>
        <w:numPr>
          <w:ilvl w:val="0"/>
          <w:numId w:val="31"/>
        </w:numPr>
        <w:jc w:val="both"/>
      </w:pPr>
      <w:r w:rsidRPr="00B879A3">
        <w:t xml:space="preserve">Käesoleva lisaga </w:t>
      </w:r>
      <w:r w:rsidR="0ACD7E20" w:rsidRPr="00B879A3">
        <w:t>vedaja</w:t>
      </w:r>
      <w:r w:rsidR="6EAB6D52" w:rsidRPr="00B879A3">
        <w:t xml:space="preserve"> ki</w:t>
      </w:r>
      <w:r w:rsidRPr="00B879A3">
        <w:t xml:space="preserve">nnitab, et on suuteline vedama </w:t>
      </w:r>
      <w:r w:rsidR="7B70CD5B" w:rsidRPr="00B879A3">
        <w:t>saatja</w:t>
      </w:r>
      <w:r w:rsidRPr="00B879A3">
        <w:t xml:space="preserve"> m</w:t>
      </w:r>
      <w:r w:rsidR="6EAB6D52" w:rsidRPr="00B879A3">
        <w:t xml:space="preserve">etsamaterjali </w:t>
      </w:r>
      <w:r w:rsidR="00103F84" w:rsidRPr="00B879A3">
        <w:fldChar w:fldCharType="begin"/>
      </w:r>
      <w:r w:rsidR="00103F84" w:rsidRPr="00B879A3">
        <w:instrText xml:space="preserve"> MACROBUTTON  AcceptAllChangesInDoc [Sisesta number] </w:instrText>
      </w:r>
      <w:r w:rsidR="00103F84" w:rsidRPr="00B879A3">
        <w:fldChar w:fldCharType="end"/>
      </w:r>
      <w:r w:rsidR="6EAB6D52" w:rsidRPr="00B879A3">
        <w:t>m</w:t>
      </w:r>
      <w:r w:rsidR="6EAB6D52" w:rsidRPr="00B879A3">
        <w:rPr>
          <w:vertAlign w:val="superscript"/>
        </w:rPr>
        <w:t>3</w:t>
      </w:r>
      <w:r w:rsidR="6EAB6D52" w:rsidRPr="00B879A3">
        <w:t xml:space="preserve"> kalendrikuus.</w:t>
      </w:r>
    </w:p>
    <w:p w14:paraId="0079EEC4" w14:textId="77777777" w:rsidR="00E87C08" w:rsidRPr="00B879A3" w:rsidRDefault="00E87C08" w:rsidP="00E87C08">
      <w:pPr>
        <w:jc w:val="both"/>
      </w:pPr>
    </w:p>
    <w:p w14:paraId="60C98036" w14:textId="18255D16" w:rsidR="00BB005B" w:rsidRPr="00B879A3" w:rsidRDefault="3F1F03DF" w:rsidP="00A475F9">
      <w:pPr>
        <w:pStyle w:val="ListParagraph"/>
        <w:numPr>
          <w:ilvl w:val="0"/>
          <w:numId w:val="31"/>
        </w:numPr>
        <w:jc w:val="both"/>
      </w:pPr>
      <w:r w:rsidRPr="00B879A3">
        <w:t>Käesoleva l</w:t>
      </w:r>
      <w:r w:rsidR="67A73B74" w:rsidRPr="00B879A3">
        <w:t>isag</w:t>
      </w:r>
      <w:r w:rsidRPr="00B879A3">
        <w:t xml:space="preserve">a </w:t>
      </w:r>
      <w:r w:rsidR="0ACD7E20" w:rsidRPr="00B879A3">
        <w:t>vedaja</w:t>
      </w:r>
      <w:r w:rsidR="67A73B74" w:rsidRPr="00B879A3">
        <w:t xml:space="preserve"> ki</w:t>
      </w:r>
      <w:r w:rsidRPr="00B879A3">
        <w:t xml:space="preserve">nnitab, et on suuteline vedama </w:t>
      </w:r>
      <w:r w:rsidR="7B70CD5B" w:rsidRPr="00B879A3">
        <w:t>saatja</w:t>
      </w:r>
      <w:r w:rsidRPr="00B879A3">
        <w:t xml:space="preserve"> m</w:t>
      </w:r>
      <w:r w:rsidR="67A73B74" w:rsidRPr="00B879A3">
        <w:t xml:space="preserve">etsamaterjali </w:t>
      </w:r>
      <w:r w:rsidR="00103F84" w:rsidRPr="00B879A3">
        <w:fldChar w:fldCharType="begin"/>
      </w:r>
      <w:r w:rsidR="00103F84" w:rsidRPr="00B879A3">
        <w:instrText xml:space="preserve"> MACROBUTTON  AcceptAllChangesInDoc [Sisesta number] </w:instrText>
      </w:r>
      <w:r w:rsidR="00103F84" w:rsidRPr="00B879A3">
        <w:fldChar w:fldCharType="end"/>
      </w:r>
      <w:r w:rsidR="67A73B74" w:rsidRPr="00B879A3">
        <w:t>m</w:t>
      </w:r>
      <w:r w:rsidR="67A73B74" w:rsidRPr="00B879A3">
        <w:rPr>
          <w:vertAlign w:val="superscript"/>
        </w:rPr>
        <w:t>3</w:t>
      </w:r>
      <w:r w:rsidRPr="00B879A3">
        <w:t xml:space="preserve"> p</w:t>
      </w:r>
      <w:r w:rsidR="67A73B74" w:rsidRPr="00B879A3">
        <w:t>äevas.</w:t>
      </w:r>
    </w:p>
    <w:p w14:paraId="2D487B80" w14:textId="77777777" w:rsidR="00BB005B" w:rsidRPr="00B879A3" w:rsidRDefault="00BB005B" w:rsidP="00E87C08">
      <w:pPr>
        <w:jc w:val="both"/>
      </w:pPr>
    </w:p>
    <w:p w14:paraId="50B6A14F" w14:textId="77777777" w:rsidR="008B64F5" w:rsidRPr="00B879A3" w:rsidRDefault="008B64F5" w:rsidP="00E87C08">
      <w:pPr>
        <w:jc w:val="both"/>
      </w:pPr>
    </w:p>
    <w:p w14:paraId="09573C4E" w14:textId="77777777" w:rsidR="00254725" w:rsidRPr="00B879A3" w:rsidRDefault="00103F84" w:rsidP="00254725">
      <w:pPr>
        <w:jc w:val="both"/>
        <w:outlineLvl w:val="0"/>
        <w:rPr>
          <w:b/>
        </w:rPr>
      </w:pPr>
      <w:r w:rsidRPr="00B879A3">
        <w:rPr>
          <w:b/>
        </w:rPr>
        <w:t>Poolte allkirjad</w:t>
      </w:r>
    </w:p>
    <w:p w14:paraId="72B11F53" w14:textId="77777777" w:rsidR="000878E1" w:rsidRPr="00B879A3" w:rsidRDefault="000878E1" w:rsidP="00254725">
      <w:pPr>
        <w:jc w:val="both"/>
        <w:outlineLvl w:val="0"/>
        <w:rPr>
          <w:b/>
        </w:rPr>
      </w:pPr>
    </w:p>
    <w:p w14:paraId="100BACB0" w14:textId="77777777" w:rsidR="00371D34" w:rsidRPr="00B879A3" w:rsidRDefault="002D6F1C" w:rsidP="002F5EFB">
      <w:pPr>
        <w:jc w:val="both"/>
        <w:outlineLvl w:val="0"/>
        <w:rPr>
          <w:b/>
        </w:rPr>
      </w:pPr>
      <w:r w:rsidRPr="00B879A3">
        <w:rPr>
          <w:b/>
        </w:rPr>
        <w:t>Saatja</w:t>
      </w:r>
      <w:r w:rsidR="002F5EFB"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t xml:space="preserve">   </w:t>
      </w:r>
      <w:r w:rsidR="00264C85" w:rsidRPr="00B879A3">
        <w:rPr>
          <w:b/>
        </w:rPr>
        <w:t>Vedaja</w:t>
      </w:r>
      <w:r w:rsidR="002F5EFB" w:rsidRPr="00B879A3">
        <w:rPr>
          <w:b/>
        </w:rPr>
        <w:tab/>
      </w:r>
    </w:p>
    <w:p w14:paraId="2AECA764" w14:textId="77777777" w:rsidR="00A406E7" w:rsidRPr="00B879A3" w:rsidRDefault="00A406E7" w:rsidP="002F5EFB">
      <w:pPr>
        <w:jc w:val="both"/>
      </w:pPr>
    </w:p>
    <w:p w14:paraId="53DE7DCB" w14:textId="77777777" w:rsidR="00103F84" w:rsidRPr="00B879A3" w:rsidRDefault="00000000" w:rsidP="00103F84">
      <w:pPr>
        <w:jc w:val="both"/>
        <w:outlineLvl w:val="0"/>
        <w:rPr>
          <w:b/>
        </w:rPr>
      </w:pPr>
      <w:sdt>
        <w:sdtPr>
          <w:rPr>
            <w:b/>
            <w:lang w:eastAsia="en-US"/>
          </w:rPr>
          <w:id w:val="-1759043355"/>
          <w:placeholder>
            <w:docPart w:val="2D31E493613F4A49982B99BA93F3090B"/>
          </w:placeholder>
          <w:comboBox>
            <w:listItem w:displayText=" " w:value=" "/>
            <w:listItem w:displayText="(allkirjastatud digitaalselt)" w:value="(allkirjastatud digitaalselt)"/>
          </w:comboBox>
        </w:sdtPr>
        <w:sdtContent>
          <w:r w:rsidR="00103F84" w:rsidRPr="00B879A3">
            <w:rPr>
              <w:lang w:eastAsia="en-US"/>
            </w:rPr>
            <w:t>[Vali sobiv]</w:t>
          </w:r>
        </w:sdtContent>
      </w:sdt>
      <w:r w:rsidR="00103F84"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t xml:space="preserve">   </w:t>
      </w:r>
      <w:sdt>
        <w:sdtPr>
          <w:rPr>
            <w:b/>
            <w:lang w:eastAsia="en-US"/>
          </w:rPr>
          <w:id w:val="1138532979"/>
          <w:placeholder>
            <w:docPart w:val="8E57DB36FD3F407D9A2B4C88E0C4C42F"/>
          </w:placeholder>
          <w:comboBox>
            <w:listItem w:displayText=" " w:value=" "/>
            <w:listItem w:displayText="(allkirjastatud digitaalselt)" w:value="(allkirjastatud digitaalselt)"/>
          </w:comboBox>
        </w:sdtPr>
        <w:sdtContent>
          <w:r w:rsidR="00103F84" w:rsidRPr="00B879A3">
            <w:rPr>
              <w:lang w:eastAsia="en-US"/>
            </w:rPr>
            <w:t>[Vali sobiv]</w:t>
          </w:r>
        </w:sdtContent>
      </w:sdt>
      <w:r w:rsidR="00103F84" w:rsidRPr="00B879A3">
        <w:rPr>
          <w:b/>
        </w:rPr>
        <w:tab/>
      </w:r>
    </w:p>
    <w:p w14:paraId="198CC61E" w14:textId="77777777" w:rsidR="00103F84" w:rsidRPr="00B879A3" w:rsidRDefault="00103F84" w:rsidP="00103F84">
      <w:pPr>
        <w:jc w:val="both"/>
        <w:outlineLvl w:val="0"/>
        <w:rPr>
          <w:b/>
        </w:rPr>
      </w:pPr>
    </w:p>
    <w:p w14:paraId="4899198E" w14:textId="77777777" w:rsidR="00103F84" w:rsidRPr="00B879A3" w:rsidRDefault="00103F84" w:rsidP="00103F84">
      <w:pPr>
        <w:tabs>
          <w:tab w:val="left" w:pos="5103"/>
        </w:tabs>
        <w:jc w:val="both"/>
        <w:rPr>
          <w:lang w:eastAsia="en-US"/>
        </w:rPr>
      </w:pPr>
    </w:p>
    <w:p w14:paraId="34764051" w14:textId="77777777" w:rsidR="0083299F" w:rsidRPr="00B879A3" w:rsidRDefault="00103F84" w:rsidP="00103F84">
      <w:pPr>
        <w:tabs>
          <w:tab w:val="left" w:pos="5103"/>
        </w:tabs>
        <w:jc w:val="both"/>
        <w:rPr>
          <w:b/>
        </w:rPr>
        <w:sectPr w:rsidR="0083299F" w:rsidRPr="00B879A3" w:rsidSect="0083299F">
          <w:headerReference w:type="default" r:id="rId14"/>
          <w:pgSz w:w="11906" w:h="16838"/>
          <w:pgMar w:top="1418" w:right="1418" w:bottom="851" w:left="1418" w:header="709" w:footer="709" w:gutter="0"/>
          <w:cols w:space="708"/>
          <w:formProt w:val="0"/>
          <w:titlePg/>
          <w:docGrid w:linePitch="360"/>
        </w:sectPr>
      </w:pPr>
      <w:r w:rsidRPr="00B879A3">
        <w:rPr>
          <w:b/>
        </w:rPr>
        <w:fldChar w:fldCharType="begin"/>
      </w:r>
      <w:r w:rsidRPr="00B879A3">
        <w:instrText xml:space="preserve"> MACROBUTTON  AcceptAllChangesInDoc [Sisesta eesnimi ja perekonnanimi] </w:instrText>
      </w:r>
      <w:r w:rsidRPr="00B879A3">
        <w:rPr>
          <w:b/>
        </w:rPr>
        <w:fldChar w:fldCharType="end"/>
      </w:r>
      <w:r w:rsidRPr="00B879A3">
        <w:rPr>
          <w:b/>
        </w:rPr>
        <w:tab/>
      </w:r>
      <w:r w:rsidRPr="00B879A3">
        <w:rPr>
          <w:b/>
        </w:rPr>
        <w:fldChar w:fldCharType="begin"/>
      </w:r>
      <w:r w:rsidRPr="00B879A3">
        <w:instrText xml:space="preserve"> MACROBUTTON  AcceptAllChangesInDoc [Sisesta eesnimi ja perekonnanimi] </w:instrText>
      </w:r>
      <w:r w:rsidRPr="00B879A3">
        <w:rPr>
          <w:b/>
        </w:rPr>
        <w:fldChar w:fldCharType="end"/>
      </w:r>
    </w:p>
    <w:p w14:paraId="378E3433" w14:textId="77777777" w:rsidR="00103F84" w:rsidRPr="00B879A3" w:rsidRDefault="0083299F" w:rsidP="00183286">
      <w:pPr>
        <w:ind w:left="4956" w:firstLine="708"/>
        <w:jc w:val="both"/>
        <w:outlineLvl w:val="0"/>
      </w:pPr>
      <w:r w:rsidRPr="00B879A3">
        <w:rPr>
          <w:lang w:eastAsia="en-US"/>
        </w:rPr>
        <w:lastRenderedPageBreak/>
        <w:tab/>
      </w:r>
      <w:r w:rsidR="00D33779" w:rsidRPr="00B879A3">
        <w:rPr>
          <w:lang w:eastAsia="en-US"/>
        </w:rPr>
        <w:tab/>
      </w:r>
      <w:r w:rsidR="00D33779" w:rsidRPr="00B879A3">
        <w:rPr>
          <w:lang w:eastAsia="en-US"/>
        </w:rPr>
        <w:tab/>
      </w:r>
      <w:r w:rsidR="00D33779" w:rsidRPr="00B879A3">
        <w:rPr>
          <w:lang w:eastAsia="en-US"/>
        </w:rPr>
        <w:tab/>
      </w:r>
      <w:r w:rsidR="00D33779" w:rsidRPr="00B879A3">
        <w:rPr>
          <w:lang w:eastAsia="en-US"/>
        </w:rPr>
        <w:tab/>
      </w:r>
      <w:r w:rsidR="00D33779" w:rsidRPr="00B879A3">
        <w:rPr>
          <w:lang w:eastAsia="en-US"/>
        </w:rPr>
        <w:tab/>
      </w:r>
      <w:r w:rsidR="00D33779" w:rsidRPr="00B879A3">
        <w:rPr>
          <w:lang w:eastAsia="en-US"/>
        </w:rPr>
        <w:tab/>
      </w:r>
      <w:r w:rsidR="00103F84" w:rsidRPr="00B879A3">
        <w:t xml:space="preserve">Lisa </w:t>
      </w:r>
      <w:r w:rsidR="00023088" w:rsidRPr="00B879A3">
        <w:t>2</w:t>
      </w:r>
      <w:r w:rsidR="00103F84" w:rsidRPr="00B879A3">
        <w:t>/1</w:t>
      </w:r>
    </w:p>
    <w:p w14:paraId="65755B05" w14:textId="77777777" w:rsidR="00103F84" w:rsidRPr="00B879A3" w:rsidRDefault="00103F84" w:rsidP="00183286">
      <w:pPr>
        <w:ind w:left="10620"/>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492070667"/>
          <w:placeholder>
            <w:docPart w:val="7BA5E1D7CDA74A05B4CED35540D092B0"/>
          </w:placeholder>
          <w:date>
            <w:dateFormat w:val="d.MM.yyyy"/>
            <w:lid w:val="et-EE"/>
            <w:storeMappedDataAs w:val="dateTime"/>
            <w:calendar w:val="gregorian"/>
          </w:date>
        </w:sdtPr>
        <w:sdtContent>
          <w:r w:rsidRPr="00B879A3">
            <w:t>[Vali kuupäev]</w:t>
          </w:r>
        </w:sdtContent>
      </w:sdt>
      <w:r w:rsidRPr="00B879A3">
        <w:t xml:space="preserve"> veolepingu</w:t>
      </w:r>
    </w:p>
    <w:p w14:paraId="6231CE7E" w14:textId="77777777" w:rsidR="00103F84" w:rsidRPr="00B879A3" w:rsidRDefault="00103F84" w:rsidP="00183286">
      <w:pPr>
        <w:ind w:left="9912" w:firstLine="708"/>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3E94E391" w14:textId="77777777" w:rsidR="004054A0" w:rsidRPr="00B879A3" w:rsidRDefault="004054A0" w:rsidP="00860533">
      <w:pPr>
        <w:tabs>
          <w:tab w:val="left" w:pos="6225"/>
        </w:tabs>
        <w:ind w:firstLine="6225"/>
        <w:jc w:val="both"/>
        <w:rPr>
          <w:lang w:eastAsia="en-US"/>
        </w:rPr>
      </w:pPr>
    </w:p>
    <w:p w14:paraId="70EAFD47" w14:textId="77777777" w:rsidR="004054A0" w:rsidRPr="00B879A3" w:rsidRDefault="004054A0" w:rsidP="00E87C08"/>
    <w:p w14:paraId="02037133" w14:textId="77777777" w:rsidR="00461BF9" w:rsidRPr="00B879A3" w:rsidRDefault="00F960F3" w:rsidP="00461BF9">
      <w:pPr>
        <w:spacing w:after="120"/>
        <w:rPr>
          <w:b/>
        </w:rPr>
      </w:pPr>
      <w:r w:rsidRPr="00B879A3">
        <w:rPr>
          <w:b/>
        </w:rPr>
        <w:t>Baashinna</w:t>
      </w:r>
      <w:r w:rsidR="00461BF9" w:rsidRPr="00B879A3">
        <w:rPr>
          <w:b/>
        </w:rPr>
        <w:t xml:space="preserve">raamistik </w:t>
      </w:r>
      <w:r w:rsidR="00657E10" w:rsidRPr="00B879A3">
        <w:rPr>
          <w:b/>
        </w:rPr>
        <w:t>(vorm)</w:t>
      </w:r>
    </w:p>
    <w:p w14:paraId="591A744A" w14:textId="77777777" w:rsidR="006277CF" w:rsidRPr="00B879A3" w:rsidRDefault="006277CF" w:rsidP="006277CF">
      <w:pPr>
        <w:suppressAutoHyphens/>
        <w:spacing w:before="280" w:after="280"/>
        <w:jc w:val="right"/>
        <w:rPr>
          <w:lang w:val="fi-FI" w:eastAsia="ar-SA"/>
        </w:rPr>
      </w:pPr>
      <w:r w:rsidRPr="00B879A3">
        <w:rPr>
          <w:rFonts w:eastAsia="Calibri"/>
          <w:lang w:eastAsia="ar-SA"/>
        </w:rPr>
        <w:t>(digitaalallkirja kuupäev nõustumusest)</w:t>
      </w:r>
    </w:p>
    <w:p w14:paraId="08FB105C" w14:textId="77777777" w:rsidR="00E87C08" w:rsidRPr="00B879A3" w:rsidRDefault="00F960F3" w:rsidP="000878E1">
      <w:pPr>
        <w:pStyle w:val="ListParagraph"/>
        <w:numPr>
          <w:ilvl w:val="0"/>
          <w:numId w:val="30"/>
        </w:numPr>
        <w:jc w:val="both"/>
        <w:outlineLvl w:val="0"/>
      </w:pPr>
      <w:r w:rsidRPr="00B879A3">
        <w:t xml:space="preserve">Baashinnaraamistik on alates </w:t>
      </w:r>
      <w:sdt>
        <w:sdtPr>
          <w:id w:val="117345746"/>
          <w:placeholder>
            <w:docPart w:val="0F21B68729CB446987E7C3D010CF6068"/>
          </w:placeholder>
          <w:date>
            <w:dateFormat w:val="d.MM.yyyy"/>
            <w:lid w:val="et-EE"/>
            <w:storeMappedDataAs w:val="dateTime"/>
            <w:calendar w:val="gregorian"/>
          </w:date>
        </w:sdtPr>
        <w:sdtContent>
          <w:r w:rsidR="00103F84" w:rsidRPr="00B879A3">
            <w:t>[Vali kuupäev]</w:t>
          </w:r>
        </w:sdtContent>
      </w:sdt>
      <w:r w:rsidR="00103F84" w:rsidRPr="00B879A3">
        <w:t xml:space="preserve"> </w:t>
      </w:r>
      <w:r w:rsidR="00E87C08" w:rsidRPr="00B879A3">
        <w:t>järgnev:</w:t>
      </w:r>
    </w:p>
    <w:p w14:paraId="22AF5E48" w14:textId="77777777" w:rsidR="000878E1" w:rsidRPr="00B879A3" w:rsidRDefault="000878E1" w:rsidP="000878E1">
      <w:pPr>
        <w:pStyle w:val="ListParagraph"/>
        <w:jc w:val="both"/>
        <w:outlineLvl w:val="0"/>
      </w:pPr>
    </w:p>
    <w:tbl>
      <w:tblPr>
        <w:tblW w:w="9024" w:type="dxa"/>
        <w:tblInd w:w="65" w:type="dxa"/>
        <w:tblCellMar>
          <w:left w:w="70" w:type="dxa"/>
          <w:right w:w="70" w:type="dxa"/>
        </w:tblCellMar>
        <w:tblLook w:val="04A0" w:firstRow="1" w:lastRow="0" w:firstColumn="1" w:lastColumn="0" w:noHBand="0" w:noVBand="1"/>
      </w:tblPr>
      <w:tblGrid>
        <w:gridCol w:w="1107"/>
        <w:gridCol w:w="640"/>
        <w:gridCol w:w="640"/>
        <w:gridCol w:w="640"/>
        <w:gridCol w:w="640"/>
        <w:gridCol w:w="640"/>
        <w:gridCol w:w="640"/>
        <w:gridCol w:w="640"/>
        <w:gridCol w:w="640"/>
        <w:gridCol w:w="640"/>
        <w:gridCol w:w="640"/>
        <w:gridCol w:w="640"/>
        <w:gridCol w:w="640"/>
        <w:gridCol w:w="640"/>
      </w:tblGrid>
      <w:tr w:rsidR="00E44757" w:rsidRPr="00B879A3" w14:paraId="1E681B23" w14:textId="77777777" w:rsidTr="00CC12E1">
        <w:trPr>
          <w:trHeight w:val="210"/>
        </w:trPr>
        <w:tc>
          <w:tcPr>
            <w:tcW w:w="5824"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CC0C739" w14:textId="77777777" w:rsidR="00E44757" w:rsidRPr="00B879A3" w:rsidRDefault="00E44757" w:rsidP="00F20191">
            <w:pPr>
              <w:jc w:val="right"/>
            </w:pPr>
            <w:r w:rsidRPr="00B879A3">
              <w:t>Koefitsient RMK puiduveo hinnaraamistiku 1,00  tasemele on:</w:t>
            </w:r>
          </w:p>
        </w:tc>
        <w:tc>
          <w:tcPr>
            <w:tcW w:w="3200" w:type="dxa"/>
            <w:gridSpan w:val="5"/>
            <w:tcBorders>
              <w:top w:val="single" w:sz="4" w:space="0" w:color="auto"/>
              <w:left w:val="nil"/>
              <w:bottom w:val="single" w:sz="4" w:space="0" w:color="auto"/>
              <w:right w:val="single" w:sz="4" w:space="0" w:color="auto"/>
            </w:tcBorders>
            <w:shd w:val="clear" w:color="auto" w:fill="FFFF99"/>
            <w:noWrap/>
            <w:vAlign w:val="bottom"/>
          </w:tcPr>
          <w:p w14:paraId="4AA7B218" w14:textId="5ADEA3AB" w:rsidR="00E44757" w:rsidRPr="00B879A3" w:rsidRDefault="00E50E9F" w:rsidP="00F20191">
            <w:pPr>
              <w:jc w:val="right"/>
            </w:pPr>
            <w:r w:rsidRPr="00B879A3">
              <w:t>1</w:t>
            </w:r>
            <w:r w:rsidR="00303E58" w:rsidRPr="00B879A3">
              <w:t>,000</w:t>
            </w:r>
          </w:p>
        </w:tc>
      </w:tr>
      <w:tr w:rsidR="00E44757" w:rsidRPr="00B879A3" w14:paraId="5155520A" w14:textId="77777777" w:rsidTr="00CC12E1">
        <w:trPr>
          <w:trHeight w:val="210"/>
        </w:trPr>
        <w:tc>
          <w:tcPr>
            <w:tcW w:w="4544" w:type="dxa"/>
            <w:gridSpan w:val="7"/>
            <w:tcBorders>
              <w:top w:val="single" w:sz="4" w:space="0" w:color="auto"/>
              <w:left w:val="single" w:sz="4" w:space="0" w:color="auto"/>
              <w:bottom w:val="single" w:sz="4" w:space="0" w:color="auto"/>
              <w:right w:val="single" w:sz="4" w:space="0" w:color="auto"/>
            </w:tcBorders>
            <w:shd w:val="clear" w:color="auto" w:fill="auto"/>
            <w:vAlign w:val="bottom"/>
          </w:tcPr>
          <w:p w14:paraId="1AE5CE15" w14:textId="77777777" w:rsidR="00E44757" w:rsidRPr="00B879A3" w:rsidRDefault="00E44757" w:rsidP="00F20191">
            <w:pPr>
              <w:jc w:val="right"/>
            </w:pPr>
            <w:r w:rsidRPr="00B879A3">
              <w:t>RMK puiduveo hinnaraamistiku 1,00  taseme aluseks olev kütusehind:</w:t>
            </w:r>
          </w:p>
        </w:tc>
        <w:tc>
          <w:tcPr>
            <w:tcW w:w="640" w:type="dxa"/>
            <w:tcBorders>
              <w:top w:val="nil"/>
              <w:left w:val="nil"/>
              <w:bottom w:val="single" w:sz="4" w:space="0" w:color="auto"/>
              <w:right w:val="single" w:sz="4" w:space="0" w:color="auto"/>
            </w:tcBorders>
            <w:shd w:val="clear" w:color="auto" w:fill="FFFF99"/>
            <w:noWrap/>
            <w:vAlign w:val="bottom"/>
          </w:tcPr>
          <w:p w14:paraId="7D1FB03A" w14:textId="77777777" w:rsidR="00E44757" w:rsidRPr="00B879A3" w:rsidRDefault="00E44757" w:rsidP="00F20191">
            <w:pPr>
              <w:jc w:val="right"/>
            </w:pPr>
          </w:p>
        </w:tc>
        <w:tc>
          <w:tcPr>
            <w:tcW w:w="3200" w:type="dxa"/>
            <w:gridSpan w:val="5"/>
            <w:tcBorders>
              <w:top w:val="single" w:sz="4" w:space="0" w:color="auto"/>
              <w:left w:val="nil"/>
              <w:bottom w:val="single" w:sz="4" w:space="0" w:color="auto"/>
              <w:right w:val="single" w:sz="4" w:space="0" w:color="000000"/>
            </w:tcBorders>
            <w:shd w:val="clear" w:color="auto" w:fill="auto"/>
            <w:noWrap/>
            <w:vAlign w:val="bottom"/>
          </w:tcPr>
          <w:p w14:paraId="43B88E8A" w14:textId="77777777" w:rsidR="00E44757" w:rsidRPr="00B879A3" w:rsidRDefault="00E44757" w:rsidP="00F20191">
            <w:pPr>
              <w:jc w:val="right"/>
            </w:pPr>
            <w:r w:rsidRPr="00B879A3">
              <w:t>ja töötasu:</w:t>
            </w:r>
          </w:p>
        </w:tc>
        <w:tc>
          <w:tcPr>
            <w:tcW w:w="640" w:type="dxa"/>
            <w:tcBorders>
              <w:top w:val="nil"/>
              <w:left w:val="nil"/>
              <w:bottom w:val="single" w:sz="4" w:space="0" w:color="auto"/>
              <w:right w:val="single" w:sz="4" w:space="0" w:color="auto"/>
            </w:tcBorders>
            <w:shd w:val="clear" w:color="auto" w:fill="FFFF99"/>
            <w:noWrap/>
            <w:vAlign w:val="bottom"/>
          </w:tcPr>
          <w:p w14:paraId="1A412C83" w14:textId="77777777" w:rsidR="00E44757" w:rsidRPr="00B879A3" w:rsidRDefault="00E44757" w:rsidP="00F20191">
            <w:pPr>
              <w:jc w:val="right"/>
            </w:pPr>
          </w:p>
        </w:tc>
      </w:tr>
      <w:tr w:rsidR="00E44757" w:rsidRPr="00B879A3" w14:paraId="5C102B91" w14:textId="77777777" w:rsidTr="00CC12E1">
        <w:trPr>
          <w:trHeight w:val="210"/>
        </w:trPr>
        <w:tc>
          <w:tcPr>
            <w:tcW w:w="704" w:type="dxa"/>
            <w:vMerge w:val="restart"/>
            <w:tcBorders>
              <w:top w:val="nil"/>
              <w:left w:val="single" w:sz="4" w:space="0" w:color="auto"/>
              <w:bottom w:val="single" w:sz="4" w:space="0" w:color="auto"/>
              <w:right w:val="single" w:sz="4" w:space="0" w:color="auto"/>
            </w:tcBorders>
            <w:shd w:val="clear" w:color="auto" w:fill="auto"/>
            <w:vAlign w:val="bottom"/>
          </w:tcPr>
          <w:p w14:paraId="5139292A" w14:textId="77777777" w:rsidR="00E44757" w:rsidRPr="00B879A3" w:rsidRDefault="00E44757" w:rsidP="00F20191">
            <w:pPr>
              <w:jc w:val="center"/>
            </w:pPr>
            <w:r w:rsidRPr="00B879A3">
              <w:t>Vahemaa, km</w:t>
            </w:r>
          </w:p>
        </w:tc>
        <w:tc>
          <w:tcPr>
            <w:tcW w:w="8320" w:type="dxa"/>
            <w:gridSpan w:val="13"/>
            <w:tcBorders>
              <w:top w:val="single" w:sz="4" w:space="0" w:color="auto"/>
              <w:left w:val="nil"/>
              <w:bottom w:val="single" w:sz="4" w:space="0" w:color="auto"/>
              <w:right w:val="single" w:sz="4" w:space="0" w:color="auto"/>
            </w:tcBorders>
            <w:shd w:val="clear" w:color="auto" w:fill="auto"/>
            <w:noWrap/>
            <w:vAlign w:val="bottom"/>
          </w:tcPr>
          <w:p w14:paraId="18ED20CE" w14:textId="77777777" w:rsidR="00E44757" w:rsidRPr="00B879A3" w:rsidRDefault="00E44757" w:rsidP="00F20191">
            <w:pPr>
              <w:jc w:val="center"/>
            </w:pPr>
            <w:r w:rsidRPr="00B879A3">
              <w:t>Läbisõidu kasutuse koefitsient (hinnad €/m</w:t>
            </w:r>
            <w:r w:rsidRPr="00B879A3">
              <w:rPr>
                <w:vertAlign w:val="superscript"/>
              </w:rPr>
              <w:t>3</w:t>
            </w:r>
            <w:r w:rsidRPr="00B879A3">
              <w:t>)</w:t>
            </w:r>
          </w:p>
        </w:tc>
      </w:tr>
      <w:tr w:rsidR="00E44757" w:rsidRPr="00B879A3" w14:paraId="0B7260F4" w14:textId="77777777" w:rsidTr="00CC12E1">
        <w:trPr>
          <w:trHeight w:val="420"/>
        </w:trPr>
        <w:tc>
          <w:tcPr>
            <w:tcW w:w="704" w:type="dxa"/>
            <w:vMerge/>
            <w:tcBorders>
              <w:top w:val="nil"/>
              <w:left w:val="single" w:sz="4" w:space="0" w:color="auto"/>
              <w:bottom w:val="single" w:sz="4" w:space="0" w:color="auto"/>
              <w:right w:val="single" w:sz="4" w:space="0" w:color="auto"/>
            </w:tcBorders>
            <w:vAlign w:val="center"/>
          </w:tcPr>
          <w:p w14:paraId="7364445F" w14:textId="77777777" w:rsidR="00E44757" w:rsidRPr="00B879A3" w:rsidRDefault="00E44757" w:rsidP="00F20191"/>
        </w:tc>
        <w:tc>
          <w:tcPr>
            <w:tcW w:w="640" w:type="dxa"/>
            <w:tcBorders>
              <w:top w:val="nil"/>
              <w:left w:val="nil"/>
              <w:bottom w:val="single" w:sz="4" w:space="0" w:color="auto"/>
              <w:right w:val="single" w:sz="4" w:space="0" w:color="auto"/>
            </w:tcBorders>
            <w:shd w:val="clear" w:color="auto" w:fill="auto"/>
            <w:vAlign w:val="bottom"/>
          </w:tcPr>
          <w:p w14:paraId="689FE386" w14:textId="77777777" w:rsidR="00E44757" w:rsidRPr="00B879A3" w:rsidRDefault="00E44757" w:rsidP="00F20191">
            <w:pPr>
              <w:jc w:val="center"/>
            </w:pPr>
            <w:r w:rsidRPr="00B879A3">
              <w:t>≤ 0,5</w:t>
            </w:r>
          </w:p>
        </w:tc>
        <w:tc>
          <w:tcPr>
            <w:tcW w:w="640" w:type="dxa"/>
            <w:tcBorders>
              <w:top w:val="nil"/>
              <w:left w:val="nil"/>
              <w:bottom w:val="single" w:sz="4" w:space="0" w:color="auto"/>
              <w:right w:val="single" w:sz="4" w:space="0" w:color="auto"/>
            </w:tcBorders>
            <w:shd w:val="clear" w:color="auto" w:fill="auto"/>
            <w:vAlign w:val="bottom"/>
          </w:tcPr>
          <w:p w14:paraId="58E884FD" w14:textId="77777777" w:rsidR="00E44757" w:rsidRPr="00B879A3" w:rsidRDefault="00E44757" w:rsidP="00F20191">
            <w:pPr>
              <w:jc w:val="center"/>
            </w:pPr>
            <w:r w:rsidRPr="00B879A3">
              <w:t>0,50-0,52</w:t>
            </w:r>
          </w:p>
        </w:tc>
        <w:tc>
          <w:tcPr>
            <w:tcW w:w="640" w:type="dxa"/>
            <w:tcBorders>
              <w:top w:val="nil"/>
              <w:left w:val="nil"/>
              <w:bottom w:val="single" w:sz="4" w:space="0" w:color="auto"/>
              <w:right w:val="single" w:sz="4" w:space="0" w:color="auto"/>
            </w:tcBorders>
            <w:shd w:val="clear" w:color="auto" w:fill="auto"/>
            <w:vAlign w:val="bottom"/>
          </w:tcPr>
          <w:p w14:paraId="6B42BAAB" w14:textId="77777777" w:rsidR="00E44757" w:rsidRPr="00B879A3" w:rsidRDefault="00E44757" w:rsidP="00F20191">
            <w:pPr>
              <w:jc w:val="center"/>
            </w:pPr>
            <w:r w:rsidRPr="00B879A3">
              <w:t>0,52-0,54</w:t>
            </w:r>
          </w:p>
        </w:tc>
        <w:tc>
          <w:tcPr>
            <w:tcW w:w="640" w:type="dxa"/>
            <w:tcBorders>
              <w:top w:val="nil"/>
              <w:left w:val="nil"/>
              <w:bottom w:val="single" w:sz="4" w:space="0" w:color="auto"/>
              <w:right w:val="single" w:sz="4" w:space="0" w:color="auto"/>
            </w:tcBorders>
            <w:shd w:val="clear" w:color="auto" w:fill="auto"/>
            <w:vAlign w:val="bottom"/>
          </w:tcPr>
          <w:p w14:paraId="7A002D60" w14:textId="77777777" w:rsidR="00E44757" w:rsidRPr="00B879A3" w:rsidRDefault="00E44757" w:rsidP="00F20191">
            <w:pPr>
              <w:jc w:val="center"/>
            </w:pPr>
            <w:r w:rsidRPr="00B879A3">
              <w:t>0,54-0,56</w:t>
            </w:r>
          </w:p>
        </w:tc>
        <w:tc>
          <w:tcPr>
            <w:tcW w:w="640" w:type="dxa"/>
            <w:tcBorders>
              <w:top w:val="nil"/>
              <w:left w:val="nil"/>
              <w:bottom w:val="single" w:sz="4" w:space="0" w:color="auto"/>
              <w:right w:val="single" w:sz="4" w:space="0" w:color="auto"/>
            </w:tcBorders>
            <w:shd w:val="clear" w:color="auto" w:fill="auto"/>
            <w:vAlign w:val="bottom"/>
          </w:tcPr>
          <w:p w14:paraId="73D9B46F" w14:textId="77777777" w:rsidR="00E44757" w:rsidRPr="00B879A3" w:rsidRDefault="00E44757" w:rsidP="00F20191">
            <w:pPr>
              <w:jc w:val="center"/>
            </w:pPr>
            <w:r w:rsidRPr="00B879A3">
              <w:t>0,56-0,58</w:t>
            </w:r>
          </w:p>
        </w:tc>
        <w:tc>
          <w:tcPr>
            <w:tcW w:w="640" w:type="dxa"/>
            <w:tcBorders>
              <w:top w:val="nil"/>
              <w:left w:val="nil"/>
              <w:bottom w:val="single" w:sz="4" w:space="0" w:color="auto"/>
              <w:right w:val="single" w:sz="4" w:space="0" w:color="auto"/>
            </w:tcBorders>
            <w:shd w:val="clear" w:color="auto" w:fill="auto"/>
            <w:vAlign w:val="bottom"/>
          </w:tcPr>
          <w:p w14:paraId="01EBEA35" w14:textId="77777777" w:rsidR="00E44757" w:rsidRPr="00B879A3" w:rsidRDefault="00E44757" w:rsidP="00F20191">
            <w:pPr>
              <w:jc w:val="center"/>
            </w:pPr>
            <w:r w:rsidRPr="00B879A3">
              <w:t>0,58-0,60</w:t>
            </w:r>
          </w:p>
        </w:tc>
        <w:tc>
          <w:tcPr>
            <w:tcW w:w="640" w:type="dxa"/>
            <w:tcBorders>
              <w:top w:val="nil"/>
              <w:left w:val="nil"/>
              <w:bottom w:val="single" w:sz="4" w:space="0" w:color="auto"/>
              <w:right w:val="single" w:sz="4" w:space="0" w:color="auto"/>
            </w:tcBorders>
            <w:shd w:val="clear" w:color="auto" w:fill="auto"/>
            <w:vAlign w:val="bottom"/>
          </w:tcPr>
          <w:p w14:paraId="5284ABAD" w14:textId="77777777" w:rsidR="00E44757" w:rsidRPr="00B879A3" w:rsidRDefault="00E44757" w:rsidP="00F20191">
            <w:pPr>
              <w:jc w:val="center"/>
            </w:pPr>
            <w:r w:rsidRPr="00B879A3">
              <w:t>0,60-0,62</w:t>
            </w:r>
          </w:p>
        </w:tc>
        <w:tc>
          <w:tcPr>
            <w:tcW w:w="640" w:type="dxa"/>
            <w:tcBorders>
              <w:top w:val="nil"/>
              <w:left w:val="nil"/>
              <w:bottom w:val="single" w:sz="4" w:space="0" w:color="auto"/>
              <w:right w:val="single" w:sz="4" w:space="0" w:color="auto"/>
            </w:tcBorders>
            <w:shd w:val="clear" w:color="auto" w:fill="auto"/>
            <w:vAlign w:val="bottom"/>
          </w:tcPr>
          <w:p w14:paraId="46BADD12" w14:textId="77777777" w:rsidR="00E44757" w:rsidRPr="00B879A3" w:rsidRDefault="00E44757" w:rsidP="00F20191">
            <w:pPr>
              <w:jc w:val="center"/>
            </w:pPr>
            <w:r w:rsidRPr="00B879A3">
              <w:t>0,62-0,64</w:t>
            </w:r>
          </w:p>
        </w:tc>
        <w:tc>
          <w:tcPr>
            <w:tcW w:w="640" w:type="dxa"/>
            <w:tcBorders>
              <w:top w:val="nil"/>
              <w:left w:val="nil"/>
              <w:bottom w:val="single" w:sz="4" w:space="0" w:color="auto"/>
              <w:right w:val="single" w:sz="4" w:space="0" w:color="auto"/>
            </w:tcBorders>
            <w:shd w:val="clear" w:color="auto" w:fill="auto"/>
            <w:vAlign w:val="bottom"/>
          </w:tcPr>
          <w:p w14:paraId="09BFE87D" w14:textId="77777777" w:rsidR="00E44757" w:rsidRPr="00B879A3" w:rsidRDefault="00E44757" w:rsidP="00F20191">
            <w:pPr>
              <w:jc w:val="center"/>
            </w:pPr>
            <w:r w:rsidRPr="00B879A3">
              <w:t>0,64-0,68</w:t>
            </w:r>
          </w:p>
        </w:tc>
        <w:tc>
          <w:tcPr>
            <w:tcW w:w="640" w:type="dxa"/>
            <w:tcBorders>
              <w:top w:val="nil"/>
              <w:left w:val="nil"/>
              <w:bottom w:val="single" w:sz="4" w:space="0" w:color="auto"/>
              <w:right w:val="single" w:sz="4" w:space="0" w:color="auto"/>
            </w:tcBorders>
            <w:shd w:val="clear" w:color="auto" w:fill="auto"/>
            <w:vAlign w:val="bottom"/>
          </w:tcPr>
          <w:p w14:paraId="2246BAEF" w14:textId="77777777" w:rsidR="00E44757" w:rsidRPr="00B879A3" w:rsidRDefault="00E44757" w:rsidP="00F20191">
            <w:pPr>
              <w:jc w:val="center"/>
            </w:pPr>
            <w:r w:rsidRPr="00B879A3">
              <w:t>0,68-0,72</w:t>
            </w:r>
          </w:p>
        </w:tc>
        <w:tc>
          <w:tcPr>
            <w:tcW w:w="640" w:type="dxa"/>
            <w:tcBorders>
              <w:top w:val="nil"/>
              <w:left w:val="nil"/>
              <w:bottom w:val="single" w:sz="4" w:space="0" w:color="auto"/>
              <w:right w:val="single" w:sz="4" w:space="0" w:color="auto"/>
            </w:tcBorders>
            <w:shd w:val="clear" w:color="auto" w:fill="auto"/>
            <w:vAlign w:val="bottom"/>
          </w:tcPr>
          <w:p w14:paraId="0E7E2D28" w14:textId="77777777" w:rsidR="00E44757" w:rsidRPr="00B879A3" w:rsidRDefault="00E44757" w:rsidP="00F20191">
            <w:pPr>
              <w:jc w:val="center"/>
            </w:pPr>
            <w:r w:rsidRPr="00B879A3">
              <w:t>0,72-0,76</w:t>
            </w:r>
          </w:p>
        </w:tc>
        <w:tc>
          <w:tcPr>
            <w:tcW w:w="640" w:type="dxa"/>
            <w:tcBorders>
              <w:top w:val="nil"/>
              <w:left w:val="nil"/>
              <w:bottom w:val="single" w:sz="4" w:space="0" w:color="auto"/>
              <w:right w:val="single" w:sz="4" w:space="0" w:color="auto"/>
            </w:tcBorders>
            <w:shd w:val="clear" w:color="auto" w:fill="auto"/>
            <w:vAlign w:val="bottom"/>
          </w:tcPr>
          <w:p w14:paraId="19971234" w14:textId="77777777" w:rsidR="00E44757" w:rsidRPr="00B879A3" w:rsidRDefault="00E44757" w:rsidP="00F20191">
            <w:pPr>
              <w:jc w:val="center"/>
            </w:pPr>
            <w:r w:rsidRPr="00B879A3">
              <w:t>0,76-0,80</w:t>
            </w:r>
          </w:p>
        </w:tc>
        <w:tc>
          <w:tcPr>
            <w:tcW w:w="640" w:type="dxa"/>
            <w:tcBorders>
              <w:top w:val="nil"/>
              <w:left w:val="nil"/>
              <w:bottom w:val="single" w:sz="4" w:space="0" w:color="auto"/>
              <w:right w:val="single" w:sz="4" w:space="0" w:color="auto"/>
            </w:tcBorders>
            <w:shd w:val="clear" w:color="auto" w:fill="auto"/>
            <w:vAlign w:val="bottom"/>
          </w:tcPr>
          <w:p w14:paraId="53A210FB" w14:textId="77777777" w:rsidR="00E44757" w:rsidRPr="00B879A3" w:rsidRDefault="00E44757" w:rsidP="00F20191">
            <w:pPr>
              <w:jc w:val="center"/>
            </w:pPr>
            <w:r w:rsidRPr="00B879A3">
              <w:t>≥ 0,80</w:t>
            </w:r>
          </w:p>
        </w:tc>
      </w:tr>
      <w:tr w:rsidR="00CC12E1" w:rsidRPr="00B879A3" w14:paraId="67F404B7"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DFE161B" w14:textId="77777777" w:rsidR="00CC12E1" w:rsidRPr="00B879A3" w:rsidRDefault="00CC12E1" w:rsidP="00F20191">
            <w:pPr>
              <w:jc w:val="center"/>
            </w:pPr>
            <w:r w:rsidRPr="00B879A3">
              <w:t>5</w:t>
            </w:r>
          </w:p>
        </w:tc>
        <w:tc>
          <w:tcPr>
            <w:tcW w:w="640" w:type="dxa"/>
            <w:tcBorders>
              <w:top w:val="nil"/>
              <w:left w:val="nil"/>
              <w:bottom w:val="single" w:sz="4" w:space="0" w:color="auto"/>
              <w:right w:val="single" w:sz="4" w:space="0" w:color="auto"/>
            </w:tcBorders>
            <w:shd w:val="clear" w:color="auto" w:fill="auto"/>
            <w:noWrap/>
          </w:tcPr>
          <w:p w14:paraId="57A2DCC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FBB4E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56CA4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9A8B3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DA8D4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6A924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57B15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EAEF2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E64A4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BCFAE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F18FA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7202A6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0737CA" w14:textId="77777777" w:rsidR="00CC12E1" w:rsidRPr="00B879A3" w:rsidRDefault="00CC12E1">
            <w:pPr>
              <w:jc w:val="center"/>
              <w:rPr>
                <w:color w:val="000000"/>
              </w:rPr>
            </w:pPr>
          </w:p>
        </w:tc>
      </w:tr>
      <w:tr w:rsidR="00CC12E1" w:rsidRPr="00B879A3" w14:paraId="15115348"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765D380" w14:textId="77777777" w:rsidR="00CC12E1" w:rsidRPr="00B879A3" w:rsidRDefault="00CC12E1" w:rsidP="00F20191">
            <w:pPr>
              <w:jc w:val="center"/>
            </w:pPr>
            <w:r w:rsidRPr="00B879A3">
              <w:t>10</w:t>
            </w:r>
          </w:p>
        </w:tc>
        <w:tc>
          <w:tcPr>
            <w:tcW w:w="640" w:type="dxa"/>
            <w:tcBorders>
              <w:top w:val="nil"/>
              <w:left w:val="nil"/>
              <w:bottom w:val="single" w:sz="4" w:space="0" w:color="auto"/>
              <w:right w:val="single" w:sz="4" w:space="0" w:color="auto"/>
            </w:tcBorders>
            <w:shd w:val="clear" w:color="auto" w:fill="auto"/>
            <w:noWrap/>
          </w:tcPr>
          <w:p w14:paraId="386F820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8DB5C8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79335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B315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517B7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FB253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D0127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61246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BDDCF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0D35C0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7F5A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CE42C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E3B7DD" w14:textId="77777777" w:rsidR="00CC12E1" w:rsidRPr="00B879A3" w:rsidRDefault="00CC12E1">
            <w:pPr>
              <w:jc w:val="center"/>
              <w:rPr>
                <w:color w:val="000000"/>
              </w:rPr>
            </w:pPr>
          </w:p>
        </w:tc>
      </w:tr>
      <w:tr w:rsidR="00CC12E1" w:rsidRPr="00B879A3" w14:paraId="7B52BA9B"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54B4BB42" w14:textId="77777777" w:rsidR="00CC12E1" w:rsidRPr="00B879A3" w:rsidRDefault="00CC12E1" w:rsidP="00F20191">
            <w:pPr>
              <w:jc w:val="center"/>
            </w:pPr>
            <w:r w:rsidRPr="00B879A3">
              <w:t>15</w:t>
            </w:r>
          </w:p>
        </w:tc>
        <w:tc>
          <w:tcPr>
            <w:tcW w:w="640" w:type="dxa"/>
            <w:tcBorders>
              <w:top w:val="nil"/>
              <w:left w:val="nil"/>
              <w:bottom w:val="single" w:sz="4" w:space="0" w:color="auto"/>
              <w:right w:val="single" w:sz="4" w:space="0" w:color="auto"/>
            </w:tcBorders>
            <w:shd w:val="clear" w:color="auto" w:fill="auto"/>
            <w:noWrap/>
          </w:tcPr>
          <w:p w14:paraId="3480C57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24550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DFA00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D09F66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23E44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DF6AB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B0DAB7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78154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D41F5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C3972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D89F29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02C01F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3533CDE" w14:textId="77777777" w:rsidR="00CC12E1" w:rsidRPr="00B879A3" w:rsidRDefault="00CC12E1">
            <w:pPr>
              <w:jc w:val="center"/>
              <w:rPr>
                <w:color w:val="000000"/>
              </w:rPr>
            </w:pPr>
          </w:p>
        </w:tc>
      </w:tr>
      <w:tr w:rsidR="00CC12E1" w:rsidRPr="00B879A3" w14:paraId="33DFD9C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FCDC1B9" w14:textId="77777777" w:rsidR="00CC12E1" w:rsidRPr="00B879A3" w:rsidRDefault="00CC12E1" w:rsidP="00F20191">
            <w:pPr>
              <w:jc w:val="center"/>
            </w:pPr>
            <w:r w:rsidRPr="00B879A3">
              <w:t>20</w:t>
            </w:r>
          </w:p>
        </w:tc>
        <w:tc>
          <w:tcPr>
            <w:tcW w:w="640" w:type="dxa"/>
            <w:tcBorders>
              <w:top w:val="nil"/>
              <w:left w:val="nil"/>
              <w:bottom w:val="single" w:sz="4" w:space="0" w:color="auto"/>
              <w:right w:val="single" w:sz="4" w:space="0" w:color="auto"/>
            </w:tcBorders>
            <w:shd w:val="clear" w:color="auto" w:fill="auto"/>
            <w:noWrap/>
          </w:tcPr>
          <w:p w14:paraId="038DA1F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8B265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44ADED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5425C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3A92F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26079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FE2C9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012C3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0A1CE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03014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56338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203976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D3869C" w14:textId="77777777" w:rsidR="00CC12E1" w:rsidRPr="00B879A3" w:rsidRDefault="00CC12E1">
            <w:pPr>
              <w:jc w:val="center"/>
              <w:rPr>
                <w:color w:val="000000"/>
              </w:rPr>
            </w:pPr>
          </w:p>
        </w:tc>
      </w:tr>
      <w:tr w:rsidR="00CC12E1" w:rsidRPr="00B879A3" w14:paraId="6BC4B49A"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DB174BE" w14:textId="77777777" w:rsidR="00CC12E1" w:rsidRPr="00B879A3" w:rsidRDefault="00CC12E1" w:rsidP="00F20191">
            <w:pPr>
              <w:jc w:val="center"/>
            </w:pPr>
            <w:r w:rsidRPr="00B879A3">
              <w:t>25</w:t>
            </w:r>
          </w:p>
        </w:tc>
        <w:tc>
          <w:tcPr>
            <w:tcW w:w="640" w:type="dxa"/>
            <w:tcBorders>
              <w:top w:val="nil"/>
              <w:left w:val="nil"/>
              <w:bottom w:val="single" w:sz="4" w:space="0" w:color="auto"/>
              <w:right w:val="single" w:sz="4" w:space="0" w:color="auto"/>
            </w:tcBorders>
            <w:shd w:val="clear" w:color="auto" w:fill="auto"/>
            <w:noWrap/>
          </w:tcPr>
          <w:p w14:paraId="0BD8564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572663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C81AF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BEEDB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B24E9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7E9B4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D18B0A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3D4AF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72836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52903A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17DFEB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A0FB7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DC9173" w14:textId="77777777" w:rsidR="00CC12E1" w:rsidRPr="00B879A3" w:rsidRDefault="00CC12E1">
            <w:pPr>
              <w:jc w:val="center"/>
              <w:rPr>
                <w:color w:val="000000"/>
              </w:rPr>
            </w:pPr>
          </w:p>
        </w:tc>
      </w:tr>
      <w:tr w:rsidR="00CC12E1" w:rsidRPr="00B879A3" w14:paraId="1B6C670D"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4517140" w14:textId="77777777" w:rsidR="00CC12E1" w:rsidRPr="00B879A3" w:rsidRDefault="00CC12E1" w:rsidP="00F20191">
            <w:pPr>
              <w:jc w:val="center"/>
            </w:pPr>
            <w:r w:rsidRPr="00B879A3">
              <w:t>30</w:t>
            </w:r>
          </w:p>
        </w:tc>
        <w:tc>
          <w:tcPr>
            <w:tcW w:w="640" w:type="dxa"/>
            <w:tcBorders>
              <w:top w:val="nil"/>
              <w:left w:val="nil"/>
              <w:bottom w:val="single" w:sz="4" w:space="0" w:color="auto"/>
              <w:right w:val="single" w:sz="4" w:space="0" w:color="auto"/>
            </w:tcBorders>
            <w:shd w:val="clear" w:color="auto" w:fill="auto"/>
            <w:noWrap/>
          </w:tcPr>
          <w:p w14:paraId="7372A7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8EC2B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D0BB8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5B6E3B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4B9E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0300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2C780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F057EE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E2666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7E1E0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953ED3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3C0CA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2DF067" w14:textId="77777777" w:rsidR="00CC12E1" w:rsidRPr="00B879A3" w:rsidRDefault="00CC12E1">
            <w:pPr>
              <w:jc w:val="center"/>
              <w:rPr>
                <w:color w:val="000000"/>
              </w:rPr>
            </w:pPr>
          </w:p>
        </w:tc>
      </w:tr>
      <w:tr w:rsidR="00CC12E1" w:rsidRPr="00B879A3" w14:paraId="44AE057B"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8BA2A14" w14:textId="77777777" w:rsidR="00CC12E1" w:rsidRPr="00B879A3" w:rsidRDefault="00CC12E1" w:rsidP="00F20191">
            <w:pPr>
              <w:jc w:val="center"/>
            </w:pPr>
            <w:r w:rsidRPr="00B879A3">
              <w:t>35</w:t>
            </w:r>
          </w:p>
        </w:tc>
        <w:tc>
          <w:tcPr>
            <w:tcW w:w="640" w:type="dxa"/>
            <w:tcBorders>
              <w:top w:val="nil"/>
              <w:left w:val="nil"/>
              <w:bottom w:val="single" w:sz="4" w:space="0" w:color="auto"/>
              <w:right w:val="single" w:sz="4" w:space="0" w:color="auto"/>
            </w:tcBorders>
            <w:shd w:val="clear" w:color="auto" w:fill="auto"/>
            <w:noWrap/>
          </w:tcPr>
          <w:p w14:paraId="08ECF84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5FD08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406CE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D9F2CD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881A2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660598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956960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C7A26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AD306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272FC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7615E0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621AB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A80AAB" w14:textId="77777777" w:rsidR="00CC12E1" w:rsidRPr="00B879A3" w:rsidRDefault="00CC12E1">
            <w:pPr>
              <w:jc w:val="center"/>
              <w:rPr>
                <w:color w:val="000000"/>
              </w:rPr>
            </w:pPr>
          </w:p>
        </w:tc>
      </w:tr>
      <w:tr w:rsidR="00CC12E1" w:rsidRPr="00B879A3" w14:paraId="56C4694E"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31524D6" w14:textId="77777777" w:rsidR="00CC12E1" w:rsidRPr="00B879A3" w:rsidRDefault="00CC12E1" w:rsidP="00F20191">
            <w:pPr>
              <w:jc w:val="center"/>
            </w:pPr>
            <w:r w:rsidRPr="00B879A3">
              <w:t>40</w:t>
            </w:r>
          </w:p>
        </w:tc>
        <w:tc>
          <w:tcPr>
            <w:tcW w:w="640" w:type="dxa"/>
            <w:tcBorders>
              <w:top w:val="nil"/>
              <w:left w:val="nil"/>
              <w:bottom w:val="single" w:sz="4" w:space="0" w:color="auto"/>
              <w:right w:val="single" w:sz="4" w:space="0" w:color="auto"/>
            </w:tcBorders>
            <w:shd w:val="clear" w:color="auto" w:fill="auto"/>
            <w:noWrap/>
          </w:tcPr>
          <w:p w14:paraId="3D3307D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BFFA9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FCB9D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E7217D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A0874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7ABDB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CD7EA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80D70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C7472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022C0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60594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4E6E0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E0164D" w14:textId="77777777" w:rsidR="00CC12E1" w:rsidRPr="00B879A3" w:rsidRDefault="00CC12E1">
            <w:pPr>
              <w:jc w:val="center"/>
              <w:rPr>
                <w:color w:val="000000"/>
              </w:rPr>
            </w:pPr>
          </w:p>
        </w:tc>
      </w:tr>
      <w:tr w:rsidR="00CC12E1" w:rsidRPr="00B879A3" w14:paraId="7FDFEC72"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4808AD4D" w14:textId="77777777" w:rsidR="00CC12E1" w:rsidRPr="00B879A3" w:rsidRDefault="00CC12E1" w:rsidP="00F20191">
            <w:pPr>
              <w:jc w:val="center"/>
            </w:pPr>
            <w:r w:rsidRPr="00B879A3">
              <w:t>45</w:t>
            </w:r>
          </w:p>
        </w:tc>
        <w:tc>
          <w:tcPr>
            <w:tcW w:w="640" w:type="dxa"/>
            <w:tcBorders>
              <w:top w:val="nil"/>
              <w:left w:val="nil"/>
              <w:bottom w:val="single" w:sz="4" w:space="0" w:color="auto"/>
              <w:right w:val="single" w:sz="4" w:space="0" w:color="auto"/>
            </w:tcBorders>
            <w:shd w:val="clear" w:color="auto" w:fill="auto"/>
            <w:noWrap/>
          </w:tcPr>
          <w:p w14:paraId="0FED46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ACF8F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D6FA6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51653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A4A5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5AEFD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B06BE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27E0A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E2EDF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6D001A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DC7DA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CD073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99E480" w14:textId="77777777" w:rsidR="00CC12E1" w:rsidRPr="00B879A3" w:rsidRDefault="00CC12E1">
            <w:pPr>
              <w:jc w:val="center"/>
              <w:rPr>
                <w:color w:val="000000"/>
              </w:rPr>
            </w:pPr>
          </w:p>
        </w:tc>
      </w:tr>
      <w:tr w:rsidR="00CC12E1" w:rsidRPr="00B879A3" w14:paraId="647E79A0"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4C7ECB79" w14:textId="77777777" w:rsidR="00CC12E1" w:rsidRPr="00B879A3" w:rsidRDefault="00CC12E1" w:rsidP="00F20191">
            <w:pPr>
              <w:jc w:val="center"/>
            </w:pPr>
            <w:r w:rsidRPr="00B879A3">
              <w:t>50</w:t>
            </w:r>
          </w:p>
        </w:tc>
        <w:tc>
          <w:tcPr>
            <w:tcW w:w="640" w:type="dxa"/>
            <w:tcBorders>
              <w:top w:val="nil"/>
              <w:left w:val="nil"/>
              <w:bottom w:val="single" w:sz="4" w:space="0" w:color="auto"/>
              <w:right w:val="single" w:sz="4" w:space="0" w:color="auto"/>
            </w:tcBorders>
            <w:shd w:val="clear" w:color="auto" w:fill="auto"/>
            <w:noWrap/>
          </w:tcPr>
          <w:p w14:paraId="3750B6C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E7FBCC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5797CF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BB56A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F7757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6256A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A3519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7E9AB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01946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A60E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84467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990E98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5C8C47" w14:textId="77777777" w:rsidR="00CC12E1" w:rsidRPr="00B879A3" w:rsidRDefault="00CC12E1">
            <w:pPr>
              <w:jc w:val="center"/>
              <w:rPr>
                <w:color w:val="000000"/>
              </w:rPr>
            </w:pPr>
          </w:p>
        </w:tc>
      </w:tr>
      <w:tr w:rsidR="00CC12E1" w:rsidRPr="00B879A3" w14:paraId="5C1FED1D"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630CD64D" w14:textId="77777777" w:rsidR="00CC12E1" w:rsidRPr="00B879A3" w:rsidRDefault="00CC12E1" w:rsidP="00F20191">
            <w:pPr>
              <w:jc w:val="center"/>
            </w:pPr>
            <w:r w:rsidRPr="00B879A3">
              <w:t>55</w:t>
            </w:r>
          </w:p>
        </w:tc>
        <w:tc>
          <w:tcPr>
            <w:tcW w:w="640" w:type="dxa"/>
            <w:tcBorders>
              <w:top w:val="nil"/>
              <w:left w:val="nil"/>
              <w:bottom w:val="single" w:sz="4" w:space="0" w:color="auto"/>
              <w:right w:val="single" w:sz="4" w:space="0" w:color="auto"/>
            </w:tcBorders>
            <w:shd w:val="clear" w:color="auto" w:fill="auto"/>
            <w:noWrap/>
          </w:tcPr>
          <w:p w14:paraId="7E86266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7B525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12E49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D860F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0D34C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AEADF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54520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DCAE3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153B1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89C96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CFFAC7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8902D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E3FAEC1" w14:textId="77777777" w:rsidR="00CC12E1" w:rsidRPr="00B879A3" w:rsidRDefault="00CC12E1">
            <w:pPr>
              <w:jc w:val="center"/>
              <w:rPr>
                <w:color w:val="000000"/>
              </w:rPr>
            </w:pPr>
          </w:p>
        </w:tc>
      </w:tr>
      <w:tr w:rsidR="00CC12E1" w:rsidRPr="00B879A3" w14:paraId="39FF0B0D"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4FD86AEB" w14:textId="77777777" w:rsidR="00CC12E1" w:rsidRPr="00B879A3" w:rsidRDefault="00CC12E1" w:rsidP="00F20191">
            <w:pPr>
              <w:jc w:val="center"/>
            </w:pPr>
            <w:r w:rsidRPr="00B879A3">
              <w:t>60</w:t>
            </w:r>
          </w:p>
        </w:tc>
        <w:tc>
          <w:tcPr>
            <w:tcW w:w="640" w:type="dxa"/>
            <w:tcBorders>
              <w:top w:val="nil"/>
              <w:left w:val="nil"/>
              <w:bottom w:val="single" w:sz="4" w:space="0" w:color="auto"/>
              <w:right w:val="single" w:sz="4" w:space="0" w:color="auto"/>
            </w:tcBorders>
            <w:shd w:val="clear" w:color="auto" w:fill="auto"/>
            <w:noWrap/>
          </w:tcPr>
          <w:p w14:paraId="3C8A9D1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B9BF3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E999D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BFA66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60447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73065A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6B85CE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D114B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1366B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457B4C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BFD2C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06AA0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B5F184" w14:textId="77777777" w:rsidR="00CC12E1" w:rsidRPr="00B879A3" w:rsidRDefault="00CC12E1">
            <w:pPr>
              <w:jc w:val="center"/>
              <w:rPr>
                <w:color w:val="000000"/>
              </w:rPr>
            </w:pPr>
          </w:p>
        </w:tc>
      </w:tr>
      <w:tr w:rsidR="00CC12E1" w:rsidRPr="00B879A3" w14:paraId="457229BF"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0857D11C" w14:textId="77777777" w:rsidR="00CC12E1" w:rsidRPr="00B879A3" w:rsidRDefault="00CC12E1" w:rsidP="00F20191">
            <w:pPr>
              <w:jc w:val="center"/>
            </w:pPr>
            <w:r w:rsidRPr="00B879A3">
              <w:t>65</w:t>
            </w:r>
          </w:p>
        </w:tc>
        <w:tc>
          <w:tcPr>
            <w:tcW w:w="640" w:type="dxa"/>
            <w:tcBorders>
              <w:top w:val="nil"/>
              <w:left w:val="nil"/>
              <w:bottom w:val="single" w:sz="4" w:space="0" w:color="auto"/>
              <w:right w:val="single" w:sz="4" w:space="0" w:color="auto"/>
            </w:tcBorders>
            <w:shd w:val="clear" w:color="auto" w:fill="auto"/>
            <w:noWrap/>
          </w:tcPr>
          <w:p w14:paraId="2BFDDB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4D74CD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ABE46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66B0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90806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9A74B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7D4C8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EDB70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A93552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13733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B9FC1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096DA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C165FA" w14:textId="77777777" w:rsidR="00CC12E1" w:rsidRPr="00B879A3" w:rsidRDefault="00CC12E1">
            <w:pPr>
              <w:jc w:val="center"/>
              <w:rPr>
                <w:color w:val="000000"/>
              </w:rPr>
            </w:pPr>
          </w:p>
        </w:tc>
      </w:tr>
      <w:tr w:rsidR="00CC12E1" w:rsidRPr="00B879A3" w14:paraId="4C1A71D1"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47B85D07" w14:textId="77777777" w:rsidR="00CC12E1" w:rsidRPr="00B879A3" w:rsidRDefault="00CC12E1" w:rsidP="00F20191">
            <w:pPr>
              <w:jc w:val="center"/>
            </w:pPr>
            <w:r w:rsidRPr="00B879A3">
              <w:t>70</w:t>
            </w:r>
          </w:p>
        </w:tc>
        <w:tc>
          <w:tcPr>
            <w:tcW w:w="640" w:type="dxa"/>
            <w:tcBorders>
              <w:top w:val="nil"/>
              <w:left w:val="nil"/>
              <w:bottom w:val="single" w:sz="4" w:space="0" w:color="auto"/>
              <w:right w:val="single" w:sz="4" w:space="0" w:color="auto"/>
            </w:tcBorders>
            <w:shd w:val="clear" w:color="auto" w:fill="auto"/>
            <w:noWrap/>
          </w:tcPr>
          <w:p w14:paraId="06D5AAD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E06BC2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6D5F7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F51C2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459A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3C394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6F694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26EA6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5FBB6A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9A1B5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171B0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74369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5F9D19" w14:textId="77777777" w:rsidR="00CC12E1" w:rsidRPr="00B879A3" w:rsidRDefault="00CC12E1">
            <w:pPr>
              <w:jc w:val="center"/>
              <w:rPr>
                <w:color w:val="000000"/>
              </w:rPr>
            </w:pPr>
          </w:p>
        </w:tc>
      </w:tr>
      <w:tr w:rsidR="00CC12E1" w:rsidRPr="00B879A3" w14:paraId="74A38FBB"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2D8D3F70" w14:textId="77777777" w:rsidR="00CC12E1" w:rsidRPr="00B879A3" w:rsidRDefault="00CC12E1" w:rsidP="00F20191">
            <w:pPr>
              <w:jc w:val="center"/>
            </w:pPr>
            <w:r w:rsidRPr="00B879A3">
              <w:lastRenderedPageBreak/>
              <w:t>75</w:t>
            </w:r>
          </w:p>
        </w:tc>
        <w:tc>
          <w:tcPr>
            <w:tcW w:w="640" w:type="dxa"/>
            <w:tcBorders>
              <w:top w:val="nil"/>
              <w:left w:val="nil"/>
              <w:bottom w:val="single" w:sz="4" w:space="0" w:color="auto"/>
              <w:right w:val="single" w:sz="4" w:space="0" w:color="auto"/>
            </w:tcBorders>
            <w:shd w:val="clear" w:color="auto" w:fill="auto"/>
            <w:noWrap/>
          </w:tcPr>
          <w:p w14:paraId="1EC768D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0D6F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571A2C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7D519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9AF6C9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9E59DD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E4474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8F14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22D9C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08C58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38E0A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462C4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E1E1F4C" w14:textId="77777777" w:rsidR="00CC12E1" w:rsidRPr="00B879A3" w:rsidRDefault="00CC12E1">
            <w:pPr>
              <w:jc w:val="center"/>
              <w:rPr>
                <w:color w:val="000000"/>
              </w:rPr>
            </w:pPr>
          </w:p>
        </w:tc>
      </w:tr>
      <w:tr w:rsidR="00CC12E1" w:rsidRPr="00B879A3" w14:paraId="41635600"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41CDF311" w14:textId="77777777" w:rsidR="00CC12E1" w:rsidRPr="00B879A3" w:rsidRDefault="00CC12E1" w:rsidP="00F20191">
            <w:pPr>
              <w:jc w:val="center"/>
            </w:pPr>
            <w:r w:rsidRPr="00B879A3">
              <w:t>80</w:t>
            </w:r>
          </w:p>
        </w:tc>
        <w:tc>
          <w:tcPr>
            <w:tcW w:w="640" w:type="dxa"/>
            <w:tcBorders>
              <w:top w:val="nil"/>
              <w:left w:val="nil"/>
              <w:bottom w:val="single" w:sz="4" w:space="0" w:color="auto"/>
              <w:right w:val="single" w:sz="4" w:space="0" w:color="auto"/>
            </w:tcBorders>
            <w:shd w:val="clear" w:color="auto" w:fill="auto"/>
            <w:noWrap/>
          </w:tcPr>
          <w:p w14:paraId="14F2B00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573EF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16E4A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4E44C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B1D1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5C785F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6B33D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AF9FA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D8CDBD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DB22A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CCF5B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FB95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A7BF50" w14:textId="77777777" w:rsidR="00CC12E1" w:rsidRPr="00B879A3" w:rsidRDefault="00CC12E1">
            <w:pPr>
              <w:jc w:val="center"/>
              <w:rPr>
                <w:color w:val="000000"/>
              </w:rPr>
            </w:pPr>
          </w:p>
        </w:tc>
      </w:tr>
      <w:tr w:rsidR="00CC12E1" w:rsidRPr="00B879A3" w14:paraId="0237C170"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1AE71418" w14:textId="77777777" w:rsidR="00CC12E1" w:rsidRPr="00B879A3" w:rsidRDefault="00CC12E1" w:rsidP="00F20191">
            <w:pPr>
              <w:jc w:val="center"/>
            </w:pPr>
            <w:r w:rsidRPr="00B879A3">
              <w:t>85</w:t>
            </w:r>
          </w:p>
        </w:tc>
        <w:tc>
          <w:tcPr>
            <w:tcW w:w="640" w:type="dxa"/>
            <w:tcBorders>
              <w:top w:val="nil"/>
              <w:left w:val="nil"/>
              <w:bottom w:val="single" w:sz="4" w:space="0" w:color="auto"/>
              <w:right w:val="single" w:sz="4" w:space="0" w:color="auto"/>
            </w:tcBorders>
            <w:shd w:val="clear" w:color="auto" w:fill="auto"/>
            <w:noWrap/>
          </w:tcPr>
          <w:p w14:paraId="2DFAAB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88512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9E00A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48C35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F7D9C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C6B646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F71E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6498F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4C886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A19C75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01FC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4079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7FADB5" w14:textId="77777777" w:rsidR="00CC12E1" w:rsidRPr="00B879A3" w:rsidRDefault="00CC12E1">
            <w:pPr>
              <w:jc w:val="center"/>
              <w:rPr>
                <w:color w:val="000000"/>
              </w:rPr>
            </w:pPr>
          </w:p>
        </w:tc>
      </w:tr>
      <w:tr w:rsidR="00CC12E1" w:rsidRPr="00B879A3" w14:paraId="776864C4"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3004A082" w14:textId="77777777" w:rsidR="00CC12E1" w:rsidRPr="00B879A3" w:rsidRDefault="00CC12E1" w:rsidP="00F20191">
            <w:pPr>
              <w:jc w:val="center"/>
            </w:pPr>
            <w:r w:rsidRPr="00B879A3">
              <w:t>90</w:t>
            </w:r>
          </w:p>
        </w:tc>
        <w:tc>
          <w:tcPr>
            <w:tcW w:w="640" w:type="dxa"/>
            <w:tcBorders>
              <w:top w:val="nil"/>
              <w:left w:val="nil"/>
              <w:bottom w:val="single" w:sz="4" w:space="0" w:color="auto"/>
              <w:right w:val="single" w:sz="4" w:space="0" w:color="auto"/>
            </w:tcBorders>
            <w:shd w:val="clear" w:color="auto" w:fill="auto"/>
            <w:noWrap/>
          </w:tcPr>
          <w:p w14:paraId="3C8E65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CF712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34359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F8AE9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4E63F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45DF2C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337229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36EF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8CB42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BE8A19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68C4B7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F37E8C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EE8E364" w14:textId="77777777" w:rsidR="00CC12E1" w:rsidRPr="00B879A3" w:rsidRDefault="00CC12E1">
            <w:pPr>
              <w:jc w:val="center"/>
              <w:rPr>
                <w:color w:val="000000"/>
              </w:rPr>
            </w:pPr>
          </w:p>
        </w:tc>
      </w:tr>
      <w:tr w:rsidR="00CC12E1" w:rsidRPr="00B879A3" w14:paraId="55FFE56A"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7AEEB3B4" w14:textId="77777777" w:rsidR="00CC12E1" w:rsidRPr="00B879A3" w:rsidRDefault="00CC12E1" w:rsidP="00F20191">
            <w:pPr>
              <w:jc w:val="center"/>
            </w:pPr>
            <w:r w:rsidRPr="00B879A3">
              <w:t>95</w:t>
            </w:r>
          </w:p>
        </w:tc>
        <w:tc>
          <w:tcPr>
            <w:tcW w:w="640" w:type="dxa"/>
            <w:tcBorders>
              <w:top w:val="nil"/>
              <w:left w:val="nil"/>
              <w:bottom w:val="single" w:sz="4" w:space="0" w:color="auto"/>
              <w:right w:val="single" w:sz="4" w:space="0" w:color="auto"/>
            </w:tcBorders>
            <w:shd w:val="clear" w:color="auto" w:fill="auto"/>
            <w:noWrap/>
          </w:tcPr>
          <w:p w14:paraId="3270EE0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67B90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3287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79B62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4E9F8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F4C083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E4FD8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DEF72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BBE4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436832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A528EC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3BCAF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E771A6" w14:textId="77777777" w:rsidR="00CC12E1" w:rsidRPr="00B879A3" w:rsidRDefault="00CC12E1">
            <w:pPr>
              <w:jc w:val="center"/>
              <w:rPr>
                <w:color w:val="000000"/>
              </w:rPr>
            </w:pPr>
          </w:p>
        </w:tc>
      </w:tr>
      <w:tr w:rsidR="00CC12E1" w:rsidRPr="00B879A3" w14:paraId="598FDF90"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5510F3F1" w14:textId="77777777" w:rsidR="00CC12E1" w:rsidRPr="00B879A3" w:rsidRDefault="00CC12E1" w:rsidP="00F20191">
            <w:pPr>
              <w:jc w:val="center"/>
            </w:pPr>
            <w:r w:rsidRPr="00B879A3">
              <w:t>100</w:t>
            </w:r>
          </w:p>
        </w:tc>
        <w:tc>
          <w:tcPr>
            <w:tcW w:w="640" w:type="dxa"/>
            <w:tcBorders>
              <w:top w:val="nil"/>
              <w:left w:val="nil"/>
              <w:bottom w:val="single" w:sz="4" w:space="0" w:color="auto"/>
              <w:right w:val="single" w:sz="4" w:space="0" w:color="auto"/>
            </w:tcBorders>
            <w:shd w:val="clear" w:color="auto" w:fill="auto"/>
            <w:noWrap/>
          </w:tcPr>
          <w:p w14:paraId="066B35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F5032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785F82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8EEBD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FA0C2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B1938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8758DF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0D31F9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705A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5EB7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C1202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FA99A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6E6A68B" w14:textId="77777777" w:rsidR="00CC12E1" w:rsidRPr="00B879A3" w:rsidRDefault="00CC12E1">
            <w:pPr>
              <w:jc w:val="center"/>
              <w:rPr>
                <w:color w:val="000000"/>
              </w:rPr>
            </w:pPr>
          </w:p>
        </w:tc>
      </w:tr>
      <w:tr w:rsidR="00CC12E1" w:rsidRPr="00B879A3" w14:paraId="5C73D40A"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7F807292" w14:textId="77777777" w:rsidR="00CC12E1" w:rsidRPr="00B879A3" w:rsidRDefault="00CC12E1" w:rsidP="00F20191">
            <w:pPr>
              <w:jc w:val="center"/>
            </w:pPr>
            <w:r w:rsidRPr="00B879A3">
              <w:t>105</w:t>
            </w:r>
          </w:p>
        </w:tc>
        <w:tc>
          <w:tcPr>
            <w:tcW w:w="640" w:type="dxa"/>
            <w:tcBorders>
              <w:top w:val="nil"/>
              <w:left w:val="nil"/>
              <w:bottom w:val="single" w:sz="4" w:space="0" w:color="auto"/>
              <w:right w:val="single" w:sz="4" w:space="0" w:color="auto"/>
            </w:tcBorders>
            <w:shd w:val="clear" w:color="auto" w:fill="auto"/>
            <w:noWrap/>
          </w:tcPr>
          <w:p w14:paraId="7DB8546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38A0B7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E7BD2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50A65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B090B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50846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87E6B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DAAE39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FEA851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002CF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C95AA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FA722C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EE77B9" w14:textId="77777777" w:rsidR="00CC12E1" w:rsidRPr="00B879A3" w:rsidRDefault="00CC12E1">
            <w:pPr>
              <w:jc w:val="center"/>
              <w:rPr>
                <w:color w:val="000000"/>
              </w:rPr>
            </w:pPr>
          </w:p>
        </w:tc>
      </w:tr>
      <w:tr w:rsidR="00CC12E1" w:rsidRPr="00B879A3" w14:paraId="57E3D15F"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629A69AF" w14:textId="77777777" w:rsidR="00CC12E1" w:rsidRPr="00B879A3" w:rsidRDefault="00CC12E1" w:rsidP="00F20191">
            <w:pPr>
              <w:jc w:val="center"/>
            </w:pPr>
            <w:r w:rsidRPr="00B879A3">
              <w:t>110</w:t>
            </w:r>
          </w:p>
        </w:tc>
        <w:tc>
          <w:tcPr>
            <w:tcW w:w="640" w:type="dxa"/>
            <w:tcBorders>
              <w:top w:val="nil"/>
              <w:left w:val="nil"/>
              <w:bottom w:val="single" w:sz="4" w:space="0" w:color="auto"/>
              <w:right w:val="single" w:sz="4" w:space="0" w:color="auto"/>
            </w:tcBorders>
            <w:shd w:val="clear" w:color="auto" w:fill="auto"/>
            <w:noWrap/>
          </w:tcPr>
          <w:p w14:paraId="58D5478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26B20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89A80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FF6E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D43F3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EBD23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ED49C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34F6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E4026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3CE83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0A51B5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916832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FB2C2B2" w14:textId="77777777" w:rsidR="00CC12E1" w:rsidRPr="00B879A3" w:rsidRDefault="00CC12E1">
            <w:pPr>
              <w:jc w:val="center"/>
              <w:rPr>
                <w:color w:val="000000"/>
              </w:rPr>
            </w:pPr>
          </w:p>
        </w:tc>
      </w:tr>
      <w:tr w:rsidR="00CC12E1" w:rsidRPr="00B879A3" w14:paraId="34439322" w14:textId="77777777" w:rsidTr="00CC12E1">
        <w:trPr>
          <w:trHeight w:val="210"/>
        </w:trPr>
        <w:tc>
          <w:tcPr>
            <w:tcW w:w="704" w:type="dxa"/>
            <w:tcBorders>
              <w:top w:val="nil"/>
              <w:left w:val="single" w:sz="4" w:space="0" w:color="auto"/>
              <w:bottom w:val="single" w:sz="4" w:space="0" w:color="auto"/>
              <w:right w:val="single" w:sz="4" w:space="0" w:color="auto"/>
            </w:tcBorders>
            <w:shd w:val="clear" w:color="FFFFCC" w:fill="FFFFFF"/>
            <w:noWrap/>
            <w:vAlign w:val="bottom"/>
          </w:tcPr>
          <w:p w14:paraId="59E417E1" w14:textId="77777777" w:rsidR="00CC12E1" w:rsidRPr="00B879A3" w:rsidRDefault="00CC12E1" w:rsidP="00F20191">
            <w:pPr>
              <w:jc w:val="center"/>
            </w:pPr>
            <w:r w:rsidRPr="00B879A3">
              <w:t>115</w:t>
            </w:r>
          </w:p>
        </w:tc>
        <w:tc>
          <w:tcPr>
            <w:tcW w:w="640" w:type="dxa"/>
            <w:tcBorders>
              <w:top w:val="nil"/>
              <w:left w:val="nil"/>
              <w:bottom w:val="single" w:sz="4" w:space="0" w:color="auto"/>
              <w:right w:val="single" w:sz="4" w:space="0" w:color="auto"/>
            </w:tcBorders>
            <w:shd w:val="clear" w:color="auto" w:fill="auto"/>
            <w:noWrap/>
          </w:tcPr>
          <w:p w14:paraId="1E7501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D7F69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1B73E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13AC44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688C3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C826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744E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FCC4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1041E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BC5C6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F32E64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B9885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EAF4053" w14:textId="77777777" w:rsidR="00CC12E1" w:rsidRPr="00B879A3" w:rsidRDefault="00CC12E1">
            <w:pPr>
              <w:jc w:val="center"/>
              <w:rPr>
                <w:color w:val="000000"/>
              </w:rPr>
            </w:pPr>
          </w:p>
        </w:tc>
      </w:tr>
      <w:tr w:rsidR="00CC12E1" w:rsidRPr="00B879A3" w14:paraId="2F46089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F70572B" w14:textId="77777777" w:rsidR="00CC12E1" w:rsidRPr="00B879A3" w:rsidRDefault="00CC12E1" w:rsidP="00F20191">
            <w:pPr>
              <w:jc w:val="center"/>
            </w:pPr>
            <w:r w:rsidRPr="00B879A3">
              <w:t>120</w:t>
            </w:r>
          </w:p>
        </w:tc>
        <w:tc>
          <w:tcPr>
            <w:tcW w:w="640" w:type="dxa"/>
            <w:tcBorders>
              <w:top w:val="nil"/>
              <w:left w:val="nil"/>
              <w:bottom w:val="single" w:sz="4" w:space="0" w:color="auto"/>
              <w:right w:val="single" w:sz="4" w:space="0" w:color="auto"/>
            </w:tcBorders>
            <w:shd w:val="clear" w:color="auto" w:fill="auto"/>
            <w:noWrap/>
          </w:tcPr>
          <w:p w14:paraId="33CCE1F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05964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63CC1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991FB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6374E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D8849D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086608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30F7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9E48A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E5569A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C3471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8A4CB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FAEC846" w14:textId="77777777" w:rsidR="00CC12E1" w:rsidRPr="00B879A3" w:rsidRDefault="00CC12E1">
            <w:pPr>
              <w:jc w:val="center"/>
              <w:rPr>
                <w:color w:val="000000"/>
              </w:rPr>
            </w:pPr>
          </w:p>
        </w:tc>
      </w:tr>
      <w:tr w:rsidR="00CC12E1" w:rsidRPr="00B879A3" w14:paraId="48D5D58E"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CC33BB4" w14:textId="77777777" w:rsidR="00CC12E1" w:rsidRPr="00B879A3" w:rsidRDefault="00CC12E1" w:rsidP="00F20191">
            <w:pPr>
              <w:jc w:val="center"/>
            </w:pPr>
            <w:r w:rsidRPr="00B879A3">
              <w:t>125</w:t>
            </w:r>
          </w:p>
        </w:tc>
        <w:tc>
          <w:tcPr>
            <w:tcW w:w="640" w:type="dxa"/>
            <w:tcBorders>
              <w:top w:val="nil"/>
              <w:left w:val="nil"/>
              <w:bottom w:val="single" w:sz="4" w:space="0" w:color="auto"/>
              <w:right w:val="single" w:sz="4" w:space="0" w:color="auto"/>
            </w:tcBorders>
            <w:shd w:val="clear" w:color="auto" w:fill="auto"/>
            <w:noWrap/>
          </w:tcPr>
          <w:p w14:paraId="58D6357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CEF91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B36CAC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00E5C4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1F7192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8C2B8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6ED5C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0AFC5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7E99E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E2EAB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543AD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6300D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23CF56" w14:textId="77777777" w:rsidR="00CC12E1" w:rsidRPr="00B879A3" w:rsidRDefault="00CC12E1">
            <w:pPr>
              <w:jc w:val="center"/>
              <w:rPr>
                <w:color w:val="000000"/>
              </w:rPr>
            </w:pPr>
          </w:p>
        </w:tc>
      </w:tr>
      <w:tr w:rsidR="00CC12E1" w:rsidRPr="00B879A3" w14:paraId="721C278F"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4E6E9515" w14:textId="77777777" w:rsidR="00CC12E1" w:rsidRPr="00B879A3" w:rsidRDefault="00CC12E1" w:rsidP="00F20191">
            <w:pPr>
              <w:jc w:val="center"/>
            </w:pPr>
            <w:r w:rsidRPr="00B879A3">
              <w:t>130</w:t>
            </w:r>
          </w:p>
        </w:tc>
        <w:tc>
          <w:tcPr>
            <w:tcW w:w="640" w:type="dxa"/>
            <w:tcBorders>
              <w:top w:val="nil"/>
              <w:left w:val="nil"/>
              <w:bottom w:val="single" w:sz="4" w:space="0" w:color="auto"/>
              <w:right w:val="single" w:sz="4" w:space="0" w:color="auto"/>
            </w:tcBorders>
            <w:shd w:val="clear" w:color="auto" w:fill="auto"/>
            <w:noWrap/>
          </w:tcPr>
          <w:p w14:paraId="035A211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3B36C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54BF23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D981F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FFD39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663B5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0FFB53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CD746B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C07E2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B43CF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5939C4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E04E9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A3443DB" w14:textId="77777777" w:rsidR="00CC12E1" w:rsidRPr="00B879A3" w:rsidRDefault="00CC12E1">
            <w:pPr>
              <w:jc w:val="center"/>
              <w:rPr>
                <w:color w:val="000000"/>
              </w:rPr>
            </w:pPr>
          </w:p>
        </w:tc>
      </w:tr>
      <w:tr w:rsidR="00CC12E1" w:rsidRPr="00B879A3" w14:paraId="52800981"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D269495" w14:textId="77777777" w:rsidR="00CC12E1" w:rsidRPr="00B879A3" w:rsidRDefault="00CC12E1" w:rsidP="00F20191">
            <w:pPr>
              <w:jc w:val="center"/>
            </w:pPr>
            <w:r w:rsidRPr="00B879A3">
              <w:t>135</w:t>
            </w:r>
          </w:p>
        </w:tc>
        <w:tc>
          <w:tcPr>
            <w:tcW w:w="640" w:type="dxa"/>
            <w:tcBorders>
              <w:top w:val="nil"/>
              <w:left w:val="nil"/>
              <w:bottom w:val="single" w:sz="4" w:space="0" w:color="auto"/>
              <w:right w:val="single" w:sz="4" w:space="0" w:color="auto"/>
            </w:tcBorders>
            <w:shd w:val="clear" w:color="auto" w:fill="auto"/>
            <w:noWrap/>
          </w:tcPr>
          <w:p w14:paraId="0C1EE6E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8C1BE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1768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1B576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F61F8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25697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4B129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415962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2D575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7B84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937CA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21B13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994F32" w14:textId="77777777" w:rsidR="00CC12E1" w:rsidRPr="00B879A3" w:rsidRDefault="00CC12E1">
            <w:pPr>
              <w:jc w:val="center"/>
              <w:rPr>
                <w:color w:val="000000"/>
              </w:rPr>
            </w:pPr>
          </w:p>
        </w:tc>
      </w:tr>
      <w:tr w:rsidR="00CC12E1" w:rsidRPr="00B879A3" w14:paraId="0BC8AF72"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4F979A0" w14:textId="77777777" w:rsidR="00CC12E1" w:rsidRPr="00B879A3" w:rsidRDefault="00CC12E1" w:rsidP="00F20191">
            <w:pPr>
              <w:jc w:val="center"/>
            </w:pPr>
            <w:r w:rsidRPr="00B879A3">
              <w:t>140</w:t>
            </w:r>
          </w:p>
        </w:tc>
        <w:tc>
          <w:tcPr>
            <w:tcW w:w="640" w:type="dxa"/>
            <w:tcBorders>
              <w:top w:val="nil"/>
              <w:left w:val="nil"/>
              <w:bottom w:val="single" w:sz="4" w:space="0" w:color="auto"/>
              <w:right w:val="single" w:sz="4" w:space="0" w:color="auto"/>
            </w:tcBorders>
            <w:shd w:val="clear" w:color="auto" w:fill="auto"/>
            <w:noWrap/>
          </w:tcPr>
          <w:p w14:paraId="41BBA7D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22F6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59DE2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ABA6C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2AE8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E22A0C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17E67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63F32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735BB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9302D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0E1510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EDEEE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8F2F5B3" w14:textId="77777777" w:rsidR="00CC12E1" w:rsidRPr="00B879A3" w:rsidRDefault="00CC12E1">
            <w:pPr>
              <w:jc w:val="center"/>
              <w:rPr>
                <w:color w:val="000000"/>
              </w:rPr>
            </w:pPr>
          </w:p>
        </w:tc>
      </w:tr>
      <w:tr w:rsidR="00CC12E1" w:rsidRPr="00B879A3" w14:paraId="4F710F57"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CFF4C9B" w14:textId="77777777" w:rsidR="00CC12E1" w:rsidRPr="00B879A3" w:rsidRDefault="00CC12E1" w:rsidP="00F20191">
            <w:pPr>
              <w:jc w:val="center"/>
            </w:pPr>
            <w:r w:rsidRPr="00B879A3">
              <w:t>145</w:t>
            </w:r>
          </w:p>
        </w:tc>
        <w:tc>
          <w:tcPr>
            <w:tcW w:w="640" w:type="dxa"/>
            <w:tcBorders>
              <w:top w:val="nil"/>
              <w:left w:val="nil"/>
              <w:bottom w:val="single" w:sz="4" w:space="0" w:color="auto"/>
              <w:right w:val="single" w:sz="4" w:space="0" w:color="auto"/>
            </w:tcBorders>
            <w:shd w:val="clear" w:color="auto" w:fill="auto"/>
            <w:noWrap/>
          </w:tcPr>
          <w:p w14:paraId="592AA5E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42AA53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3103D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1B70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4BA262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5739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32BF1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D9CC7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886D0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F0CB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ECA72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A974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DCB0A3" w14:textId="77777777" w:rsidR="00CC12E1" w:rsidRPr="00B879A3" w:rsidRDefault="00CC12E1">
            <w:pPr>
              <w:jc w:val="center"/>
              <w:rPr>
                <w:color w:val="000000"/>
              </w:rPr>
            </w:pPr>
          </w:p>
        </w:tc>
      </w:tr>
      <w:tr w:rsidR="00CC12E1" w:rsidRPr="00B879A3" w14:paraId="1297D61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F666A4D" w14:textId="77777777" w:rsidR="00CC12E1" w:rsidRPr="00B879A3" w:rsidRDefault="00CC12E1" w:rsidP="00F20191">
            <w:pPr>
              <w:jc w:val="center"/>
            </w:pPr>
            <w:r w:rsidRPr="00B879A3">
              <w:t>150</w:t>
            </w:r>
          </w:p>
        </w:tc>
        <w:tc>
          <w:tcPr>
            <w:tcW w:w="640" w:type="dxa"/>
            <w:tcBorders>
              <w:top w:val="nil"/>
              <w:left w:val="nil"/>
              <w:bottom w:val="single" w:sz="4" w:space="0" w:color="auto"/>
              <w:right w:val="single" w:sz="4" w:space="0" w:color="auto"/>
            </w:tcBorders>
            <w:shd w:val="clear" w:color="auto" w:fill="auto"/>
            <w:noWrap/>
          </w:tcPr>
          <w:p w14:paraId="5708E2D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F2336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AB01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367B08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BECF6C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C3025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3C736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A23328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56E45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82183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E8150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7C857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18F5BC" w14:textId="77777777" w:rsidR="00CC12E1" w:rsidRPr="00B879A3" w:rsidRDefault="00CC12E1">
            <w:pPr>
              <w:jc w:val="center"/>
              <w:rPr>
                <w:color w:val="000000"/>
              </w:rPr>
            </w:pPr>
          </w:p>
        </w:tc>
      </w:tr>
      <w:tr w:rsidR="00CC12E1" w:rsidRPr="00B879A3" w14:paraId="4DF71C9A"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5FBD018" w14:textId="77777777" w:rsidR="00CC12E1" w:rsidRPr="00B879A3" w:rsidRDefault="00CC12E1" w:rsidP="00F20191">
            <w:pPr>
              <w:jc w:val="center"/>
            </w:pPr>
            <w:r w:rsidRPr="00B879A3">
              <w:t>155</w:t>
            </w:r>
          </w:p>
        </w:tc>
        <w:tc>
          <w:tcPr>
            <w:tcW w:w="640" w:type="dxa"/>
            <w:tcBorders>
              <w:top w:val="nil"/>
              <w:left w:val="nil"/>
              <w:bottom w:val="single" w:sz="4" w:space="0" w:color="auto"/>
              <w:right w:val="single" w:sz="4" w:space="0" w:color="auto"/>
            </w:tcBorders>
            <w:shd w:val="clear" w:color="auto" w:fill="auto"/>
            <w:noWrap/>
          </w:tcPr>
          <w:p w14:paraId="086B26F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1C2FA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1B290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0142F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71CBC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CA36A4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322A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9337C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1CF710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30327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0D1B7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E326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4DC121" w14:textId="77777777" w:rsidR="00CC12E1" w:rsidRPr="00B879A3" w:rsidRDefault="00CC12E1">
            <w:pPr>
              <w:jc w:val="center"/>
              <w:rPr>
                <w:color w:val="000000"/>
              </w:rPr>
            </w:pPr>
          </w:p>
        </w:tc>
      </w:tr>
      <w:tr w:rsidR="00CC12E1" w:rsidRPr="00B879A3" w14:paraId="5AFB3E0E"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C11257A" w14:textId="77777777" w:rsidR="00CC12E1" w:rsidRPr="00B879A3" w:rsidRDefault="00CC12E1" w:rsidP="00F20191">
            <w:pPr>
              <w:jc w:val="center"/>
            </w:pPr>
            <w:r w:rsidRPr="00B879A3">
              <w:t>160</w:t>
            </w:r>
          </w:p>
        </w:tc>
        <w:tc>
          <w:tcPr>
            <w:tcW w:w="640" w:type="dxa"/>
            <w:tcBorders>
              <w:top w:val="nil"/>
              <w:left w:val="nil"/>
              <w:bottom w:val="single" w:sz="4" w:space="0" w:color="auto"/>
              <w:right w:val="single" w:sz="4" w:space="0" w:color="auto"/>
            </w:tcBorders>
            <w:shd w:val="clear" w:color="auto" w:fill="auto"/>
            <w:noWrap/>
          </w:tcPr>
          <w:p w14:paraId="58D7718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2AB7A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DD3A42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4D78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60F359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086D4E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A2FBA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A9D566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08058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CA008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8278F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6720E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E6605D9" w14:textId="77777777" w:rsidR="00CC12E1" w:rsidRPr="00B879A3" w:rsidRDefault="00CC12E1">
            <w:pPr>
              <w:jc w:val="center"/>
              <w:rPr>
                <w:color w:val="000000"/>
              </w:rPr>
            </w:pPr>
          </w:p>
        </w:tc>
      </w:tr>
      <w:tr w:rsidR="00CC12E1" w:rsidRPr="00B879A3" w14:paraId="0326144C"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3889266" w14:textId="77777777" w:rsidR="00CC12E1" w:rsidRPr="00B879A3" w:rsidRDefault="00CC12E1" w:rsidP="00F20191">
            <w:pPr>
              <w:jc w:val="center"/>
            </w:pPr>
            <w:r w:rsidRPr="00B879A3">
              <w:t>165</w:t>
            </w:r>
          </w:p>
        </w:tc>
        <w:tc>
          <w:tcPr>
            <w:tcW w:w="640" w:type="dxa"/>
            <w:tcBorders>
              <w:top w:val="nil"/>
              <w:left w:val="nil"/>
              <w:bottom w:val="single" w:sz="4" w:space="0" w:color="auto"/>
              <w:right w:val="single" w:sz="4" w:space="0" w:color="auto"/>
            </w:tcBorders>
            <w:shd w:val="clear" w:color="auto" w:fill="auto"/>
            <w:noWrap/>
          </w:tcPr>
          <w:p w14:paraId="596541C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9A1A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F0804E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1B140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01710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594AA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916B8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D67D0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8803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09DCB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65AD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3BDF0D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CD9DA7" w14:textId="77777777" w:rsidR="00CC12E1" w:rsidRPr="00B879A3" w:rsidRDefault="00CC12E1">
            <w:pPr>
              <w:jc w:val="center"/>
              <w:rPr>
                <w:color w:val="000000"/>
              </w:rPr>
            </w:pPr>
          </w:p>
        </w:tc>
      </w:tr>
      <w:tr w:rsidR="00CC12E1" w:rsidRPr="00B879A3" w14:paraId="5BE224E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6E54833" w14:textId="77777777" w:rsidR="00CC12E1" w:rsidRPr="00B879A3" w:rsidRDefault="00CC12E1" w:rsidP="00F20191">
            <w:pPr>
              <w:jc w:val="center"/>
            </w:pPr>
            <w:r w:rsidRPr="00B879A3">
              <w:t>170</w:t>
            </w:r>
          </w:p>
        </w:tc>
        <w:tc>
          <w:tcPr>
            <w:tcW w:w="640" w:type="dxa"/>
            <w:tcBorders>
              <w:top w:val="nil"/>
              <w:left w:val="nil"/>
              <w:bottom w:val="single" w:sz="4" w:space="0" w:color="auto"/>
              <w:right w:val="single" w:sz="4" w:space="0" w:color="auto"/>
            </w:tcBorders>
            <w:shd w:val="clear" w:color="auto" w:fill="auto"/>
            <w:noWrap/>
          </w:tcPr>
          <w:p w14:paraId="050FCD4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A4229B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746B83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16811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63C2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1DECC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1073D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39D7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11F6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177F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79698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D2517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8CDC09" w14:textId="77777777" w:rsidR="00CC12E1" w:rsidRPr="00B879A3" w:rsidRDefault="00CC12E1">
            <w:pPr>
              <w:jc w:val="center"/>
              <w:rPr>
                <w:color w:val="000000"/>
              </w:rPr>
            </w:pPr>
          </w:p>
        </w:tc>
      </w:tr>
      <w:tr w:rsidR="00CC12E1" w:rsidRPr="00B879A3" w14:paraId="48B76FB1"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DAD9CE4" w14:textId="77777777" w:rsidR="00CC12E1" w:rsidRPr="00B879A3" w:rsidRDefault="00CC12E1" w:rsidP="00F20191">
            <w:pPr>
              <w:jc w:val="center"/>
            </w:pPr>
            <w:r w:rsidRPr="00B879A3">
              <w:t>175</w:t>
            </w:r>
          </w:p>
        </w:tc>
        <w:tc>
          <w:tcPr>
            <w:tcW w:w="640" w:type="dxa"/>
            <w:tcBorders>
              <w:top w:val="nil"/>
              <w:left w:val="nil"/>
              <w:bottom w:val="single" w:sz="4" w:space="0" w:color="auto"/>
              <w:right w:val="single" w:sz="4" w:space="0" w:color="auto"/>
            </w:tcBorders>
            <w:shd w:val="clear" w:color="auto" w:fill="auto"/>
            <w:noWrap/>
          </w:tcPr>
          <w:p w14:paraId="58687F7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EDD6C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E54BF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5571B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F89DD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8CD61C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2D137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50A5F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FB66C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A35BF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0C64C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821F4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7F68E21" w14:textId="77777777" w:rsidR="00CC12E1" w:rsidRPr="00B879A3" w:rsidRDefault="00CC12E1">
            <w:pPr>
              <w:jc w:val="center"/>
              <w:rPr>
                <w:color w:val="000000"/>
              </w:rPr>
            </w:pPr>
          </w:p>
        </w:tc>
      </w:tr>
      <w:tr w:rsidR="00CC12E1" w:rsidRPr="00B879A3" w14:paraId="0E600C48"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4044A74D" w14:textId="77777777" w:rsidR="00CC12E1" w:rsidRPr="00B879A3" w:rsidRDefault="00CC12E1" w:rsidP="00F20191">
            <w:pPr>
              <w:jc w:val="center"/>
            </w:pPr>
            <w:r w:rsidRPr="00B879A3">
              <w:t>180</w:t>
            </w:r>
          </w:p>
        </w:tc>
        <w:tc>
          <w:tcPr>
            <w:tcW w:w="640" w:type="dxa"/>
            <w:tcBorders>
              <w:top w:val="nil"/>
              <w:left w:val="nil"/>
              <w:bottom w:val="single" w:sz="4" w:space="0" w:color="auto"/>
              <w:right w:val="single" w:sz="4" w:space="0" w:color="auto"/>
            </w:tcBorders>
            <w:shd w:val="clear" w:color="auto" w:fill="auto"/>
            <w:noWrap/>
          </w:tcPr>
          <w:p w14:paraId="24D3122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6D6D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10B5B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BB91EC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DEF21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EFB2E5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2E418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A93FA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EAFA2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8B01A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CA73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ABAF2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FD3ED4" w14:textId="77777777" w:rsidR="00CC12E1" w:rsidRPr="00B879A3" w:rsidRDefault="00CC12E1">
            <w:pPr>
              <w:jc w:val="center"/>
              <w:rPr>
                <w:color w:val="000000"/>
              </w:rPr>
            </w:pPr>
          </w:p>
        </w:tc>
      </w:tr>
      <w:tr w:rsidR="00CC12E1" w:rsidRPr="00B879A3" w14:paraId="62E6B942"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5C3E1A7" w14:textId="77777777" w:rsidR="00CC12E1" w:rsidRPr="00B879A3" w:rsidRDefault="00CC12E1" w:rsidP="00F20191">
            <w:pPr>
              <w:jc w:val="center"/>
            </w:pPr>
            <w:r w:rsidRPr="00B879A3">
              <w:t>185</w:t>
            </w:r>
          </w:p>
        </w:tc>
        <w:tc>
          <w:tcPr>
            <w:tcW w:w="640" w:type="dxa"/>
            <w:tcBorders>
              <w:top w:val="nil"/>
              <w:left w:val="nil"/>
              <w:bottom w:val="single" w:sz="4" w:space="0" w:color="auto"/>
              <w:right w:val="single" w:sz="4" w:space="0" w:color="auto"/>
            </w:tcBorders>
            <w:shd w:val="clear" w:color="auto" w:fill="auto"/>
            <w:noWrap/>
          </w:tcPr>
          <w:p w14:paraId="16B48B3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74C858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AB0FA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68545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CA821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0ECE7C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854F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43D67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AF9DE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4A817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55691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ACFC9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D63A612" w14:textId="77777777" w:rsidR="00CC12E1" w:rsidRPr="00B879A3" w:rsidRDefault="00CC12E1">
            <w:pPr>
              <w:jc w:val="center"/>
              <w:rPr>
                <w:color w:val="000000"/>
              </w:rPr>
            </w:pPr>
          </w:p>
        </w:tc>
      </w:tr>
      <w:tr w:rsidR="00CC12E1" w:rsidRPr="00B879A3" w14:paraId="1DDE567F"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485E0612" w14:textId="77777777" w:rsidR="00CC12E1" w:rsidRPr="00B879A3" w:rsidRDefault="00CC12E1" w:rsidP="00F20191">
            <w:pPr>
              <w:jc w:val="center"/>
            </w:pPr>
            <w:r w:rsidRPr="00B879A3">
              <w:t>190</w:t>
            </w:r>
          </w:p>
        </w:tc>
        <w:tc>
          <w:tcPr>
            <w:tcW w:w="640" w:type="dxa"/>
            <w:tcBorders>
              <w:top w:val="nil"/>
              <w:left w:val="nil"/>
              <w:bottom w:val="single" w:sz="4" w:space="0" w:color="auto"/>
              <w:right w:val="single" w:sz="4" w:space="0" w:color="auto"/>
            </w:tcBorders>
            <w:shd w:val="clear" w:color="auto" w:fill="auto"/>
            <w:noWrap/>
          </w:tcPr>
          <w:p w14:paraId="5A1BCC5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77BCDD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95C5C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3D1D83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61475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2F9E03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1C80F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8D5B4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8F385D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61604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B7EE0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33085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6D2BE60" w14:textId="77777777" w:rsidR="00CC12E1" w:rsidRPr="00B879A3" w:rsidRDefault="00CC12E1">
            <w:pPr>
              <w:jc w:val="center"/>
              <w:rPr>
                <w:color w:val="000000"/>
              </w:rPr>
            </w:pPr>
          </w:p>
        </w:tc>
      </w:tr>
      <w:tr w:rsidR="00CC12E1" w:rsidRPr="00B879A3" w14:paraId="369AA161"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5A91602" w14:textId="77777777" w:rsidR="00CC12E1" w:rsidRPr="00B879A3" w:rsidRDefault="00CC12E1" w:rsidP="00F20191">
            <w:pPr>
              <w:jc w:val="center"/>
            </w:pPr>
            <w:r w:rsidRPr="00B879A3">
              <w:t>195</w:t>
            </w:r>
          </w:p>
        </w:tc>
        <w:tc>
          <w:tcPr>
            <w:tcW w:w="640" w:type="dxa"/>
            <w:tcBorders>
              <w:top w:val="nil"/>
              <w:left w:val="nil"/>
              <w:bottom w:val="single" w:sz="4" w:space="0" w:color="auto"/>
              <w:right w:val="single" w:sz="4" w:space="0" w:color="auto"/>
            </w:tcBorders>
            <w:shd w:val="clear" w:color="auto" w:fill="auto"/>
            <w:noWrap/>
          </w:tcPr>
          <w:p w14:paraId="72BE3C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2B36C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E1607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3E657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C81EF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599A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90366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84709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E0A1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2B2967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438D5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92970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B8BF95" w14:textId="77777777" w:rsidR="00CC12E1" w:rsidRPr="00B879A3" w:rsidRDefault="00CC12E1">
            <w:pPr>
              <w:jc w:val="center"/>
              <w:rPr>
                <w:color w:val="000000"/>
              </w:rPr>
            </w:pPr>
          </w:p>
        </w:tc>
      </w:tr>
      <w:tr w:rsidR="00CC12E1" w:rsidRPr="00B879A3" w14:paraId="43751657"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52DCF71" w14:textId="77777777" w:rsidR="00CC12E1" w:rsidRPr="00B879A3" w:rsidRDefault="00CC12E1" w:rsidP="00F20191">
            <w:pPr>
              <w:jc w:val="center"/>
            </w:pPr>
            <w:r w:rsidRPr="00B879A3">
              <w:t>200</w:t>
            </w:r>
          </w:p>
        </w:tc>
        <w:tc>
          <w:tcPr>
            <w:tcW w:w="640" w:type="dxa"/>
            <w:tcBorders>
              <w:top w:val="nil"/>
              <w:left w:val="nil"/>
              <w:bottom w:val="single" w:sz="4" w:space="0" w:color="auto"/>
              <w:right w:val="single" w:sz="4" w:space="0" w:color="auto"/>
            </w:tcBorders>
            <w:shd w:val="clear" w:color="auto" w:fill="auto"/>
            <w:noWrap/>
          </w:tcPr>
          <w:p w14:paraId="297C0DA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246CD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70AE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F5871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24D125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1C667C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88300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A69A2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75042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2CAC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E73DE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63EC7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80C0E7" w14:textId="77777777" w:rsidR="00CC12E1" w:rsidRPr="00B879A3" w:rsidRDefault="00CC12E1">
            <w:pPr>
              <w:jc w:val="center"/>
              <w:rPr>
                <w:color w:val="000000"/>
              </w:rPr>
            </w:pPr>
          </w:p>
        </w:tc>
      </w:tr>
      <w:tr w:rsidR="00CC12E1" w:rsidRPr="00B879A3" w14:paraId="40481B9E"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DE6D8D3" w14:textId="77777777" w:rsidR="00CC12E1" w:rsidRPr="00B879A3" w:rsidRDefault="00CC12E1" w:rsidP="00F20191">
            <w:pPr>
              <w:jc w:val="center"/>
            </w:pPr>
            <w:r w:rsidRPr="00B879A3">
              <w:t>205</w:t>
            </w:r>
          </w:p>
        </w:tc>
        <w:tc>
          <w:tcPr>
            <w:tcW w:w="640" w:type="dxa"/>
            <w:tcBorders>
              <w:top w:val="nil"/>
              <w:left w:val="nil"/>
              <w:bottom w:val="single" w:sz="4" w:space="0" w:color="auto"/>
              <w:right w:val="single" w:sz="4" w:space="0" w:color="auto"/>
            </w:tcBorders>
            <w:shd w:val="clear" w:color="auto" w:fill="auto"/>
            <w:noWrap/>
          </w:tcPr>
          <w:p w14:paraId="1C191E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B0F42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193F4C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226A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570CC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191574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FCF033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3BBDB9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E4A1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08FDD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FEF28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ABF61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C0BEB22" w14:textId="77777777" w:rsidR="00CC12E1" w:rsidRPr="00B879A3" w:rsidRDefault="00CC12E1">
            <w:pPr>
              <w:jc w:val="center"/>
              <w:rPr>
                <w:color w:val="000000"/>
              </w:rPr>
            </w:pPr>
          </w:p>
        </w:tc>
      </w:tr>
      <w:tr w:rsidR="00CC12E1" w:rsidRPr="00B879A3" w14:paraId="589F5D2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95852F1" w14:textId="77777777" w:rsidR="00CC12E1" w:rsidRPr="00B879A3" w:rsidRDefault="00CC12E1" w:rsidP="00F20191">
            <w:pPr>
              <w:jc w:val="center"/>
            </w:pPr>
            <w:r w:rsidRPr="00B879A3">
              <w:t>210</w:t>
            </w:r>
          </w:p>
        </w:tc>
        <w:tc>
          <w:tcPr>
            <w:tcW w:w="640" w:type="dxa"/>
            <w:tcBorders>
              <w:top w:val="nil"/>
              <w:left w:val="nil"/>
              <w:bottom w:val="single" w:sz="4" w:space="0" w:color="auto"/>
              <w:right w:val="single" w:sz="4" w:space="0" w:color="auto"/>
            </w:tcBorders>
            <w:shd w:val="clear" w:color="auto" w:fill="auto"/>
            <w:noWrap/>
          </w:tcPr>
          <w:p w14:paraId="3C72B98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44189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6FC9E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6A03D4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5B179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DA4FD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9A5AC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99F9A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F0C83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22247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DD711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48A8B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E7C7BA0" w14:textId="77777777" w:rsidR="00CC12E1" w:rsidRPr="00B879A3" w:rsidRDefault="00CC12E1">
            <w:pPr>
              <w:jc w:val="center"/>
              <w:rPr>
                <w:color w:val="000000"/>
              </w:rPr>
            </w:pPr>
          </w:p>
        </w:tc>
      </w:tr>
      <w:tr w:rsidR="00CC12E1" w:rsidRPr="00B879A3" w14:paraId="16AC5896"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4C470B5" w14:textId="77777777" w:rsidR="00CC12E1" w:rsidRPr="00B879A3" w:rsidRDefault="00CC12E1" w:rsidP="00F20191">
            <w:pPr>
              <w:jc w:val="center"/>
            </w:pPr>
            <w:r w:rsidRPr="00B879A3">
              <w:t>215</w:t>
            </w:r>
          </w:p>
        </w:tc>
        <w:tc>
          <w:tcPr>
            <w:tcW w:w="640" w:type="dxa"/>
            <w:tcBorders>
              <w:top w:val="nil"/>
              <w:left w:val="nil"/>
              <w:bottom w:val="single" w:sz="4" w:space="0" w:color="auto"/>
              <w:right w:val="single" w:sz="4" w:space="0" w:color="auto"/>
            </w:tcBorders>
            <w:shd w:val="clear" w:color="auto" w:fill="auto"/>
            <w:noWrap/>
          </w:tcPr>
          <w:p w14:paraId="2F24D90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3A68C0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56C20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5D9BE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33745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10406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7A39D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60AA19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0E5CA3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A8B67D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11B5E0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1F1F6F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A9D7C0A" w14:textId="77777777" w:rsidR="00CC12E1" w:rsidRPr="00B879A3" w:rsidRDefault="00CC12E1">
            <w:pPr>
              <w:jc w:val="center"/>
              <w:rPr>
                <w:color w:val="000000"/>
              </w:rPr>
            </w:pPr>
          </w:p>
        </w:tc>
      </w:tr>
      <w:tr w:rsidR="00CC12E1" w:rsidRPr="00B879A3" w14:paraId="15FD6A1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CCF3ADF" w14:textId="77777777" w:rsidR="00CC12E1" w:rsidRPr="00B879A3" w:rsidRDefault="00CC12E1" w:rsidP="00F20191">
            <w:pPr>
              <w:jc w:val="center"/>
            </w:pPr>
            <w:r w:rsidRPr="00B879A3">
              <w:t>220</w:t>
            </w:r>
          </w:p>
        </w:tc>
        <w:tc>
          <w:tcPr>
            <w:tcW w:w="640" w:type="dxa"/>
            <w:tcBorders>
              <w:top w:val="nil"/>
              <w:left w:val="nil"/>
              <w:bottom w:val="single" w:sz="4" w:space="0" w:color="auto"/>
              <w:right w:val="single" w:sz="4" w:space="0" w:color="auto"/>
            </w:tcBorders>
            <w:shd w:val="clear" w:color="auto" w:fill="auto"/>
            <w:noWrap/>
          </w:tcPr>
          <w:p w14:paraId="651268A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E46DC2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7901E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04A38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A5376B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FD801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274AF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472EAE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7AB44D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7BBAA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B553E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6031E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D66A60E" w14:textId="77777777" w:rsidR="00CC12E1" w:rsidRPr="00B879A3" w:rsidRDefault="00CC12E1">
            <w:pPr>
              <w:jc w:val="center"/>
              <w:rPr>
                <w:color w:val="000000"/>
              </w:rPr>
            </w:pPr>
          </w:p>
        </w:tc>
      </w:tr>
      <w:tr w:rsidR="00CC12E1" w:rsidRPr="00B879A3" w14:paraId="6B67B474"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5DAAEC5" w14:textId="77777777" w:rsidR="00CC12E1" w:rsidRPr="00B879A3" w:rsidRDefault="00CC12E1" w:rsidP="00F20191">
            <w:pPr>
              <w:jc w:val="center"/>
            </w:pPr>
            <w:r w:rsidRPr="00B879A3">
              <w:t>225</w:t>
            </w:r>
          </w:p>
        </w:tc>
        <w:tc>
          <w:tcPr>
            <w:tcW w:w="640" w:type="dxa"/>
            <w:tcBorders>
              <w:top w:val="nil"/>
              <w:left w:val="nil"/>
              <w:bottom w:val="single" w:sz="4" w:space="0" w:color="auto"/>
              <w:right w:val="single" w:sz="4" w:space="0" w:color="auto"/>
            </w:tcBorders>
            <w:shd w:val="clear" w:color="auto" w:fill="auto"/>
            <w:noWrap/>
          </w:tcPr>
          <w:p w14:paraId="216F95E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D7A78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4388C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E2980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0F0044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E05A8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3FCCA5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3EC919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9A9AC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730E2C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97859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910B36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0BFDBFF" w14:textId="77777777" w:rsidR="00CC12E1" w:rsidRPr="00B879A3" w:rsidRDefault="00CC12E1">
            <w:pPr>
              <w:jc w:val="center"/>
              <w:rPr>
                <w:color w:val="000000"/>
              </w:rPr>
            </w:pPr>
          </w:p>
        </w:tc>
      </w:tr>
      <w:tr w:rsidR="00CC12E1" w:rsidRPr="00B879A3" w14:paraId="419DD1A7"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482B8C9" w14:textId="77777777" w:rsidR="00CC12E1" w:rsidRPr="00B879A3" w:rsidRDefault="00CC12E1" w:rsidP="00F20191">
            <w:pPr>
              <w:jc w:val="center"/>
            </w:pPr>
            <w:r w:rsidRPr="00B879A3">
              <w:lastRenderedPageBreak/>
              <w:t>230</w:t>
            </w:r>
          </w:p>
        </w:tc>
        <w:tc>
          <w:tcPr>
            <w:tcW w:w="640" w:type="dxa"/>
            <w:tcBorders>
              <w:top w:val="nil"/>
              <w:left w:val="nil"/>
              <w:bottom w:val="single" w:sz="4" w:space="0" w:color="auto"/>
              <w:right w:val="single" w:sz="4" w:space="0" w:color="auto"/>
            </w:tcBorders>
            <w:shd w:val="clear" w:color="auto" w:fill="auto"/>
            <w:noWrap/>
          </w:tcPr>
          <w:p w14:paraId="25F7A7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8D621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9CFFA6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C5FF2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DA952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49890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F6B7B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F30C1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123F76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BD6AF2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609D39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0633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E6F6FC" w14:textId="77777777" w:rsidR="00CC12E1" w:rsidRPr="00B879A3" w:rsidRDefault="00CC12E1">
            <w:pPr>
              <w:jc w:val="center"/>
              <w:rPr>
                <w:color w:val="000000"/>
              </w:rPr>
            </w:pPr>
          </w:p>
        </w:tc>
      </w:tr>
      <w:tr w:rsidR="00CC12E1" w:rsidRPr="00B879A3" w14:paraId="189FB356" w14:textId="77777777" w:rsidTr="00CC12E1">
        <w:trPr>
          <w:trHeight w:val="21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80BEAB" w14:textId="77777777" w:rsidR="00CC12E1" w:rsidRPr="00B879A3" w:rsidRDefault="00CC12E1" w:rsidP="00F20191">
            <w:pPr>
              <w:jc w:val="center"/>
            </w:pPr>
            <w:r w:rsidRPr="00B879A3">
              <w:t>235</w:t>
            </w: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0C1F9F82"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3436FB98"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3C5EC6FE"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1B04D0C6"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22C9EEE2"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37DE1B5C"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5ECC684B"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62C9F736"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791DB705"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040323F2"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0786A866"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53F70E58"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47EE3623" w14:textId="77777777" w:rsidR="00CC12E1" w:rsidRPr="00B879A3" w:rsidRDefault="00CC12E1">
            <w:pPr>
              <w:jc w:val="center"/>
              <w:rPr>
                <w:color w:val="000000"/>
              </w:rPr>
            </w:pPr>
          </w:p>
        </w:tc>
      </w:tr>
      <w:tr w:rsidR="00CC12E1" w:rsidRPr="00B879A3" w14:paraId="10B7C1F8" w14:textId="77777777" w:rsidTr="00CC12E1">
        <w:trPr>
          <w:trHeight w:val="21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AF9CD2" w14:textId="77777777" w:rsidR="00CC12E1" w:rsidRPr="00B879A3" w:rsidRDefault="00CC12E1" w:rsidP="00F20191">
            <w:pPr>
              <w:jc w:val="center"/>
            </w:pPr>
            <w:r w:rsidRPr="00B879A3">
              <w:t>240</w:t>
            </w:r>
          </w:p>
        </w:tc>
        <w:tc>
          <w:tcPr>
            <w:tcW w:w="640" w:type="dxa"/>
            <w:tcBorders>
              <w:top w:val="single" w:sz="4" w:space="0" w:color="auto"/>
              <w:left w:val="nil"/>
              <w:bottom w:val="single" w:sz="4" w:space="0" w:color="auto"/>
              <w:right w:val="single" w:sz="4" w:space="0" w:color="auto"/>
            </w:tcBorders>
            <w:shd w:val="clear" w:color="auto" w:fill="auto"/>
            <w:noWrap/>
          </w:tcPr>
          <w:p w14:paraId="091FEF12"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292343A8"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48E74DC3"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6C9F017C"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2B08F579"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11BDED84"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3E4D8A2A"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3FBA435A"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67B6A238"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647A25F8"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3D0F7CF3"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163958A9"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310B11D4" w14:textId="77777777" w:rsidR="00CC12E1" w:rsidRPr="00B879A3" w:rsidRDefault="00CC12E1">
            <w:pPr>
              <w:jc w:val="center"/>
              <w:rPr>
                <w:color w:val="000000"/>
              </w:rPr>
            </w:pPr>
          </w:p>
        </w:tc>
      </w:tr>
      <w:tr w:rsidR="00CC12E1" w:rsidRPr="00B879A3" w14:paraId="2EB9FF61"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498F34C" w14:textId="77777777" w:rsidR="00CC12E1" w:rsidRPr="00B879A3" w:rsidRDefault="00CC12E1" w:rsidP="00F20191">
            <w:pPr>
              <w:jc w:val="center"/>
            </w:pPr>
            <w:r w:rsidRPr="00B879A3">
              <w:t>245</w:t>
            </w:r>
          </w:p>
        </w:tc>
        <w:tc>
          <w:tcPr>
            <w:tcW w:w="640" w:type="dxa"/>
            <w:tcBorders>
              <w:top w:val="nil"/>
              <w:left w:val="nil"/>
              <w:bottom w:val="single" w:sz="4" w:space="0" w:color="auto"/>
              <w:right w:val="single" w:sz="4" w:space="0" w:color="auto"/>
            </w:tcBorders>
            <w:shd w:val="clear" w:color="auto" w:fill="auto"/>
            <w:noWrap/>
          </w:tcPr>
          <w:p w14:paraId="2ABAB1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72EF43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F5AACA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49E6CF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C81C7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F828E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24586C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04F380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2490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7D2D2E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F27D2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B81DB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5868D1" w14:textId="77777777" w:rsidR="00CC12E1" w:rsidRPr="00B879A3" w:rsidRDefault="00CC12E1">
            <w:pPr>
              <w:jc w:val="center"/>
              <w:rPr>
                <w:color w:val="000000"/>
              </w:rPr>
            </w:pPr>
          </w:p>
        </w:tc>
      </w:tr>
      <w:tr w:rsidR="00CC12E1" w:rsidRPr="00B879A3" w14:paraId="2E57EBAD"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08703D5" w14:textId="77777777" w:rsidR="00CC12E1" w:rsidRPr="00B879A3" w:rsidRDefault="00CC12E1" w:rsidP="00F20191">
            <w:pPr>
              <w:jc w:val="center"/>
            </w:pPr>
            <w:r w:rsidRPr="00B879A3">
              <w:t>250</w:t>
            </w:r>
          </w:p>
        </w:tc>
        <w:tc>
          <w:tcPr>
            <w:tcW w:w="640" w:type="dxa"/>
            <w:tcBorders>
              <w:top w:val="nil"/>
              <w:left w:val="nil"/>
              <w:bottom w:val="single" w:sz="4" w:space="0" w:color="auto"/>
              <w:right w:val="single" w:sz="4" w:space="0" w:color="auto"/>
            </w:tcBorders>
            <w:shd w:val="clear" w:color="auto" w:fill="auto"/>
            <w:noWrap/>
          </w:tcPr>
          <w:p w14:paraId="46AAC2D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000ADD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1A93E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7A913F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6F6E5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E85B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0D955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E27891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C236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EA836B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48529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96311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E63A50" w14:textId="77777777" w:rsidR="00CC12E1" w:rsidRPr="00B879A3" w:rsidRDefault="00CC12E1">
            <w:pPr>
              <w:jc w:val="center"/>
              <w:rPr>
                <w:color w:val="000000"/>
              </w:rPr>
            </w:pPr>
          </w:p>
        </w:tc>
      </w:tr>
      <w:tr w:rsidR="00CC12E1" w:rsidRPr="00B879A3" w14:paraId="5792CE49"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DF912CD" w14:textId="77777777" w:rsidR="00CC12E1" w:rsidRPr="00B879A3" w:rsidRDefault="00CC12E1" w:rsidP="00F20191">
            <w:pPr>
              <w:jc w:val="center"/>
            </w:pPr>
            <w:r w:rsidRPr="00B879A3">
              <w:t>255</w:t>
            </w:r>
          </w:p>
        </w:tc>
        <w:tc>
          <w:tcPr>
            <w:tcW w:w="640" w:type="dxa"/>
            <w:tcBorders>
              <w:top w:val="nil"/>
              <w:left w:val="nil"/>
              <w:bottom w:val="single" w:sz="4" w:space="0" w:color="auto"/>
              <w:right w:val="single" w:sz="4" w:space="0" w:color="auto"/>
            </w:tcBorders>
            <w:shd w:val="clear" w:color="auto" w:fill="auto"/>
            <w:noWrap/>
          </w:tcPr>
          <w:p w14:paraId="5753433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045D7C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7344B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B1EB62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43FDCE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10B554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AD25A5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E03FC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FFC7BE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42A44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8D362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62F02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6A4B3CE" w14:textId="77777777" w:rsidR="00CC12E1" w:rsidRPr="00B879A3" w:rsidRDefault="00CC12E1">
            <w:pPr>
              <w:jc w:val="center"/>
              <w:rPr>
                <w:color w:val="000000"/>
              </w:rPr>
            </w:pPr>
          </w:p>
        </w:tc>
      </w:tr>
      <w:tr w:rsidR="00CC12E1" w:rsidRPr="00B879A3" w14:paraId="3EC0E093" w14:textId="77777777" w:rsidTr="00CC12E1">
        <w:trPr>
          <w:trHeight w:val="21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0A84D" w14:textId="77777777" w:rsidR="00CC12E1" w:rsidRPr="00B879A3" w:rsidRDefault="00CC12E1" w:rsidP="00F20191">
            <w:pPr>
              <w:jc w:val="center"/>
            </w:pPr>
            <w:r w:rsidRPr="00B879A3">
              <w:t>260</w:t>
            </w: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52456D62"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4C823985"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3AE572E4"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0F756AED"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2693AE43"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0A91019B"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77F752CC"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663064DA"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6999EC10"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51021F18"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596FAA2B"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2BE01448" w14:textId="77777777" w:rsidR="00CC12E1" w:rsidRPr="00B879A3" w:rsidRDefault="00CC12E1">
            <w:pPr>
              <w:jc w:val="center"/>
              <w:rPr>
                <w:color w:val="000000"/>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tcPr>
          <w:p w14:paraId="4E76CDC5" w14:textId="77777777" w:rsidR="00CC12E1" w:rsidRPr="00B879A3" w:rsidRDefault="00CC12E1">
            <w:pPr>
              <w:jc w:val="center"/>
              <w:rPr>
                <w:color w:val="000000"/>
              </w:rPr>
            </w:pPr>
          </w:p>
        </w:tc>
      </w:tr>
      <w:tr w:rsidR="00CC12E1" w:rsidRPr="00B879A3" w14:paraId="590DF034" w14:textId="77777777" w:rsidTr="00CC12E1">
        <w:trPr>
          <w:trHeight w:val="21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74315C" w14:textId="77777777" w:rsidR="00CC12E1" w:rsidRPr="00B879A3" w:rsidRDefault="00CC12E1" w:rsidP="00F20191">
            <w:pPr>
              <w:jc w:val="center"/>
            </w:pPr>
            <w:r w:rsidRPr="00B879A3">
              <w:t>265</w:t>
            </w:r>
          </w:p>
        </w:tc>
        <w:tc>
          <w:tcPr>
            <w:tcW w:w="640" w:type="dxa"/>
            <w:tcBorders>
              <w:top w:val="single" w:sz="4" w:space="0" w:color="auto"/>
              <w:left w:val="nil"/>
              <w:bottom w:val="single" w:sz="4" w:space="0" w:color="auto"/>
              <w:right w:val="single" w:sz="4" w:space="0" w:color="auto"/>
            </w:tcBorders>
            <w:shd w:val="clear" w:color="auto" w:fill="auto"/>
            <w:noWrap/>
          </w:tcPr>
          <w:p w14:paraId="6C96549C"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5E38DBBB"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465286E6"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670E09F5"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20A0E521"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5782F6C2"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56414D29"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223A122F"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28D86B52"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1199DEE4"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570889D9"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7D9D2C6F" w14:textId="77777777" w:rsidR="00CC12E1" w:rsidRPr="00B879A3" w:rsidRDefault="00CC12E1">
            <w:pPr>
              <w:jc w:val="center"/>
              <w:rPr>
                <w:color w:val="000000"/>
              </w:rPr>
            </w:pPr>
          </w:p>
        </w:tc>
        <w:tc>
          <w:tcPr>
            <w:tcW w:w="640" w:type="dxa"/>
            <w:tcBorders>
              <w:top w:val="single" w:sz="4" w:space="0" w:color="auto"/>
              <w:left w:val="nil"/>
              <w:bottom w:val="single" w:sz="4" w:space="0" w:color="auto"/>
              <w:right w:val="single" w:sz="4" w:space="0" w:color="auto"/>
            </w:tcBorders>
            <w:shd w:val="clear" w:color="auto" w:fill="auto"/>
            <w:noWrap/>
          </w:tcPr>
          <w:p w14:paraId="11BEA007" w14:textId="77777777" w:rsidR="00CC12E1" w:rsidRPr="00B879A3" w:rsidRDefault="00CC12E1">
            <w:pPr>
              <w:jc w:val="center"/>
              <w:rPr>
                <w:color w:val="000000"/>
              </w:rPr>
            </w:pPr>
          </w:p>
        </w:tc>
      </w:tr>
      <w:tr w:rsidR="00CC12E1" w:rsidRPr="00B879A3" w14:paraId="5C17D613"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6C4D58F" w14:textId="77777777" w:rsidR="00CC12E1" w:rsidRPr="00B879A3" w:rsidRDefault="00CC12E1" w:rsidP="00F20191">
            <w:pPr>
              <w:jc w:val="center"/>
            </w:pPr>
            <w:r w:rsidRPr="00B879A3">
              <w:t>270</w:t>
            </w:r>
          </w:p>
        </w:tc>
        <w:tc>
          <w:tcPr>
            <w:tcW w:w="640" w:type="dxa"/>
            <w:tcBorders>
              <w:top w:val="nil"/>
              <w:left w:val="nil"/>
              <w:bottom w:val="single" w:sz="4" w:space="0" w:color="auto"/>
              <w:right w:val="single" w:sz="4" w:space="0" w:color="auto"/>
            </w:tcBorders>
            <w:shd w:val="clear" w:color="auto" w:fill="auto"/>
            <w:noWrap/>
          </w:tcPr>
          <w:p w14:paraId="48417A2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F92F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C9FED7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66796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4D1A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4F4BFF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C7497A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FEBD63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585B3F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55657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823620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07546F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2F6A8F" w14:textId="77777777" w:rsidR="00CC12E1" w:rsidRPr="00B879A3" w:rsidRDefault="00CC12E1">
            <w:pPr>
              <w:jc w:val="center"/>
              <w:rPr>
                <w:color w:val="000000"/>
              </w:rPr>
            </w:pPr>
          </w:p>
        </w:tc>
      </w:tr>
      <w:tr w:rsidR="00CC12E1" w:rsidRPr="00B879A3" w14:paraId="04A95963"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197C86D9" w14:textId="77777777" w:rsidR="00CC12E1" w:rsidRPr="00B879A3" w:rsidRDefault="00CC12E1" w:rsidP="00F20191">
            <w:pPr>
              <w:jc w:val="center"/>
            </w:pPr>
            <w:r w:rsidRPr="00B879A3">
              <w:t>275</w:t>
            </w:r>
          </w:p>
        </w:tc>
        <w:tc>
          <w:tcPr>
            <w:tcW w:w="640" w:type="dxa"/>
            <w:tcBorders>
              <w:top w:val="nil"/>
              <w:left w:val="nil"/>
              <w:bottom w:val="single" w:sz="4" w:space="0" w:color="auto"/>
              <w:right w:val="single" w:sz="4" w:space="0" w:color="auto"/>
            </w:tcBorders>
            <w:shd w:val="clear" w:color="auto" w:fill="auto"/>
            <w:noWrap/>
          </w:tcPr>
          <w:p w14:paraId="594DF48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AB5DC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F3A4B2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A60F9A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56F64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433D85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00534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88CA4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C4D1B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AD739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F37CD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CFE40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6C9552" w14:textId="77777777" w:rsidR="00CC12E1" w:rsidRPr="00B879A3" w:rsidRDefault="00CC12E1">
            <w:pPr>
              <w:jc w:val="center"/>
              <w:rPr>
                <w:color w:val="000000"/>
              </w:rPr>
            </w:pPr>
          </w:p>
        </w:tc>
      </w:tr>
      <w:tr w:rsidR="00CC12E1" w:rsidRPr="00B879A3" w14:paraId="5373F584"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FD6E256" w14:textId="77777777" w:rsidR="00CC12E1" w:rsidRPr="00B879A3" w:rsidRDefault="00CC12E1" w:rsidP="00F20191">
            <w:pPr>
              <w:jc w:val="center"/>
            </w:pPr>
            <w:r w:rsidRPr="00B879A3">
              <w:t>280</w:t>
            </w:r>
          </w:p>
        </w:tc>
        <w:tc>
          <w:tcPr>
            <w:tcW w:w="640" w:type="dxa"/>
            <w:tcBorders>
              <w:top w:val="nil"/>
              <w:left w:val="nil"/>
              <w:bottom w:val="single" w:sz="4" w:space="0" w:color="auto"/>
              <w:right w:val="single" w:sz="4" w:space="0" w:color="auto"/>
            </w:tcBorders>
            <w:shd w:val="clear" w:color="auto" w:fill="auto"/>
            <w:noWrap/>
          </w:tcPr>
          <w:p w14:paraId="21B5E00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5F230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D0E61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617F2E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CF172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6B8480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6B0F17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2D2F4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97BEC7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2C8A0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1B8B3E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DA21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C3A4BA0" w14:textId="77777777" w:rsidR="00CC12E1" w:rsidRPr="00B879A3" w:rsidRDefault="00CC12E1">
            <w:pPr>
              <w:jc w:val="center"/>
              <w:rPr>
                <w:color w:val="000000"/>
              </w:rPr>
            </w:pPr>
          </w:p>
        </w:tc>
      </w:tr>
      <w:tr w:rsidR="00CC12E1" w:rsidRPr="00B879A3" w14:paraId="37B12C6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29EB23B" w14:textId="77777777" w:rsidR="00CC12E1" w:rsidRPr="00B879A3" w:rsidRDefault="00CC12E1" w:rsidP="00F20191">
            <w:pPr>
              <w:jc w:val="center"/>
            </w:pPr>
            <w:r w:rsidRPr="00B879A3">
              <w:t>285</w:t>
            </w:r>
          </w:p>
        </w:tc>
        <w:tc>
          <w:tcPr>
            <w:tcW w:w="640" w:type="dxa"/>
            <w:tcBorders>
              <w:top w:val="nil"/>
              <w:left w:val="nil"/>
              <w:bottom w:val="single" w:sz="4" w:space="0" w:color="auto"/>
              <w:right w:val="single" w:sz="4" w:space="0" w:color="auto"/>
            </w:tcBorders>
            <w:shd w:val="clear" w:color="auto" w:fill="auto"/>
            <w:noWrap/>
          </w:tcPr>
          <w:p w14:paraId="3D283CC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B072B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2E8B5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A4317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D0995A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BF7DE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44D533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7E58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13E3C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51740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80814F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9181E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D5B6EA8" w14:textId="77777777" w:rsidR="00CC12E1" w:rsidRPr="00B879A3" w:rsidRDefault="00CC12E1">
            <w:pPr>
              <w:jc w:val="center"/>
              <w:rPr>
                <w:color w:val="000000"/>
              </w:rPr>
            </w:pPr>
          </w:p>
        </w:tc>
      </w:tr>
      <w:tr w:rsidR="00CC12E1" w:rsidRPr="00B879A3" w14:paraId="482A906F"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30036C5" w14:textId="77777777" w:rsidR="00CC12E1" w:rsidRPr="00B879A3" w:rsidRDefault="00CC12E1" w:rsidP="00F20191">
            <w:pPr>
              <w:jc w:val="center"/>
            </w:pPr>
            <w:r w:rsidRPr="00B879A3">
              <w:t>290</w:t>
            </w:r>
          </w:p>
        </w:tc>
        <w:tc>
          <w:tcPr>
            <w:tcW w:w="640" w:type="dxa"/>
            <w:tcBorders>
              <w:top w:val="nil"/>
              <w:left w:val="nil"/>
              <w:bottom w:val="single" w:sz="4" w:space="0" w:color="auto"/>
              <w:right w:val="single" w:sz="4" w:space="0" w:color="auto"/>
            </w:tcBorders>
            <w:shd w:val="clear" w:color="auto" w:fill="auto"/>
            <w:noWrap/>
          </w:tcPr>
          <w:p w14:paraId="5A41D98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426E6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E9229E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85E5D8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7360ED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FE4BE1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5DBD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3880C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AB0E9A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00138B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9EA689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0BCA4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FA15FE" w14:textId="77777777" w:rsidR="00CC12E1" w:rsidRPr="00B879A3" w:rsidRDefault="00CC12E1">
            <w:pPr>
              <w:jc w:val="center"/>
              <w:rPr>
                <w:color w:val="000000"/>
              </w:rPr>
            </w:pPr>
          </w:p>
        </w:tc>
      </w:tr>
      <w:tr w:rsidR="00CC12E1" w:rsidRPr="00B879A3" w14:paraId="6DFA067A"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3F3C007" w14:textId="77777777" w:rsidR="00CC12E1" w:rsidRPr="00B879A3" w:rsidRDefault="00CC12E1" w:rsidP="00F20191">
            <w:pPr>
              <w:jc w:val="center"/>
            </w:pPr>
            <w:r w:rsidRPr="00B879A3">
              <w:t>295</w:t>
            </w:r>
          </w:p>
        </w:tc>
        <w:tc>
          <w:tcPr>
            <w:tcW w:w="640" w:type="dxa"/>
            <w:tcBorders>
              <w:top w:val="nil"/>
              <w:left w:val="nil"/>
              <w:bottom w:val="single" w:sz="4" w:space="0" w:color="auto"/>
              <w:right w:val="single" w:sz="4" w:space="0" w:color="auto"/>
            </w:tcBorders>
            <w:shd w:val="clear" w:color="auto" w:fill="auto"/>
            <w:noWrap/>
          </w:tcPr>
          <w:p w14:paraId="591A8D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AC1D99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C4479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9FA993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DD4790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B347F5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05754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722FB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B9E4FE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36C66D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B27E6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AA9158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3AAE403" w14:textId="77777777" w:rsidR="00CC12E1" w:rsidRPr="00B879A3" w:rsidRDefault="00CC12E1">
            <w:pPr>
              <w:jc w:val="center"/>
              <w:rPr>
                <w:color w:val="000000"/>
              </w:rPr>
            </w:pPr>
          </w:p>
        </w:tc>
      </w:tr>
      <w:tr w:rsidR="00CC12E1" w:rsidRPr="00B879A3" w14:paraId="221E3D73"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BD769C9" w14:textId="77777777" w:rsidR="00CC12E1" w:rsidRPr="00B879A3" w:rsidRDefault="00CC12E1" w:rsidP="00F20191">
            <w:pPr>
              <w:jc w:val="center"/>
            </w:pPr>
            <w:r w:rsidRPr="00B879A3">
              <w:t>300</w:t>
            </w:r>
          </w:p>
        </w:tc>
        <w:tc>
          <w:tcPr>
            <w:tcW w:w="640" w:type="dxa"/>
            <w:tcBorders>
              <w:top w:val="nil"/>
              <w:left w:val="nil"/>
              <w:bottom w:val="single" w:sz="4" w:space="0" w:color="auto"/>
              <w:right w:val="single" w:sz="4" w:space="0" w:color="auto"/>
            </w:tcBorders>
            <w:shd w:val="clear" w:color="auto" w:fill="auto"/>
            <w:noWrap/>
          </w:tcPr>
          <w:p w14:paraId="02021A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BC188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C0663A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295E9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A1DF8A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AD8206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06059E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64B8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1FE1D5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CB93AA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90BBF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2B50F5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71B01BB" w14:textId="77777777" w:rsidR="00CC12E1" w:rsidRPr="00B879A3" w:rsidRDefault="00CC12E1">
            <w:pPr>
              <w:jc w:val="center"/>
              <w:rPr>
                <w:color w:val="000000"/>
              </w:rPr>
            </w:pPr>
          </w:p>
        </w:tc>
      </w:tr>
      <w:tr w:rsidR="00CC12E1" w:rsidRPr="00B879A3" w14:paraId="06EB1420"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7D28286F" w14:textId="77777777" w:rsidR="00CC12E1" w:rsidRPr="00B879A3" w:rsidRDefault="00CC12E1" w:rsidP="00F20191">
            <w:pPr>
              <w:jc w:val="center"/>
            </w:pPr>
            <w:r w:rsidRPr="00B879A3">
              <w:t>305</w:t>
            </w:r>
          </w:p>
        </w:tc>
        <w:tc>
          <w:tcPr>
            <w:tcW w:w="640" w:type="dxa"/>
            <w:tcBorders>
              <w:top w:val="nil"/>
              <w:left w:val="nil"/>
              <w:bottom w:val="single" w:sz="4" w:space="0" w:color="auto"/>
              <w:right w:val="single" w:sz="4" w:space="0" w:color="auto"/>
            </w:tcBorders>
            <w:shd w:val="clear" w:color="auto" w:fill="auto"/>
            <w:noWrap/>
          </w:tcPr>
          <w:p w14:paraId="08A42B5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1FED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E4E8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4B4CE4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759397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4FDE69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B8310D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E29922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D87C5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B26185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F800D6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E8E2B4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1F82D5" w14:textId="77777777" w:rsidR="00CC12E1" w:rsidRPr="00B879A3" w:rsidRDefault="00CC12E1">
            <w:pPr>
              <w:jc w:val="center"/>
              <w:rPr>
                <w:color w:val="000000"/>
              </w:rPr>
            </w:pPr>
          </w:p>
        </w:tc>
      </w:tr>
      <w:tr w:rsidR="00CC12E1" w:rsidRPr="00B879A3" w14:paraId="548A100B"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36FD4F0" w14:textId="77777777" w:rsidR="00CC12E1" w:rsidRPr="00B879A3" w:rsidRDefault="00CC12E1" w:rsidP="00F20191">
            <w:pPr>
              <w:jc w:val="center"/>
            </w:pPr>
            <w:r w:rsidRPr="00B879A3">
              <w:t>310</w:t>
            </w:r>
          </w:p>
        </w:tc>
        <w:tc>
          <w:tcPr>
            <w:tcW w:w="640" w:type="dxa"/>
            <w:tcBorders>
              <w:top w:val="nil"/>
              <w:left w:val="nil"/>
              <w:bottom w:val="single" w:sz="4" w:space="0" w:color="auto"/>
              <w:right w:val="single" w:sz="4" w:space="0" w:color="auto"/>
            </w:tcBorders>
            <w:shd w:val="clear" w:color="auto" w:fill="auto"/>
            <w:noWrap/>
          </w:tcPr>
          <w:p w14:paraId="7448AF56"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37B604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F28EB7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FDD269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1F49B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55B2AD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86AF7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06B875"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BDF31E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C89424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8BF9654"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8F6B86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0D47D8" w14:textId="77777777" w:rsidR="00CC12E1" w:rsidRPr="00B879A3" w:rsidRDefault="00CC12E1">
            <w:pPr>
              <w:jc w:val="center"/>
              <w:rPr>
                <w:color w:val="000000"/>
              </w:rPr>
            </w:pPr>
          </w:p>
        </w:tc>
      </w:tr>
      <w:tr w:rsidR="00CC12E1" w:rsidRPr="00B879A3" w14:paraId="7292CE8F"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4F966976" w14:textId="77777777" w:rsidR="00CC12E1" w:rsidRPr="00B879A3" w:rsidRDefault="00CC12E1" w:rsidP="00F20191">
            <w:pPr>
              <w:jc w:val="center"/>
            </w:pPr>
            <w:r w:rsidRPr="00B879A3">
              <w:t>315</w:t>
            </w:r>
          </w:p>
        </w:tc>
        <w:tc>
          <w:tcPr>
            <w:tcW w:w="640" w:type="dxa"/>
            <w:tcBorders>
              <w:top w:val="nil"/>
              <w:left w:val="nil"/>
              <w:bottom w:val="single" w:sz="4" w:space="0" w:color="auto"/>
              <w:right w:val="single" w:sz="4" w:space="0" w:color="auto"/>
            </w:tcBorders>
            <w:shd w:val="clear" w:color="auto" w:fill="auto"/>
            <w:noWrap/>
          </w:tcPr>
          <w:p w14:paraId="5858AA2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C85B08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FD1202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4CA4E9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036682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24568F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BD8C7A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67088E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63FA1C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22D8C0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860FE3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058DE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C227FF0" w14:textId="77777777" w:rsidR="00CC12E1" w:rsidRPr="00B879A3" w:rsidRDefault="00CC12E1">
            <w:pPr>
              <w:jc w:val="center"/>
              <w:rPr>
                <w:color w:val="000000"/>
              </w:rPr>
            </w:pPr>
          </w:p>
        </w:tc>
      </w:tr>
      <w:tr w:rsidR="00CC12E1" w:rsidRPr="00B879A3" w14:paraId="3C1E2DA8"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50B42E2" w14:textId="77777777" w:rsidR="00CC12E1" w:rsidRPr="00B879A3" w:rsidRDefault="00CC12E1" w:rsidP="00F20191">
            <w:pPr>
              <w:jc w:val="center"/>
            </w:pPr>
            <w:r w:rsidRPr="00B879A3">
              <w:t>320</w:t>
            </w:r>
          </w:p>
        </w:tc>
        <w:tc>
          <w:tcPr>
            <w:tcW w:w="640" w:type="dxa"/>
            <w:tcBorders>
              <w:top w:val="nil"/>
              <w:left w:val="nil"/>
              <w:bottom w:val="single" w:sz="4" w:space="0" w:color="auto"/>
              <w:right w:val="single" w:sz="4" w:space="0" w:color="auto"/>
            </w:tcBorders>
            <w:shd w:val="clear" w:color="auto" w:fill="auto"/>
            <w:noWrap/>
          </w:tcPr>
          <w:p w14:paraId="1C11803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66F921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14488B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D3CF6AC"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6CFEE7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1FB233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83D23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E24A0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E23FB3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2569F3C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6CB90D7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1246DD69"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A8C1C3" w14:textId="77777777" w:rsidR="00CC12E1" w:rsidRPr="00B879A3" w:rsidRDefault="00CC12E1">
            <w:pPr>
              <w:jc w:val="center"/>
              <w:rPr>
                <w:color w:val="000000"/>
              </w:rPr>
            </w:pPr>
          </w:p>
        </w:tc>
      </w:tr>
      <w:tr w:rsidR="00CC12E1" w:rsidRPr="00B879A3" w14:paraId="2F871085" w14:textId="77777777" w:rsidTr="00CC12E1">
        <w:trPr>
          <w:trHeight w:val="210"/>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CCA5B5F" w14:textId="77777777" w:rsidR="00CC12E1" w:rsidRPr="00B879A3" w:rsidRDefault="00CC12E1" w:rsidP="00F20191">
            <w:pPr>
              <w:jc w:val="center"/>
            </w:pPr>
            <w:r w:rsidRPr="00B879A3">
              <w:t>325</w:t>
            </w:r>
          </w:p>
        </w:tc>
        <w:tc>
          <w:tcPr>
            <w:tcW w:w="640" w:type="dxa"/>
            <w:tcBorders>
              <w:top w:val="nil"/>
              <w:left w:val="nil"/>
              <w:bottom w:val="single" w:sz="4" w:space="0" w:color="auto"/>
              <w:right w:val="single" w:sz="4" w:space="0" w:color="auto"/>
            </w:tcBorders>
            <w:shd w:val="clear" w:color="auto" w:fill="auto"/>
            <w:noWrap/>
          </w:tcPr>
          <w:p w14:paraId="2A20477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361A4AD"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3F74688"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059A667"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A516C7A"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0BB3A7E"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59BFE880"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247676B"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78574371"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6C34282"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4BDB43D3"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35C5E43F" w14:textId="77777777" w:rsidR="00CC12E1" w:rsidRPr="00B879A3" w:rsidRDefault="00CC12E1">
            <w:pPr>
              <w:jc w:val="center"/>
              <w:rPr>
                <w:color w:val="000000"/>
              </w:rPr>
            </w:pPr>
          </w:p>
        </w:tc>
        <w:tc>
          <w:tcPr>
            <w:tcW w:w="640" w:type="dxa"/>
            <w:tcBorders>
              <w:top w:val="nil"/>
              <w:left w:val="nil"/>
              <w:bottom w:val="single" w:sz="4" w:space="0" w:color="auto"/>
              <w:right w:val="single" w:sz="4" w:space="0" w:color="auto"/>
            </w:tcBorders>
            <w:shd w:val="clear" w:color="auto" w:fill="auto"/>
            <w:noWrap/>
          </w:tcPr>
          <w:p w14:paraId="03D222A0" w14:textId="77777777" w:rsidR="00CC12E1" w:rsidRPr="00B879A3" w:rsidRDefault="00CC12E1">
            <w:pPr>
              <w:jc w:val="center"/>
              <w:rPr>
                <w:color w:val="000000"/>
              </w:rPr>
            </w:pPr>
          </w:p>
        </w:tc>
      </w:tr>
    </w:tbl>
    <w:p w14:paraId="6B91813A" w14:textId="77777777" w:rsidR="00E87C08" w:rsidRPr="00B879A3" w:rsidRDefault="00E87C08" w:rsidP="00E87C08">
      <w:pPr>
        <w:pStyle w:val="BodyText2"/>
        <w:spacing w:after="0" w:line="240" w:lineRule="auto"/>
      </w:pPr>
    </w:p>
    <w:p w14:paraId="3D1723A6" w14:textId="77777777" w:rsidR="00476482" w:rsidRPr="00B879A3" w:rsidRDefault="00476482" w:rsidP="00476482">
      <w:pPr>
        <w:spacing w:line="240" w:lineRule="exact"/>
        <w:jc w:val="both"/>
      </w:pPr>
    </w:p>
    <w:p w14:paraId="0BDA8773" w14:textId="77777777" w:rsidR="008B64F5" w:rsidRPr="00B879A3" w:rsidRDefault="008B64F5" w:rsidP="00E87C08">
      <w:pPr>
        <w:spacing w:line="240" w:lineRule="exact"/>
        <w:jc w:val="both"/>
      </w:pPr>
    </w:p>
    <w:p w14:paraId="598AF6BB" w14:textId="77777777" w:rsidR="00371D34" w:rsidRPr="00B879A3" w:rsidRDefault="009F4321" w:rsidP="00371D34">
      <w:pPr>
        <w:jc w:val="both"/>
        <w:outlineLvl w:val="0"/>
        <w:rPr>
          <w:b/>
        </w:rPr>
      </w:pPr>
      <w:r w:rsidRPr="00B879A3">
        <w:rPr>
          <w:b/>
        </w:rPr>
        <w:t>Poolte allkirjad</w:t>
      </w:r>
    </w:p>
    <w:p w14:paraId="4328475D" w14:textId="77777777" w:rsidR="000878E1" w:rsidRPr="00B879A3" w:rsidRDefault="000878E1" w:rsidP="00371D34">
      <w:pPr>
        <w:jc w:val="both"/>
        <w:outlineLvl w:val="0"/>
        <w:rPr>
          <w:b/>
        </w:rPr>
      </w:pPr>
    </w:p>
    <w:p w14:paraId="7B46960B" w14:textId="77777777" w:rsidR="00371D34" w:rsidRPr="00B879A3" w:rsidRDefault="002D6F1C" w:rsidP="00371D34">
      <w:pPr>
        <w:jc w:val="both"/>
        <w:outlineLvl w:val="0"/>
        <w:rPr>
          <w:b/>
        </w:rPr>
      </w:pPr>
      <w:r w:rsidRPr="00B879A3">
        <w:rPr>
          <w:b/>
        </w:rPr>
        <w:t>Saatja</w:t>
      </w:r>
      <w:r w:rsidR="00371D34"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t xml:space="preserve">   </w:t>
      </w:r>
      <w:r w:rsidR="00264C85" w:rsidRPr="00B879A3">
        <w:rPr>
          <w:b/>
        </w:rPr>
        <w:t>Vedaja</w:t>
      </w:r>
      <w:r w:rsidR="00371D34" w:rsidRPr="00B879A3">
        <w:rPr>
          <w:b/>
        </w:rPr>
        <w:tab/>
      </w:r>
    </w:p>
    <w:p w14:paraId="5DF72D57" w14:textId="77777777" w:rsidR="00103F84" w:rsidRPr="00B879A3" w:rsidRDefault="00103F84"/>
    <w:p w14:paraId="6E933A7E" w14:textId="77777777" w:rsidR="00103F84" w:rsidRPr="00B879A3" w:rsidRDefault="00000000" w:rsidP="00103F84">
      <w:pPr>
        <w:jc w:val="both"/>
        <w:outlineLvl w:val="0"/>
        <w:rPr>
          <w:b/>
        </w:rPr>
      </w:pPr>
      <w:sdt>
        <w:sdtPr>
          <w:rPr>
            <w:b/>
            <w:lang w:eastAsia="en-US"/>
          </w:rPr>
          <w:id w:val="-720835202"/>
          <w:placeholder>
            <w:docPart w:val="DF7D4944536147D682CDD6A35D0C2C52"/>
          </w:placeholder>
          <w:comboBox>
            <w:listItem w:displayText=" " w:value=" "/>
            <w:listItem w:displayText="(allkirjastatud digitaalselt)" w:value="(allkirjastatud digitaalselt)"/>
          </w:comboBox>
        </w:sdtPr>
        <w:sdtContent>
          <w:r w:rsidR="00103F84" w:rsidRPr="00B879A3">
            <w:rPr>
              <w:lang w:eastAsia="en-US"/>
            </w:rPr>
            <w:t>[Vali sobiv]</w:t>
          </w:r>
        </w:sdtContent>
      </w:sdt>
      <w:r w:rsidR="00103F84" w:rsidRPr="00B879A3">
        <w:rPr>
          <w:b/>
        </w:rPr>
        <w:tab/>
      </w:r>
      <w:r w:rsidR="00103F84" w:rsidRPr="00B879A3">
        <w:rPr>
          <w:b/>
        </w:rPr>
        <w:tab/>
      </w:r>
      <w:r w:rsidR="00103F84" w:rsidRPr="00B879A3">
        <w:rPr>
          <w:b/>
        </w:rPr>
        <w:tab/>
      </w:r>
      <w:r w:rsidR="00103F84" w:rsidRPr="00B879A3">
        <w:rPr>
          <w:b/>
        </w:rPr>
        <w:tab/>
      </w:r>
      <w:r w:rsidR="00103F84" w:rsidRPr="00B879A3">
        <w:rPr>
          <w:b/>
        </w:rPr>
        <w:tab/>
      </w:r>
      <w:r w:rsidR="00103F84" w:rsidRPr="00B879A3">
        <w:rPr>
          <w:b/>
        </w:rPr>
        <w:tab/>
        <w:t xml:space="preserve">   </w:t>
      </w:r>
      <w:sdt>
        <w:sdtPr>
          <w:rPr>
            <w:b/>
            <w:lang w:eastAsia="en-US"/>
          </w:rPr>
          <w:id w:val="2011569155"/>
          <w:placeholder>
            <w:docPart w:val="040CF9E4DA91407EAE1C4C09C7FC0C66"/>
          </w:placeholder>
          <w:comboBox>
            <w:listItem w:displayText=" " w:value=" "/>
            <w:listItem w:displayText="(allkirjastatud digitaalselt)" w:value="(allkirjastatud digitaalselt)"/>
          </w:comboBox>
        </w:sdtPr>
        <w:sdtContent>
          <w:r w:rsidR="00103F84" w:rsidRPr="00B879A3">
            <w:rPr>
              <w:lang w:eastAsia="en-US"/>
            </w:rPr>
            <w:t>[Vali sobiv]</w:t>
          </w:r>
        </w:sdtContent>
      </w:sdt>
      <w:r w:rsidR="00103F84" w:rsidRPr="00B879A3">
        <w:rPr>
          <w:b/>
        </w:rPr>
        <w:tab/>
      </w:r>
    </w:p>
    <w:p w14:paraId="2137F673" w14:textId="77777777" w:rsidR="00103F84" w:rsidRPr="00B879A3" w:rsidRDefault="00103F84" w:rsidP="00103F84">
      <w:pPr>
        <w:jc w:val="both"/>
        <w:outlineLvl w:val="0"/>
        <w:rPr>
          <w:b/>
        </w:rPr>
      </w:pPr>
    </w:p>
    <w:p w14:paraId="7AF66B39" w14:textId="77777777" w:rsidR="00103F84" w:rsidRPr="00B879A3" w:rsidRDefault="00103F84" w:rsidP="00103F84">
      <w:pPr>
        <w:tabs>
          <w:tab w:val="left" w:pos="5103"/>
        </w:tabs>
        <w:jc w:val="both"/>
        <w:rPr>
          <w:lang w:eastAsia="en-US"/>
        </w:rPr>
      </w:pPr>
    </w:p>
    <w:p w14:paraId="6EC4A652" w14:textId="27D9F578" w:rsidR="0083299F" w:rsidRPr="00B879A3" w:rsidRDefault="00103F84" w:rsidP="00A9388D">
      <w:pPr>
        <w:tabs>
          <w:tab w:val="left" w:pos="5103"/>
        </w:tabs>
        <w:jc w:val="both"/>
        <w:rPr>
          <w:lang w:val="fi-FI" w:eastAsia="en-US"/>
        </w:rPr>
      </w:pPr>
      <w:r w:rsidRPr="00B879A3">
        <w:rPr>
          <w:b/>
        </w:rPr>
        <w:fldChar w:fldCharType="begin"/>
      </w:r>
      <w:r w:rsidRPr="00B879A3">
        <w:instrText xml:space="preserve"> MACROBUTTON  AcceptAllChangesInDoc [Sisesta eesnimi ja perekonnanimi] </w:instrText>
      </w:r>
      <w:r w:rsidRPr="00B879A3">
        <w:rPr>
          <w:b/>
        </w:rPr>
        <w:fldChar w:fldCharType="end"/>
      </w:r>
      <w:r w:rsidRPr="00B879A3">
        <w:rPr>
          <w:b/>
        </w:rPr>
        <w:tab/>
      </w:r>
      <w:r w:rsidRPr="00B879A3">
        <w:rPr>
          <w:b/>
        </w:rPr>
        <w:fldChar w:fldCharType="begin"/>
      </w:r>
      <w:r w:rsidRPr="00B879A3">
        <w:instrText xml:space="preserve"> MACROBUTTON  AcceptAllChangesInDoc [Sisesta eesnimi ja perekonnanimi] </w:instrText>
      </w:r>
      <w:r w:rsidRPr="00B879A3">
        <w:rPr>
          <w:b/>
        </w:rPr>
        <w:fldChar w:fldCharType="end"/>
      </w:r>
    </w:p>
    <w:p w14:paraId="092D96B9" w14:textId="77777777" w:rsidR="0083299F" w:rsidRPr="00B879A3" w:rsidRDefault="0083299F">
      <w:pPr>
        <w:rPr>
          <w:lang w:val="fi-FI" w:eastAsia="en-US"/>
        </w:rPr>
      </w:pPr>
      <w:r w:rsidRPr="00B879A3">
        <w:rPr>
          <w:lang w:val="fi-FI" w:eastAsia="en-US"/>
        </w:rPr>
        <w:br w:type="page"/>
      </w:r>
    </w:p>
    <w:p w14:paraId="34FBDF4B" w14:textId="77777777" w:rsidR="00091A3C" w:rsidRPr="00B879A3" w:rsidRDefault="00091A3C" w:rsidP="00183286">
      <w:pPr>
        <w:ind w:left="9912" w:firstLine="708"/>
        <w:jc w:val="both"/>
        <w:outlineLvl w:val="0"/>
        <w:rPr>
          <w:sz w:val="22"/>
          <w:szCs w:val="22"/>
        </w:rPr>
      </w:pPr>
      <w:r w:rsidRPr="00B879A3">
        <w:rPr>
          <w:sz w:val="22"/>
          <w:szCs w:val="22"/>
        </w:rPr>
        <w:lastRenderedPageBreak/>
        <w:t>Lisa 3/1</w:t>
      </w:r>
    </w:p>
    <w:p w14:paraId="3DB220E7" w14:textId="77777777" w:rsidR="00091A3C" w:rsidRPr="00B879A3" w:rsidRDefault="00091A3C" w:rsidP="00183286">
      <w:pPr>
        <w:ind w:left="9912" w:firstLine="708"/>
        <w:jc w:val="both"/>
        <w:outlineLvl w:val="0"/>
        <w:rPr>
          <w:sz w:val="22"/>
          <w:szCs w:val="22"/>
        </w:rPr>
      </w:pPr>
      <w:r w:rsidRPr="00B879A3">
        <w:rPr>
          <w:sz w:val="22"/>
          <w:szCs w:val="22"/>
        </w:rPr>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ab/>
      </w:r>
      <w:r w:rsidRPr="00B879A3">
        <w:rPr>
          <w:sz w:val="22"/>
          <w:szCs w:val="22"/>
        </w:rPr>
        <w:t xml:space="preserve">vahelise </w:t>
      </w:r>
      <w:sdt>
        <w:sdtPr>
          <w:rPr>
            <w:sz w:val="22"/>
            <w:szCs w:val="22"/>
          </w:rPr>
          <w:id w:val="-193693889"/>
          <w:placeholder>
            <w:docPart w:val="C04432942D194B9DBE4DE5A008D31FB2"/>
          </w:placeholder>
          <w:date>
            <w:dateFormat w:val="d.MM.yyyy"/>
            <w:lid w:val="et-EE"/>
            <w:storeMappedDataAs w:val="dateTime"/>
            <w:calendar w:val="gregorian"/>
          </w:date>
        </w:sdtPr>
        <w:sdtContent/>
      </w:sdt>
      <w:r w:rsidRPr="00B879A3">
        <w:rPr>
          <w:sz w:val="22"/>
          <w:szCs w:val="22"/>
        </w:rPr>
        <w:t xml:space="preserve"> veolepingu nr </w:t>
      </w:r>
    </w:p>
    <w:p w14:paraId="75A523E4" w14:textId="77777777" w:rsidR="00091A3C" w:rsidRPr="00B879A3" w:rsidRDefault="00091A3C" w:rsidP="00183286">
      <w:pPr>
        <w:ind w:left="9912" w:firstLine="708"/>
        <w:rPr>
          <w:sz w:val="22"/>
          <w:szCs w:val="22"/>
        </w:rPr>
      </w:pPr>
      <w:r w:rsidRPr="00B879A3">
        <w:rPr>
          <w:sz w:val="22"/>
          <w:szCs w:val="22"/>
        </w:rPr>
        <w:t xml:space="preserve">3-2.5.1/ </w:t>
      </w:r>
      <w:r w:rsidRPr="00B879A3">
        <w:rPr>
          <w:sz w:val="22"/>
          <w:szCs w:val="22"/>
        </w:rPr>
        <w:fldChar w:fldCharType="begin"/>
      </w:r>
      <w:r w:rsidRPr="00B879A3">
        <w:rPr>
          <w:sz w:val="22"/>
          <w:szCs w:val="22"/>
        </w:rPr>
        <w:instrText xml:space="preserve"> MACROBUTTON  AcceptAllChangesInDoc [Sisesta number] </w:instrText>
      </w:r>
      <w:r w:rsidRPr="00B879A3">
        <w:rPr>
          <w:sz w:val="22"/>
          <w:szCs w:val="22"/>
        </w:rPr>
        <w:fldChar w:fldCharType="end"/>
      </w:r>
      <w:r w:rsidRPr="00B879A3">
        <w:rPr>
          <w:sz w:val="22"/>
          <w:szCs w:val="22"/>
        </w:rPr>
        <w:t>juurde</w:t>
      </w:r>
    </w:p>
    <w:p w14:paraId="5B5EEA32" w14:textId="77777777" w:rsidR="00FB1A0E" w:rsidRPr="00B879A3" w:rsidRDefault="00F2045C">
      <w:pPr>
        <w:rPr>
          <w:b/>
          <w:bCs/>
          <w:lang w:val="fi-FI" w:eastAsia="en-US"/>
        </w:rPr>
      </w:pPr>
      <w:r w:rsidRPr="00B879A3">
        <w:rPr>
          <w:b/>
          <w:bCs/>
          <w:lang w:eastAsia="en-US"/>
        </w:rPr>
        <w:t>Keskmised kütusekulud metsamaterjali veol</w:t>
      </w:r>
    </w:p>
    <w:p w14:paraId="634B707B" w14:textId="77777777" w:rsidR="009238B3" w:rsidRPr="00B879A3" w:rsidRDefault="009238B3">
      <w:pPr>
        <w:rPr>
          <w:lang w:val="fi-FI" w:eastAsia="en-US"/>
        </w:rPr>
      </w:pPr>
    </w:p>
    <w:p w14:paraId="6027033C" w14:textId="77777777" w:rsidR="009238B3" w:rsidRPr="00B879A3" w:rsidRDefault="009238B3">
      <w:pPr>
        <w:rPr>
          <w:lang w:val="fi-FI" w:eastAsia="en-US"/>
        </w:rPr>
      </w:pPr>
      <w:r w:rsidRPr="00B879A3">
        <w:rPr>
          <w:noProof/>
        </w:rPr>
        <w:drawing>
          <wp:inline distT="0" distB="0" distL="0" distR="0" wp14:anchorId="152E19F2" wp14:editId="24A60520">
            <wp:extent cx="9251315" cy="4077970"/>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315" cy="4077970"/>
                    </a:xfrm>
                    <a:prstGeom prst="rect">
                      <a:avLst/>
                    </a:prstGeom>
                    <a:noFill/>
                    <a:ln>
                      <a:noFill/>
                    </a:ln>
                  </pic:spPr>
                </pic:pic>
              </a:graphicData>
            </a:graphic>
          </wp:inline>
        </w:drawing>
      </w:r>
    </w:p>
    <w:p w14:paraId="53B40BDB" w14:textId="77777777" w:rsidR="00FB1A0E" w:rsidRPr="00B879A3" w:rsidRDefault="00FB1A0E">
      <w:pPr>
        <w:rPr>
          <w:lang w:val="fi-FI" w:eastAsia="en-US"/>
        </w:rPr>
      </w:pPr>
      <w:r w:rsidRPr="00B879A3">
        <w:rPr>
          <w:lang w:val="fi-FI" w:eastAsia="en-US"/>
        </w:rPr>
        <w:br w:type="page"/>
      </w:r>
    </w:p>
    <w:p w14:paraId="3D37C273" w14:textId="77777777" w:rsidR="0083299F" w:rsidRPr="00B879A3" w:rsidRDefault="0083299F">
      <w:pPr>
        <w:rPr>
          <w:lang w:val="fi-FI" w:eastAsia="en-US"/>
        </w:rPr>
      </w:pPr>
    </w:p>
    <w:p w14:paraId="1F2B9337" w14:textId="77777777" w:rsidR="009238B3" w:rsidRPr="00B879A3" w:rsidRDefault="009238B3">
      <w:pPr>
        <w:rPr>
          <w:lang w:val="fi-FI" w:eastAsia="en-US"/>
        </w:rPr>
      </w:pPr>
    </w:p>
    <w:p w14:paraId="65BB6BDC" w14:textId="77777777" w:rsidR="009238B3" w:rsidRPr="00B879A3" w:rsidRDefault="009238B3">
      <w:pPr>
        <w:rPr>
          <w:lang w:val="fi-FI" w:eastAsia="en-US"/>
        </w:rPr>
        <w:sectPr w:rsidR="009238B3" w:rsidRPr="00B879A3" w:rsidSect="0083299F">
          <w:pgSz w:w="16838" w:h="11906" w:orient="landscape"/>
          <w:pgMar w:top="1418" w:right="1418" w:bottom="1418" w:left="851" w:header="709" w:footer="709" w:gutter="0"/>
          <w:cols w:space="708"/>
          <w:formProt w:val="0"/>
          <w:titlePg/>
          <w:docGrid w:linePitch="360"/>
        </w:sectPr>
      </w:pPr>
      <w:r w:rsidRPr="00B879A3">
        <w:rPr>
          <w:noProof/>
        </w:rPr>
        <w:drawing>
          <wp:inline distT="0" distB="0" distL="0" distR="0" wp14:anchorId="101F620D" wp14:editId="1F013825">
            <wp:extent cx="9251315" cy="4340860"/>
            <wp:effectExtent l="0" t="0" r="698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51315" cy="4340860"/>
                    </a:xfrm>
                    <a:prstGeom prst="rect">
                      <a:avLst/>
                    </a:prstGeom>
                    <a:noFill/>
                    <a:ln>
                      <a:noFill/>
                    </a:ln>
                  </pic:spPr>
                </pic:pic>
              </a:graphicData>
            </a:graphic>
          </wp:inline>
        </w:drawing>
      </w:r>
    </w:p>
    <w:p w14:paraId="6225D0AE" w14:textId="77777777" w:rsidR="0083299F" w:rsidRPr="00B879A3" w:rsidRDefault="0083299F">
      <w:pPr>
        <w:rPr>
          <w:lang w:val="fi-FI" w:eastAsia="en-US"/>
        </w:rPr>
      </w:pPr>
    </w:p>
    <w:p w14:paraId="5FC3836B" w14:textId="77777777" w:rsidR="003F5C9A" w:rsidRPr="00B879A3" w:rsidRDefault="003F5C9A">
      <w:pPr>
        <w:rPr>
          <w:lang w:val="fi-FI" w:eastAsia="en-US"/>
        </w:rPr>
      </w:pPr>
    </w:p>
    <w:p w14:paraId="6A958266" w14:textId="77777777" w:rsidR="009F4321" w:rsidRPr="00B879A3" w:rsidRDefault="009F4321" w:rsidP="00023088">
      <w:pPr>
        <w:ind w:left="4248" w:firstLine="708"/>
        <w:jc w:val="both"/>
        <w:outlineLvl w:val="0"/>
      </w:pPr>
      <w:r w:rsidRPr="00B879A3">
        <w:t xml:space="preserve">Lisa </w:t>
      </w:r>
      <w:r w:rsidR="00023088" w:rsidRPr="00B879A3">
        <w:t>4</w:t>
      </w:r>
      <w:r w:rsidRPr="00B879A3">
        <w:t>/1</w:t>
      </w:r>
    </w:p>
    <w:p w14:paraId="04B87DCB" w14:textId="77777777" w:rsidR="009F4321" w:rsidRPr="00B879A3" w:rsidRDefault="009F4321" w:rsidP="009F4321">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255952726"/>
          <w:placeholder>
            <w:docPart w:val="A2365478691A4E85A19C8DFB48459748"/>
          </w:placeholder>
          <w:date>
            <w:dateFormat w:val="d.MM.yyyy"/>
            <w:lid w:val="et-EE"/>
            <w:storeMappedDataAs w:val="dateTime"/>
            <w:calendar w:val="gregorian"/>
          </w:date>
        </w:sdtPr>
        <w:sdtContent>
          <w:r w:rsidRPr="00B879A3">
            <w:t>[Vali kuupäev]</w:t>
          </w:r>
        </w:sdtContent>
      </w:sdt>
      <w:r w:rsidRPr="00B879A3">
        <w:t xml:space="preserve"> veolepingu</w:t>
      </w:r>
    </w:p>
    <w:p w14:paraId="34BE7617" w14:textId="77777777" w:rsidR="003F5C9A" w:rsidRPr="00B879A3" w:rsidRDefault="009F4321" w:rsidP="000878E1">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09C523AE" w14:textId="77777777" w:rsidR="00C34756" w:rsidRPr="00B879A3" w:rsidRDefault="00C34756" w:rsidP="003F5C9A">
      <w:pPr>
        <w:spacing w:after="120"/>
        <w:rPr>
          <w:b/>
        </w:rPr>
      </w:pPr>
    </w:p>
    <w:p w14:paraId="6AF67D16" w14:textId="77777777" w:rsidR="003F5C9A" w:rsidRPr="00B879A3" w:rsidRDefault="003F5C9A" w:rsidP="003F5C9A">
      <w:pPr>
        <w:spacing w:after="120"/>
        <w:rPr>
          <w:b/>
        </w:rPr>
      </w:pPr>
      <w:r w:rsidRPr="00B879A3">
        <w:rPr>
          <w:b/>
        </w:rPr>
        <w:t>Sortimentide erikaalude</w:t>
      </w:r>
      <w:r w:rsidR="005B6599" w:rsidRPr="00B879A3">
        <w:rPr>
          <w:b/>
        </w:rPr>
        <w:t>st tulenevad</w:t>
      </w:r>
      <w:r w:rsidRPr="00B879A3">
        <w:rPr>
          <w:b/>
        </w:rPr>
        <w:t xml:space="preserve"> hinnaparandi</w:t>
      </w:r>
      <w:r w:rsidR="005B6599" w:rsidRPr="00B879A3">
        <w:rPr>
          <w:b/>
        </w:rPr>
        <w:t>d</w:t>
      </w:r>
      <w:r w:rsidRPr="00B879A3">
        <w:rPr>
          <w:b/>
        </w:rPr>
        <w:t xml:space="preserve"> </w:t>
      </w:r>
    </w:p>
    <w:p w14:paraId="0D299BA6" w14:textId="77777777" w:rsidR="00440F67" w:rsidRPr="00B879A3" w:rsidRDefault="00440F67" w:rsidP="00440F67">
      <w:pPr>
        <w:suppressAutoHyphens/>
        <w:spacing w:before="280" w:after="280"/>
        <w:jc w:val="right"/>
        <w:rPr>
          <w:lang w:val="en-GB" w:eastAsia="ar-SA"/>
        </w:rPr>
      </w:pPr>
      <w:bookmarkStart w:id="14" w:name="_Hlk110504085"/>
      <w:r w:rsidRPr="00B879A3">
        <w:rPr>
          <w:rFonts w:eastAsia="Calibri"/>
          <w:lang w:eastAsia="ar-SA"/>
        </w:rPr>
        <w:t>(digitaalallkirja kuupäev nõustumusest)</w:t>
      </w:r>
    </w:p>
    <w:bookmarkEnd w:id="14"/>
    <w:p w14:paraId="1044DD17" w14:textId="77777777" w:rsidR="003F5C9A" w:rsidRPr="00B879A3" w:rsidRDefault="003F5C9A" w:rsidP="000878E1">
      <w:pPr>
        <w:pStyle w:val="NormalWeb"/>
        <w:jc w:val="right"/>
        <w:rPr>
          <w:lang w:val="et-EE"/>
        </w:rPr>
      </w:pPr>
    </w:p>
    <w:tbl>
      <w:tblPr>
        <w:tblW w:w="3300" w:type="dxa"/>
        <w:tblInd w:w="65" w:type="dxa"/>
        <w:tblCellMar>
          <w:left w:w="70" w:type="dxa"/>
          <w:right w:w="70" w:type="dxa"/>
        </w:tblCellMar>
        <w:tblLook w:val="04A0" w:firstRow="1" w:lastRow="0" w:firstColumn="1" w:lastColumn="0" w:noHBand="0" w:noVBand="1"/>
      </w:tblPr>
      <w:tblGrid>
        <w:gridCol w:w="1753"/>
        <w:gridCol w:w="1580"/>
      </w:tblGrid>
      <w:tr w:rsidR="00795029" w:rsidRPr="00B879A3" w14:paraId="48E21A19" w14:textId="77777777" w:rsidTr="00795029">
        <w:trPr>
          <w:trHeight w:val="300"/>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E26E28" w14:textId="77777777" w:rsidR="00795029" w:rsidRPr="00B879A3" w:rsidRDefault="00795029">
            <w:pPr>
              <w:rPr>
                <w:color w:val="000000"/>
              </w:rPr>
            </w:pPr>
            <w:r w:rsidRPr="00B879A3">
              <w:rPr>
                <w:color w:val="000000"/>
              </w:rPr>
              <w:t>Sortiment</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55A8D437" w14:textId="77777777" w:rsidR="00795029" w:rsidRPr="00B879A3" w:rsidRDefault="00795029">
            <w:pPr>
              <w:jc w:val="center"/>
              <w:rPr>
                <w:color w:val="000000"/>
              </w:rPr>
            </w:pPr>
            <w:r w:rsidRPr="00B879A3">
              <w:rPr>
                <w:color w:val="000000"/>
              </w:rPr>
              <w:t>Hinnaparandi %</w:t>
            </w:r>
          </w:p>
        </w:tc>
      </w:tr>
      <w:tr w:rsidR="00795029" w:rsidRPr="00B879A3" w14:paraId="628EA209"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50FFBF0" w14:textId="77777777" w:rsidR="00795029" w:rsidRPr="00B879A3" w:rsidRDefault="00795029">
            <w:pPr>
              <w:rPr>
                <w:color w:val="000000"/>
              </w:rPr>
            </w:pPr>
            <w:r w:rsidRPr="00B879A3">
              <w:rPr>
                <w:color w:val="000000"/>
              </w:rPr>
              <w:t>Haavapaberipuit</w:t>
            </w:r>
          </w:p>
        </w:tc>
        <w:tc>
          <w:tcPr>
            <w:tcW w:w="1580" w:type="dxa"/>
            <w:tcBorders>
              <w:top w:val="nil"/>
              <w:left w:val="nil"/>
              <w:bottom w:val="single" w:sz="4" w:space="0" w:color="auto"/>
              <w:right w:val="single" w:sz="4" w:space="0" w:color="auto"/>
            </w:tcBorders>
            <w:shd w:val="clear" w:color="auto" w:fill="auto"/>
            <w:noWrap/>
            <w:vAlign w:val="bottom"/>
            <w:hideMark/>
          </w:tcPr>
          <w:p w14:paraId="7140EB45" w14:textId="77777777" w:rsidR="00795029" w:rsidRPr="00B879A3" w:rsidRDefault="00795029">
            <w:pPr>
              <w:jc w:val="center"/>
              <w:rPr>
                <w:color w:val="000000"/>
              </w:rPr>
            </w:pPr>
            <w:r w:rsidRPr="00B879A3">
              <w:rPr>
                <w:color w:val="000000"/>
              </w:rPr>
              <w:t xml:space="preserve">-11.1 </w:t>
            </w:r>
          </w:p>
        </w:tc>
      </w:tr>
      <w:tr w:rsidR="00795029" w:rsidRPr="00B879A3" w14:paraId="2C058618"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14EB29BC" w14:textId="77777777" w:rsidR="00795029" w:rsidRPr="00B879A3" w:rsidRDefault="00795029">
            <w:pPr>
              <w:rPr>
                <w:color w:val="000000"/>
              </w:rPr>
            </w:pPr>
            <w:r w:rsidRPr="00B879A3">
              <w:rPr>
                <w:color w:val="000000"/>
              </w:rPr>
              <w:t>Haavapalk</w:t>
            </w:r>
          </w:p>
        </w:tc>
        <w:tc>
          <w:tcPr>
            <w:tcW w:w="1580" w:type="dxa"/>
            <w:tcBorders>
              <w:top w:val="nil"/>
              <w:left w:val="nil"/>
              <w:bottom w:val="single" w:sz="4" w:space="0" w:color="auto"/>
              <w:right w:val="single" w:sz="4" w:space="0" w:color="auto"/>
            </w:tcBorders>
            <w:shd w:val="clear" w:color="auto" w:fill="auto"/>
            <w:noWrap/>
            <w:vAlign w:val="bottom"/>
            <w:hideMark/>
          </w:tcPr>
          <w:p w14:paraId="1CACCB72" w14:textId="77777777" w:rsidR="00795029" w:rsidRPr="00B879A3" w:rsidRDefault="00795029">
            <w:pPr>
              <w:jc w:val="center"/>
              <w:rPr>
                <w:color w:val="000000"/>
              </w:rPr>
            </w:pPr>
            <w:r w:rsidRPr="00B879A3">
              <w:rPr>
                <w:color w:val="000000"/>
              </w:rPr>
              <w:t xml:space="preserve">-8.9 </w:t>
            </w:r>
          </w:p>
        </w:tc>
      </w:tr>
      <w:tr w:rsidR="00795029" w:rsidRPr="00B879A3" w14:paraId="66377E43"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6AF60A9A" w14:textId="77777777" w:rsidR="00795029" w:rsidRPr="00B879A3" w:rsidRDefault="00795029">
            <w:pPr>
              <w:rPr>
                <w:color w:val="000000"/>
              </w:rPr>
            </w:pPr>
            <w:r w:rsidRPr="00B879A3">
              <w:rPr>
                <w:color w:val="000000"/>
              </w:rPr>
              <w:t>Hall-lepapalk</w:t>
            </w:r>
          </w:p>
        </w:tc>
        <w:tc>
          <w:tcPr>
            <w:tcW w:w="1580" w:type="dxa"/>
            <w:tcBorders>
              <w:top w:val="nil"/>
              <w:left w:val="nil"/>
              <w:bottom w:val="single" w:sz="4" w:space="0" w:color="auto"/>
              <w:right w:val="single" w:sz="4" w:space="0" w:color="auto"/>
            </w:tcBorders>
            <w:shd w:val="clear" w:color="auto" w:fill="auto"/>
            <w:noWrap/>
            <w:vAlign w:val="bottom"/>
            <w:hideMark/>
          </w:tcPr>
          <w:p w14:paraId="7C01A583" w14:textId="77777777" w:rsidR="00795029" w:rsidRPr="00B879A3" w:rsidRDefault="00795029">
            <w:pPr>
              <w:jc w:val="center"/>
              <w:rPr>
                <w:color w:val="000000"/>
              </w:rPr>
            </w:pPr>
            <w:r w:rsidRPr="00B879A3">
              <w:rPr>
                <w:color w:val="000000"/>
              </w:rPr>
              <w:t xml:space="preserve">-3.4 </w:t>
            </w:r>
          </w:p>
        </w:tc>
      </w:tr>
      <w:tr w:rsidR="00795029" w:rsidRPr="00B879A3" w14:paraId="27DB43E6"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79F3AAED" w14:textId="77777777" w:rsidR="00795029" w:rsidRPr="00B879A3" w:rsidRDefault="00795029">
            <w:pPr>
              <w:rPr>
                <w:color w:val="000000"/>
              </w:rPr>
            </w:pPr>
            <w:r w:rsidRPr="00B879A3">
              <w:rPr>
                <w:color w:val="000000"/>
              </w:rPr>
              <w:t>Kasepaberipuit</w:t>
            </w:r>
          </w:p>
        </w:tc>
        <w:tc>
          <w:tcPr>
            <w:tcW w:w="1580" w:type="dxa"/>
            <w:tcBorders>
              <w:top w:val="nil"/>
              <w:left w:val="nil"/>
              <w:bottom w:val="single" w:sz="4" w:space="0" w:color="auto"/>
              <w:right w:val="single" w:sz="4" w:space="0" w:color="auto"/>
            </w:tcBorders>
            <w:shd w:val="clear" w:color="auto" w:fill="auto"/>
            <w:noWrap/>
            <w:vAlign w:val="bottom"/>
            <w:hideMark/>
          </w:tcPr>
          <w:p w14:paraId="13F13718" w14:textId="77777777" w:rsidR="00795029" w:rsidRPr="00B879A3" w:rsidRDefault="00795029">
            <w:pPr>
              <w:jc w:val="center"/>
              <w:rPr>
                <w:color w:val="000000"/>
              </w:rPr>
            </w:pPr>
            <w:r w:rsidRPr="00B879A3">
              <w:rPr>
                <w:color w:val="000000"/>
              </w:rPr>
              <w:t xml:space="preserve">9.8 </w:t>
            </w:r>
          </w:p>
        </w:tc>
      </w:tr>
      <w:tr w:rsidR="00795029" w:rsidRPr="00B879A3" w14:paraId="622CE6A7"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1C8A087" w14:textId="77777777" w:rsidR="00795029" w:rsidRPr="00B879A3" w:rsidRDefault="00795029">
            <w:pPr>
              <w:rPr>
                <w:color w:val="000000"/>
              </w:rPr>
            </w:pPr>
            <w:r w:rsidRPr="00B879A3">
              <w:rPr>
                <w:color w:val="000000"/>
              </w:rPr>
              <w:t>KasepalkM</w:t>
            </w:r>
          </w:p>
        </w:tc>
        <w:tc>
          <w:tcPr>
            <w:tcW w:w="1580" w:type="dxa"/>
            <w:tcBorders>
              <w:top w:val="nil"/>
              <w:left w:val="nil"/>
              <w:bottom w:val="single" w:sz="4" w:space="0" w:color="auto"/>
              <w:right w:val="single" w:sz="4" w:space="0" w:color="auto"/>
            </w:tcBorders>
            <w:shd w:val="clear" w:color="auto" w:fill="auto"/>
            <w:noWrap/>
            <w:vAlign w:val="bottom"/>
            <w:hideMark/>
          </w:tcPr>
          <w:p w14:paraId="28C329F2" w14:textId="77777777" w:rsidR="00795029" w:rsidRPr="00B879A3" w:rsidRDefault="00795029">
            <w:pPr>
              <w:jc w:val="center"/>
              <w:rPr>
                <w:color w:val="000000"/>
              </w:rPr>
            </w:pPr>
            <w:r w:rsidRPr="00B879A3">
              <w:rPr>
                <w:color w:val="000000"/>
              </w:rPr>
              <w:t xml:space="preserve">12.0 </w:t>
            </w:r>
          </w:p>
        </w:tc>
      </w:tr>
      <w:tr w:rsidR="00795029" w:rsidRPr="00B879A3" w14:paraId="677E957B"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6F998848" w14:textId="77777777" w:rsidR="00795029" w:rsidRPr="00B879A3" w:rsidRDefault="00795029">
            <w:pPr>
              <w:rPr>
                <w:color w:val="000000"/>
              </w:rPr>
            </w:pPr>
            <w:r w:rsidRPr="00B879A3">
              <w:rPr>
                <w:color w:val="000000"/>
              </w:rPr>
              <w:t>Kasesaepalk</w:t>
            </w:r>
          </w:p>
        </w:tc>
        <w:tc>
          <w:tcPr>
            <w:tcW w:w="1580" w:type="dxa"/>
            <w:tcBorders>
              <w:top w:val="nil"/>
              <w:left w:val="nil"/>
              <w:bottom w:val="single" w:sz="4" w:space="0" w:color="auto"/>
              <w:right w:val="single" w:sz="4" w:space="0" w:color="auto"/>
            </w:tcBorders>
            <w:shd w:val="clear" w:color="auto" w:fill="auto"/>
            <w:noWrap/>
            <w:vAlign w:val="bottom"/>
            <w:hideMark/>
          </w:tcPr>
          <w:p w14:paraId="700E1668" w14:textId="77777777" w:rsidR="00795029" w:rsidRPr="00B879A3" w:rsidRDefault="00795029">
            <w:pPr>
              <w:jc w:val="center"/>
              <w:rPr>
                <w:color w:val="000000"/>
              </w:rPr>
            </w:pPr>
            <w:r w:rsidRPr="00B879A3">
              <w:rPr>
                <w:color w:val="000000"/>
              </w:rPr>
              <w:t xml:space="preserve">12.0 </w:t>
            </w:r>
          </w:p>
        </w:tc>
      </w:tr>
      <w:tr w:rsidR="00795029" w:rsidRPr="00B879A3" w14:paraId="3833AD9E"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7E3979B4" w14:textId="77777777" w:rsidR="00795029" w:rsidRPr="00B879A3" w:rsidRDefault="00795029">
            <w:pPr>
              <w:rPr>
                <w:color w:val="000000"/>
              </w:rPr>
            </w:pPr>
            <w:r w:rsidRPr="00B879A3">
              <w:rPr>
                <w:color w:val="000000"/>
              </w:rPr>
              <w:t>Kasespoonipakk</w:t>
            </w:r>
          </w:p>
        </w:tc>
        <w:tc>
          <w:tcPr>
            <w:tcW w:w="1580" w:type="dxa"/>
            <w:tcBorders>
              <w:top w:val="nil"/>
              <w:left w:val="nil"/>
              <w:bottom w:val="single" w:sz="4" w:space="0" w:color="auto"/>
              <w:right w:val="single" w:sz="4" w:space="0" w:color="auto"/>
            </w:tcBorders>
            <w:shd w:val="clear" w:color="auto" w:fill="auto"/>
            <w:noWrap/>
            <w:vAlign w:val="bottom"/>
            <w:hideMark/>
          </w:tcPr>
          <w:p w14:paraId="7DFEEF6A" w14:textId="77777777" w:rsidR="00795029" w:rsidRPr="00B879A3" w:rsidRDefault="00795029">
            <w:pPr>
              <w:jc w:val="center"/>
              <w:rPr>
                <w:color w:val="000000"/>
              </w:rPr>
            </w:pPr>
            <w:r w:rsidRPr="00B879A3">
              <w:rPr>
                <w:color w:val="000000"/>
              </w:rPr>
              <w:t xml:space="preserve">13.1 </w:t>
            </w:r>
          </w:p>
        </w:tc>
      </w:tr>
      <w:tr w:rsidR="00795029" w:rsidRPr="00B879A3" w14:paraId="2C3C8C26"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19866D5" w14:textId="77777777" w:rsidR="00795029" w:rsidRPr="00B879A3" w:rsidRDefault="00795029">
            <w:pPr>
              <w:rPr>
                <w:color w:val="000000"/>
              </w:rPr>
            </w:pPr>
            <w:r w:rsidRPr="00B879A3">
              <w:rPr>
                <w:color w:val="000000"/>
              </w:rPr>
              <w:t>Kasevineeripakk</w:t>
            </w:r>
          </w:p>
        </w:tc>
        <w:tc>
          <w:tcPr>
            <w:tcW w:w="1580" w:type="dxa"/>
            <w:tcBorders>
              <w:top w:val="nil"/>
              <w:left w:val="nil"/>
              <w:bottom w:val="single" w:sz="4" w:space="0" w:color="auto"/>
              <w:right w:val="single" w:sz="4" w:space="0" w:color="auto"/>
            </w:tcBorders>
            <w:shd w:val="clear" w:color="auto" w:fill="auto"/>
            <w:noWrap/>
            <w:vAlign w:val="bottom"/>
            <w:hideMark/>
          </w:tcPr>
          <w:p w14:paraId="3EADCA74" w14:textId="77777777" w:rsidR="00795029" w:rsidRPr="00B879A3" w:rsidRDefault="00795029">
            <w:pPr>
              <w:jc w:val="center"/>
              <w:rPr>
                <w:color w:val="000000"/>
              </w:rPr>
            </w:pPr>
            <w:r w:rsidRPr="00B879A3">
              <w:rPr>
                <w:color w:val="000000"/>
              </w:rPr>
              <w:t xml:space="preserve">12.0 </w:t>
            </w:r>
          </w:p>
        </w:tc>
      </w:tr>
      <w:tr w:rsidR="00795029" w:rsidRPr="00B879A3" w14:paraId="77B6D93E"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9D956A3" w14:textId="77777777" w:rsidR="00795029" w:rsidRPr="00B879A3" w:rsidRDefault="00795029">
            <w:pPr>
              <w:rPr>
                <w:color w:val="000000"/>
              </w:rPr>
            </w:pPr>
            <w:r w:rsidRPr="00B879A3">
              <w:rPr>
                <w:color w:val="000000"/>
              </w:rPr>
              <w:t>Kuuseküttepuit</w:t>
            </w:r>
          </w:p>
        </w:tc>
        <w:tc>
          <w:tcPr>
            <w:tcW w:w="1580" w:type="dxa"/>
            <w:tcBorders>
              <w:top w:val="nil"/>
              <w:left w:val="nil"/>
              <w:bottom w:val="single" w:sz="4" w:space="0" w:color="auto"/>
              <w:right w:val="single" w:sz="4" w:space="0" w:color="auto"/>
            </w:tcBorders>
            <w:shd w:val="clear" w:color="auto" w:fill="auto"/>
            <w:noWrap/>
            <w:vAlign w:val="bottom"/>
            <w:hideMark/>
          </w:tcPr>
          <w:p w14:paraId="11DD73F9" w14:textId="77777777" w:rsidR="00795029" w:rsidRPr="00B879A3" w:rsidRDefault="00795029">
            <w:pPr>
              <w:jc w:val="center"/>
              <w:rPr>
                <w:color w:val="000000"/>
              </w:rPr>
            </w:pPr>
            <w:r w:rsidRPr="00B879A3">
              <w:rPr>
                <w:color w:val="000000"/>
              </w:rPr>
              <w:t xml:space="preserve">-12.2 </w:t>
            </w:r>
          </w:p>
        </w:tc>
      </w:tr>
      <w:tr w:rsidR="00795029" w:rsidRPr="00B879A3" w14:paraId="6839A0DD"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CB90BCC" w14:textId="77777777" w:rsidR="00795029" w:rsidRPr="00B879A3" w:rsidRDefault="00795029">
            <w:pPr>
              <w:rPr>
                <w:color w:val="000000"/>
              </w:rPr>
            </w:pPr>
            <w:r w:rsidRPr="00B879A3">
              <w:rPr>
                <w:color w:val="000000"/>
              </w:rPr>
              <w:t>Kuuselatt</w:t>
            </w:r>
          </w:p>
        </w:tc>
        <w:tc>
          <w:tcPr>
            <w:tcW w:w="1580" w:type="dxa"/>
            <w:tcBorders>
              <w:top w:val="nil"/>
              <w:left w:val="nil"/>
              <w:bottom w:val="single" w:sz="4" w:space="0" w:color="auto"/>
              <w:right w:val="single" w:sz="4" w:space="0" w:color="auto"/>
            </w:tcBorders>
            <w:shd w:val="clear" w:color="auto" w:fill="auto"/>
            <w:noWrap/>
            <w:vAlign w:val="bottom"/>
            <w:hideMark/>
          </w:tcPr>
          <w:p w14:paraId="220656B8" w14:textId="77777777" w:rsidR="00795029" w:rsidRPr="00B879A3" w:rsidRDefault="00795029">
            <w:pPr>
              <w:jc w:val="center"/>
              <w:rPr>
                <w:color w:val="000000"/>
              </w:rPr>
            </w:pPr>
            <w:r w:rsidRPr="00B879A3">
              <w:rPr>
                <w:color w:val="000000"/>
              </w:rPr>
              <w:t xml:space="preserve">-2.3 </w:t>
            </w:r>
          </w:p>
        </w:tc>
      </w:tr>
      <w:tr w:rsidR="00795029" w:rsidRPr="00B879A3" w14:paraId="1ED63E75"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05DD3E31" w14:textId="77777777" w:rsidR="00795029" w:rsidRPr="00B879A3" w:rsidRDefault="00795029">
            <w:pPr>
              <w:rPr>
                <w:color w:val="000000"/>
              </w:rPr>
            </w:pPr>
            <w:r w:rsidRPr="00B879A3">
              <w:rPr>
                <w:color w:val="000000"/>
              </w:rPr>
              <w:t>Kuusepaberipuit</w:t>
            </w:r>
          </w:p>
        </w:tc>
        <w:tc>
          <w:tcPr>
            <w:tcW w:w="1580" w:type="dxa"/>
            <w:tcBorders>
              <w:top w:val="nil"/>
              <w:left w:val="nil"/>
              <w:bottom w:val="single" w:sz="4" w:space="0" w:color="auto"/>
              <w:right w:val="single" w:sz="4" w:space="0" w:color="auto"/>
            </w:tcBorders>
            <w:shd w:val="clear" w:color="auto" w:fill="auto"/>
            <w:noWrap/>
            <w:vAlign w:val="bottom"/>
            <w:hideMark/>
          </w:tcPr>
          <w:p w14:paraId="13A7939A" w14:textId="77777777" w:rsidR="00795029" w:rsidRPr="00B879A3" w:rsidRDefault="00795029">
            <w:pPr>
              <w:jc w:val="center"/>
              <w:rPr>
                <w:color w:val="000000"/>
              </w:rPr>
            </w:pPr>
            <w:r w:rsidRPr="00B879A3">
              <w:rPr>
                <w:color w:val="000000"/>
              </w:rPr>
              <w:t xml:space="preserve">-3.4 </w:t>
            </w:r>
          </w:p>
        </w:tc>
      </w:tr>
      <w:tr w:rsidR="00795029" w:rsidRPr="00B879A3" w14:paraId="596F8F1A"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1C26DB3C" w14:textId="77777777" w:rsidR="00795029" w:rsidRPr="00B879A3" w:rsidRDefault="00795029">
            <w:pPr>
              <w:rPr>
                <w:color w:val="000000"/>
              </w:rPr>
            </w:pPr>
            <w:r w:rsidRPr="00B879A3">
              <w:rPr>
                <w:color w:val="000000"/>
              </w:rPr>
              <w:t>Kuusepalk</w:t>
            </w:r>
          </w:p>
        </w:tc>
        <w:tc>
          <w:tcPr>
            <w:tcW w:w="1580" w:type="dxa"/>
            <w:tcBorders>
              <w:top w:val="nil"/>
              <w:left w:val="nil"/>
              <w:bottom w:val="single" w:sz="4" w:space="0" w:color="auto"/>
              <w:right w:val="single" w:sz="4" w:space="0" w:color="auto"/>
            </w:tcBorders>
            <w:shd w:val="clear" w:color="auto" w:fill="auto"/>
            <w:noWrap/>
            <w:vAlign w:val="bottom"/>
            <w:hideMark/>
          </w:tcPr>
          <w:p w14:paraId="19B54046" w14:textId="77777777" w:rsidR="00795029" w:rsidRPr="00B879A3" w:rsidRDefault="00795029">
            <w:pPr>
              <w:jc w:val="center"/>
              <w:rPr>
                <w:color w:val="000000"/>
              </w:rPr>
            </w:pPr>
            <w:r w:rsidRPr="00B879A3">
              <w:rPr>
                <w:color w:val="000000"/>
              </w:rPr>
              <w:t xml:space="preserve">-1.2 </w:t>
            </w:r>
          </w:p>
        </w:tc>
      </w:tr>
      <w:tr w:rsidR="00795029" w:rsidRPr="00B879A3" w14:paraId="45E9F1D9"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7D1B1D6" w14:textId="77777777" w:rsidR="00795029" w:rsidRPr="00B879A3" w:rsidRDefault="00795029">
            <w:pPr>
              <w:rPr>
                <w:color w:val="000000"/>
              </w:rPr>
            </w:pPr>
            <w:r w:rsidRPr="00B879A3">
              <w:rPr>
                <w:color w:val="000000"/>
              </w:rPr>
              <w:t>KuusepalkM</w:t>
            </w:r>
          </w:p>
        </w:tc>
        <w:tc>
          <w:tcPr>
            <w:tcW w:w="1580" w:type="dxa"/>
            <w:tcBorders>
              <w:top w:val="nil"/>
              <w:left w:val="nil"/>
              <w:bottom w:val="single" w:sz="4" w:space="0" w:color="auto"/>
              <w:right w:val="single" w:sz="4" w:space="0" w:color="auto"/>
            </w:tcBorders>
            <w:shd w:val="clear" w:color="auto" w:fill="auto"/>
            <w:noWrap/>
            <w:vAlign w:val="bottom"/>
            <w:hideMark/>
          </w:tcPr>
          <w:p w14:paraId="32A02CF8" w14:textId="77777777" w:rsidR="00795029" w:rsidRPr="00B879A3" w:rsidRDefault="00795029">
            <w:pPr>
              <w:jc w:val="center"/>
              <w:rPr>
                <w:color w:val="000000"/>
              </w:rPr>
            </w:pPr>
            <w:r w:rsidRPr="00B879A3">
              <w:rPr>
                <w:color w:val="000000"/>
              </w:rPr>
              <w:t xml:space="preserve">-10.0 </w:t>
            </w:r>
          </w:p>
        </w:tc>
      </w:tr>
      <w:tr w:rsidR="00795029" w:rsidRPr="00B879A3" w14:paraId="3DA40D26"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AEFDDCF" w14:textId="77777777" w:rsidR="00795029" w:rsidRPr="00B879A3" w:rsidRDefault="00795029">
            <w:pPr>
              <w:rPr>
                <w:color w:val="000000"/>
              </w:rPr>
            </w:pPr>
            <w:r w:rsidRPr="00B879A3">
              <w:rPr>
                <w:color w:val="000000"/>
              </w:rPr>
              <w:t>Küttepuit</w:t>
            </w:r>
          </w:p>
        </w:tc>
        <w:tc>
          <w:tcPr>
            <w:tcW w:w="1580" w:type="dxa"/>
            <w:tcBorders>
              <w:top w:val="nil"/>
              <w:left w:val="nil"/>
              <w:bottom w:val="single" w:sz="4" w:space="0" w:color="auto"/>
              <w:right w:val="single" w:sz="4" w:space="0" w:color="auto"/>
            </w:tcBorders>
            <w:shd w:val="clear" w:color="auto" w:fill="auto"/>
            <w:noWrap/>
            <w:vAlign w:val="bottom"/>
            <w:hideMark/>
          </w:tcPr>
          <w:p w14:paraId="1F1D2F15" w14:textId="77777777" w:rsidR="00795029" w:rsidRPr="00B879A3" w:rsidRDefault="00795029">
            <w:pPr>
              <w:jc w:val="center"/>
              <w:rPr>
                <w:color w:val="000000"/>
              </w:rPr>
            </w:pPr>
            <w:r w:rsidRPr="00B879A3">
              <w:rPr>
                <w:color w:val="000000"/>
              </w:rPr>
              <w:t xml:space="preserve">4.3 </w:t>
            </w:r>
          </w:p>
        </w:tc>
      </w:tr>
      <w:tr w:rsidR="00795029" w:rsidRPr="00B879A3" w14:paraId="278D198D"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59994072" w14:textId="77777777" w:rsidR="00795029" w:rsidRPr="00B879A3" w:rsidRDefault="00795029">
            <w:pPr>
              <w:rPr>
                <w:color w:val="000000"/>
              </w:rPr>
            </w:pPr>
            <w:r w:rsidRPr="00B879A3">
              <w:rPr>
                <w:color w:val="000000"/>
              </w:rPr>
              <w:t>Lehisepalk</w:t>
            </w:r>
          </w:p>
        </w:tc>
        <w:tc>
          <w:tcPr>
            <w:tcW w:w="1580" w:type="dxa"/>
            <w:tcBorders>
              <w:top w:val="nil"/>
              <w:left w:val="nil"/>
              <w:bottom w:val="single" w:sz="4" w:space="0" w:color="auto"/>
              <w:right w:val="single" w:sz="4" w:space="0" w:color="auto"/>
            </w:tcBorders>
            <w:shd w:val="clear" w:color="auto" w:fill="auto"/>
            <w:noWrap/>
            <w:vAlign w:val="bottom"/>
            <w:hideMark/>
          </w:tcPr>
          <w:p w14:paraId="674A46DA" w14:textId="77777777" w:rsidR="00795029" w:rsidRPr="00B879A3" w:rsidRDefault="00795029">
            <w:pPr>
              <w:jc w:val="center"/>
              <w:rPr>
                <w:color w:val="000000"/>
              </w:rPr>
            </w:pPr>
            <w:r w:rsidRPr="00B879A3">
              <w:rPr>
                <w:color w:val="000000"/>
              </w:rPr>
              <w:t xml:space="preserve">-1.2 </w:t>
            </w:r>
          </w:p>
        </w:tc>
      </w:tr>
      <w:tr w:rsidR="00795029" w:rsidRPr="00B879A3" w14:paraId="15710B13"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6B19EF77" w14:textId="77777777" w:rsidR="00795029" w:rsidRPr="00B879A3" w:rsidRDefault="00795029">
            <w:pPr>
              <w:rPr>
                <w:color w:val="000000"/>
              </w:rPr>
            </w:pPr>
            <w:r w:rsidRPr="00B879A3">
              <w:rPr>
                <w:color w:val="000000"/>
              </w:rPr>
              <w:t>Muu lehtpuupalk</w:t>
            </w:r>
          </w:p>
        </w:tc>
        <w:tc>
          <w:tcPr>
            <w:tcW w:w="1580" w:type="dxa"/>
            <w:tcBorders>
              <w:top w:val="nil"/>
              <w:left w:val="nil"/>
              <w:bottom w:val="single" w:sz="4" w:space="0" w:color="auto"/>
              <w:right w:val="single" w:sz="4" w:space="0" w:color="auto"/>
            </w:tcBorders>
            <w:shd w:val="clear" w:color="auto" w:fill="auto"/>
            <w:noWrap/>
            <w:vAlign w:val="bottom"/>
            <w:hideMark/>
          </w:tcPr>
          <w:p w14:paraId="5D049FBD" w14:textId="77777777" w:rsidR="00795029" w:rsidRPr="00B879A3" w:rsidRDefault="00795029">
            <w:pPr>
              <w:jc w:val="center"/>
              <w:rPr>
                <w:color w:val="000000"/>
              </w:rPr>
            </w:pPr>
            <w:r w:rsidRPr="00B879A3">
              <w:rPr>
                <w:color w:val="000000"/>
              </w:rPr>
              <w:t xml:space="preserve">4.3 </w:t>
            </w:r>
          </w:p>
        </w:tc>
      </w:tr>
      <w:tr w:rsidR="00795029" w:rsidRPr="00B879A3" w14:paraId="20B133B8"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CC2A395" w14:textId="77777777" w:rsidR="00795029" w:rsidRPr="00B879A3" w:rsidRDefault="00795029">
            <w:pPr>
              <w:rPr>
                <w:color w:val="000000"/>
              </w:rPr>
            </w:pPr>
            <w:r w:rsidRPr="00B879A3">
              <w:rPr>
                <w:color w:val="000000"/>
              </w:rPr>
              <w:t>Männi majapalk</w:t>
            </w:r>
          </w:p>
        </w:tc>
        <w:tc>
          <w:tcPr>
            <w:tcW w:w="1580" w:type="dxa"/>
            <w:tcBorders>
              <w:top w:val="nil"/>
              <w:left w:val="nil"/>
              <w:bottom w:val="single" w:sz="4" w:space="0" w:color="auto"/>
              <w:right w:val="single" w:sz="4" w:space="0" w:color="auto"/>
            </w:tcBorders>
            <w:shd w:val="clear" w:color="auto" w:fill="auto"/>
            <w:noWrap/>
            <w:vAlign w:val="bottom"/>
            <w:hideMark/>
          </w:tcPr>
          <w:p w14:paraId="420A5023" w14:textId="77777777" w:rsidR="00795029" w:rsidRPr="00B879A3" w:rsidRDefault="00795029">
            <w:pPr>
              <w:jc w:val="center"/>
              <w:rPr>
                <w:color w:val="000000"/>
              </w:rPr>
            </w:pPr>
            <w:r w:rsidRPr="00B879A3">
              <w:rPr>
                <w:color w:val="000000"/>
              </w:rPr>
              <w:t xml:space="preserve">0.0 </w:t>
            </w:r>
          </w:p>
        </w:tc>
      </w:tr>
      <w:tr w:rsidR="00795029" w:rsidRPr="00B879A3" w14:paraId="61C6A496"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4919EDFD" w14:textId="77777777" w:rsidR="00795029" w:rsidRPr="00B879A3" w:rsidRDefault="00795029">
            <w:pPr>
              <w:rPr>
                <w:color w:val="000000"/>
              </w:rPr>
            </w:pPr>
            <w:r w:rsidRPr="00B879A3">
              <w:rPr>
                <w:color w:val="000000"/>
              </w:rPr>
              <w:t>Männiküttepuit</w:t>
            </w:r>
          </w:p>
        </w:tc>
        <w:tc>
          <w:tcPr>
            <w:tcW w:w="1580" w:type="dxa"/>
            <w:tcBorders>
              <w:top w:val="nil"/>
              <w:left w:val="nil"/>
              <w:bottom w:val="single" w:sz="4" w:space="0" w:color="auto"/>
              <w:right w:val="single" w:sz="4" w:space="0" w:color="auto"/>
            </w:tcBorders>
            <w:shd w:val="clear" w:color="auto" w:fill="auto"/>
            <w:noWrap/>
            <w:vAlign w:val="bottom"/>
            <w:hideMark/>
          </w:tcPr>
          <w:p w14:paraId="02CBDC14" w14:textId="77777777" w:rsidR="00795029" w:rsidRPr="00B879A3" w:rsidRDefault="00795029">
            <w:pPr>
              <w:jc w:val="center"/>
              <w:rPr>
                <w:color w:val="000000"/>
              </w:rPr>
            </w:pPr>
            <w:r w:rsidRPr="00B879A3">
              <w:rPr>
                <w:color w:val="000000"/>
              </w:rPr>
              <w:t xml:space="preserve">-14.4 </w:t>
            </w:r>
          </w:p>
        </w:tc>
      </w:tr>
      <w:tr w:rsidR="00795029" w:rsidRPr="00B879A3" w14:paraId="2E5FAD6D"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1CA4E69D" w14:textId="77777777" w:rsidR="00795029" w:rsidRPr="00B879A3" w:rsidRDefault="00795029">
            <w:pPr>
              <w:rPr>
                <w:color w:val="000000"/>
              </w:rPr>
            </w:pPr>
            <w:r w:rsidRPr="00B879A3">
              <w:rPr>
                <w:color w:val="000000"/>
              </w:rPr>
              <w:t>Männilatt</w:t>
            </w:r>
          </w:p>
        </w:tc>
        <w:tc>
          <w:tcPr>
            <w:tcW w:w="1580" w:type="dxa"/>
            <w:tcBorders>
              <w:top w:val="nil"/>
              <w:left w:val="nil"/>
              <w:bottom w:val="single" w:sz="4" w:space="0" w:color="auto"/>
              <w:right w:val="single" w:sz="4" w:space="0" w:color="auto"/>
            </w:tcBorders>
            <w:shd w:val="clear" w:color="auto" w:fill="auto"/>
            <w:noWrap/>
            <w:vAlign w:val="bottom"/>
            <w:hideMark/>
          </w:tcPr>
          <w:p w14:paraId="7D2FD086" w14:textId="77777777" w:rsidR="00795029" w:rsidRPr="00B879A3" w:rsidRDefault="00795029">
            <w:pPr>
              <w:jc w:val="center"/>
              <w:rPr>
                <w:color w:val="000000"/>
              </w:rPr>
            </w:pPr>
            <w:r w:rsidRPr="00B879A3">
              <w:rPr>
                <w:color w:val="000000"/>
              </w:rPr>
              <w:t xml:space="preserve">-1.2 </w:t>
            </w:r>
          </w:p>
        </w:tc>
      </w:tr>
      <w:tr w:rsidR="00795029" w:rsidRPr="00B879A3" w14:paraId="5B642505"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78CF51B" w14:textId="77777777" w:rsidR="00795029" w:rsidRPr="00B879A3" w:rsidRDefault="00795029">
            <w:pPr>
              <w:rPr>
                <w:color w:val="000000"/>
              </w:rPr>
            </w:pPr>
            <w:r w:rsidRPr="00B879A3">
              <w:rPr>
                <w:color w:val="000000"/>
              </w:rPr>
              <w:t>Männipaberipuit</w:t>
            </w:r>
          </w:p>
        </w:tc>
        <w:tc>
          <w:tcPr>
            <w:tcW w:w="1580" w:type="dxa"/>
            <w:tcBorders>
              <w:top w:val="nil"/>
              <w:left w:val="nil"/>
              <w:bottom w:val="single" w:sz="4" w:space="0" w:color="auto"/>
              <w:right w:val="single" w:sz="4" w:space="0" w:color="auto"/>
            </w:tcBorders>
            <w:shd w:val="clear" w:color="auto" w:fill="auto"/>
            <w:noWrap/>
            <w:vAlign w:val="bottom"/>
            <w:hideMark/>
          </w:tcPr>
          <w:p w14:paraId="65A3E3B9" w14:textId="77777777" w:rsidR="00795029" w:rsidRPr="00B879A3" w:rsidRDefault="00795029">
            <w:pPr>
              <w:jc w:val="center"/>
              <w:rPr>
                <w:color w:val="000000"/>
              </w:rPr>
            </w:pPr>
            <w:r w:rsidRPr="00B879A3">
              <w:rPr>
                <w:color w:val="000000"/>
              </w:rPr>
              <w:t xml:space="preserve">-2.3 </w:t>
            </w:r>
          </w:p>
        </w:tc>
      </w:tr>
      <w:tr w:rsidR="00795029" w:rsidRPr="00B879A3" w14:paraId="422F96D5"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BED117A" w14:textId="77777777" w:rsidR="00795029" w:rsidRPr="00B879A3" w:rsidRDefault="00795029">
            <w:pPr>
              <w:rPr>
                <w:color w:val="000000"/>
              </w:rPr>
            </w:pPr>
            <w:r w:rsidRPr="00B879A3">
              <w:rPr>
                <w:color w:val="000000"/>
              </w:rPr>
              <w:t>Männipakk</w:t>
            </w:r>
          </w:p>
        </w:tc>
        <w:tc>
          <w:tcPr>
            <w:tcW w:w="1580" w:type="dxa"/>
            <w:tcBorders>
              <w:top w:val="nil"/>
              <w:left w:val="nil"/>
              <w:bottom w:val="single" w:sz="4" w:space="0" w:color="auto"/>
              <w:right w:val="single" w:sz="4" w:space="0" w:color="auto"/>
            </w:tcBorders>
            <w:shd w:val="clear" w:color="auto" w:fill="auto"/>
            <w:noWrap/>
            <w:vAlign w:val="bottom"/>
            <w:hideMark/>
          </w:tcPr>
          <w:p w14:paraId="40C434EF" w14:textId="77777777" w:rsidR="00795029" w:rsidRPr="00B879A3" w:rsidRDefault="00795029">
            <w:pPr>
              <w:jc w:val="center"/>
              <w:rPr>
                <w:color w:val="000000"/>
              </w:rPr>
            </w:pPr>
            <w:r w:rsidRPr="00B879A3">
              <w:rPr>
                <w:color w:val="000000"/>
              </w:rPr>
              <w:t xml:space="preserve">0.0 </w:t>
            </w:r>
          </w:p>
        </w:tc>
      </w:tr>
      <w:tr w:rsidR="00795029" w:rsidRPr="00B879A3" w14:paraId="3E2BFB06"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6BA3356" w14:textId="77777777" w:rsidR="00795029" w:rsidRPr="00B879A3" w:rsidRDefault="00795029">
            <w:pPr>
              <w:rPr>
                <w:color w:val="000000"/>
              </w:rPr>
            </w:pPr>
            <w:r w:rsidRPr="00B879A3">
              <w:rPr>
                <w:color w:val="000000"/>
              </w:rPr>
              <w:t>Männipalk</w:t>
            </w:r>
          </w:p>
        </w:tc>
        <w:tc>
          <w:tcPr>
            <w:tcW w:w="1580" w:type="dxa"/>
            <w:tcBorders>
              <w:top w:val="nil"/>
              <w:left w:val="nil"/>
              <w:bottom w:val="single" w:sz="4" w:space="0" w:color="auto"/>
              <w:right w:val="single" w:sz="4" w:space="0" w:color="auto"/>
            </w:tcBorders>
            <w:shd w:val="clear" w:color="auto" w:fill="auto"/>
            <w:noWrap/>
            <w:vAlign w:val="bottom"/>
            <w:hideMark/>
          </w:tcPr>
          <w:p w14:paraId="2050286F" w14:textId="77777777" w:rsidR="00795029" w:rsidRPr="00B879A3" w:rsidRDefault="00795029">
            <w:pPr>
              <w:jc w:val="center"/>
              <w:rPr>
                <w:color w:val="000000"/>
              </w:rPr>
            </w:pPr>
            <w:r w:rsidRPr="00B879A3">
              <w:rPr>
                <w:color w:val="000000"/>
              </w:rPr>
              <w:t xml:space="preserve">0.0 </w:t>
            </w:r>
          </w:p>
        </w:tc>
      </w:tr>
      <w:tr w:rsidR="00795029" w:rsidRPr="00B879A3" w14:paraId="4489E7AF"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849E0B5" w14:textId="77777777" w:rsidR="00795029" w:rsidRPr="00B879A3" w:rsidRDefault="00795029">
            <w:pPr>
              <w:rPr>
                <w:color w:val="000000"/>
              </w:rPr>
            </w:pPr>
            <w:r w:rsidRPr="00B879A3">
              <w:rPr>
                <w:color w:val="000000"/>
              </w:rPr>
              <w:t>MännipalkM</w:t>
            </w:r>
          </w:p>
        </w:tc>
        <w:tc>
          <w:tcPr>
            <w:tcW w:w="1580" w:type="dxa"/>
            <w:tcBorders>
              <w:top w:val="nil"/>
              <w:left w:val="nil"/>
              <w:bottom w:val="single" w:sz="4" w:space="0" w:color="auto"/>
              <w:right w:val="single" w:sz="4" w:space="0" w:color="auto"/>
            </w:tcBorders>
            <w:shd w:val="clear" w:color="auto" w:fill="auto"/>
            <w:noWrap/>
            <w:vAlign w:val="bottom"/>
            <w:hideMark/>
          </w:tcPr>
          <w:p w14:paraId="053E5D32" w14:textId="77777777" w:rsidR="00795029" w:rsidRPr="00B879A3" w:rsidRDefault="00795029">
            <w:pPr>
              <w:jc w:val="center"/>
              <w:rPr>
                <w:color w:val="000000"/>
              </w:rPr>
            </w:pPr>
            <w:r w:rsidRPr="00B879A3">
              <w:rPr>
                <w:color w:val="000000"/>
              </w:rPr>
              <w:t xml:space="preserve">0.0 </w:t>
            </w:r>
          </w:p>
        </w:tc>
      </w:tr>
      <w:tr w:rsidR="00795029" w:rsidRPr="00B879A3" w14:paraId="7B6FFD80"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7989F7F7" w14:textId="77777777" w:rsidR="00795029" w:rsidRPr="00B879A3" w:rsidRDefault="00795029">
            <w:pPr>
              <w:rPr>
                <w:color w:val="000000"/>
              </w:rPr>
            </w:pPr>
            <w:r w:rsidRPr="00B879A3">
              <w:rPr>
                <w:color w:val="000000"/>
              </w:rPr>
              <w:t>Saarepalk</w:t>
            </w:r>
          </w:p>
        </w:tc>
        <w:tc>
          <w:tcPr>
            <w:tcW w:w="1580" w:type="dxa"/>
            <w:tcBorders>
              <w:top w:val="nil"/>
              <w:left w:val="nil"/>
              <w:bottom w:val="single" w:sz="4" w:space="0" w:color="auto"/>
              <w:right w:val="single" w:sz="4" w:space="0" w:color="auto"/>
            </w:tcBorders>
            <w:shd w:val="clear" w:color="auto" w:fill="auto"/>
            <w:noWrap/>
            <w:vAlign w:val="bottom"/>
            <w:hideMark/>
          </w:tcPr>
          <w:p w14:paraId="3CFAC54D" w14:textId="77777777" w:rsidR="00795029" w:rsidRPr="00B879A3" w:rsidRDefault="00795029">
            <w:pPr>
              <w:jc w:val="center"/>
              <w:rPr>
                <w:color w:val="000000"/>
              </w:rPr>
            </w:pPr>
            <w:r w:rsidRPr="00B879A3">
              <w:rPr>
                <w:color w:val="000000"/>
              </w:rPr>
              <w:t xml:space="preserve">15.3 </w:t>
            </w:r>
          </w:p>
        </w:tc>
      </w:tr>
      <w:tr w:rsidR="00795029" w:rsidRPr="00B879A3" w14:paraId="3CA99AED" w14:textId="77777777" w:rsidTr="00795029">
        <w:trPr>
          <w:trHeight w:val="300"/>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125D123C" w14:textId="77777777" w:rsidR="00795029" w:rsidRPr="00B879A3" w:rsidRDefault="00795029">
            <w:pPr>
              <w:rPr>
                <w:color w:val="000000"/>
              </w:rPr>
            </w:pPr>
            <w:r w:rsidRPr="00B879A3">
              <w:rPr>
                <w:color w:val="000000"/>
              </w:rPr>
              <w:t>Sanglepapalk</w:t>
            </w:r>
          </w:p>
        </w:tc>
        <w:tc>
          <w:tcPr>
            <w:tcW w:w="1580" w:type="dxa"/>
            <w:tcBorders>
              <w:top w:val="nil"/>
              <w:left w:val="nil"/>
              <w:bottom w:val="single" w:sz="4" w:space="0" w:color="auto"/>
              <w:right w:val="single" w:sz="4" w:space="0" w:color="auto"/>
            </w:tcBorders>
            <w:shd w:val="clear" w:color="auto" w:fill="auto"/>
            <w:noWrap/>
            <w:vAlign w:val="bottom"/>
            <w:hideMark/>
          </w:tcPr>
          <w:p w14:paraId="17914FA8" w14:textId="77777777" w:rsidR="00795029" w:rsidRPr="00B879A3" w:rsidRDefault="00795029">
            <w:pPr>
              <w:jc w:val="center"/>
              <w:rPr>
                <w:color w:val="000000"/>
              </w:rPr>
            </w:pPr>
            <w:r w:rsidRPr="00B879A3">
              <w:rPr>
                <w:color w:val="000000"/>
              </w:rPr>
              <w:t xml:space="preserve">4.3 </w:t>
            </w:r>
          </w:p>
        </w:tc>
      </w:tr>
    </w:tbl>
    <w:p w14:paraId="51A94718" w14:textId="77777777" w:rsidR="003F5C9A" w:rsidRPr="00B879A3" w:rsidRDefault="003F5C9A" w:rsidP="003F5C9A">
      <w:pPr>
        <w:jc w:val="both"/>
        <w:rPr>
          <w:rStyle w:val="PageNumber"/>
        </w:rPr>
      </w:pPr>
    </w:p>
    <w:p w14:paraId="66194B1E" w14:textId="77777777" w:rsidR="00440F67" w:rsidRPr="00B879A3" w:rsidRDefault="00440F67">
      <w:pPr>
        <w:rPr>
          <w:rStyle w:val="PageNumber"/>
        </w:rPr>
      </w:pPr>
      <w:r w:rsidRPr="00B879A3">
        <w:rPr>
          <w:rStyle w:val="PageNumber"/>
        </w:rPr>
        <w:br w:type="page"/>
      </w:r>
    </w:p>
    <w:p w14:paraId="7363B136" w14:textId="77777777" w:rsidR="0019636A" w:rsidRPr="00B879A3" w:rsidRDefault="0019636A" w:rsidP="0019636A">
      <w:pPr>
        <w:ind w:left="4248" w:firstLine="708"/>
        <w:jc w:val="both"/>
        <w:outlineLvl w:val="0"/>
      </w:pPr>
      <w:r w:rsidRPr="00B879A3">
        <w:lastRenderedPageBreak/>
        <w:t xml:space="preserve">Lisa </w:t>
      </w:r>
      <w:r w:rsidR="003E147F" w:rsidRPr="00B879A3">
        <w:t>5</w:t>
      </w:r>
      <w:r w:rsidRPr="00B879A3">
        <w:t>/1</w:t>
      </w:r>
    </w:p>
    <w:p w14:paraId="5292535C" w14:textId="77777777" w:rsidR="0019636A" w:rsidRPr="00B879A3" w:rsidRDefault="0019636A" w:rsidP="0019636A">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578049261"/>
          <w:placeholder>
            <w:docPart w:val="3EC9C026EA7F498BA357391A964F0D5C"/>
          </w:placeholder>
          <w:date>
            <w:dateFormat w:val="d.MM.yyyy"/>
            <w:lid w:val="et-EE"/>
            <w:storeMappedDataAs w:val="dateTime"/>
            <w:calendar w:val="gregorian"/>
          </w:date>
        </w:sdtPr>
        <w:sdtContent>
          <w:r w:rsidRPr="00B879A3">
            <w:t>[Vali kuupäev]</w:t>
          </w:r>
        </w:sdtContent>
      </w:sdt>
      <w:r w:rsidRPr="00B879A3">
        <w:t xml:space="preserve"> veolepingu</w:t>
      </w:r>
    </w:p>
    <w:p w14:paraId="5294DC3E" w14:textId="77777777" w:rsidR="0019636A" w:rsidRPr="00B879A3" w:rsidRDefault="0019636A" w:rsidP="0019636A">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33D21EF9" w14:textId="77777777" w:rsidR="0019636A" w:rsidRPr="00B879A3" w:rsidRDefault="0019636A" w:rsidP="0019636A">
      <w:pPr>
        <w:tabs>
          <w:tab w:val="left" w:pos="5103"/>
        </w:tabs>
        <w:jc w:val="both"/>
        <w:rPr>
          <w:lang w:eastAsia="en-US"/>
        </w:rPr>
      </w:pPr>
    </w:p>
    <w:p w14:paraId="1EFB183E" w14:textId="77777777" w:rsidR="0019636A" w:rsidRPr="00B879A3" w:rsidRDefault="0019636A" w:rsidP="0019636A">
      <w:pPr>
        <w:tabs>
          <w:tab w:val="left" w:pos="6225"/>
        </w:tabs>
        <w:ind w:firstLine="6225"/>
        <w:jc w:val="both"/>
        <w:rPr>
          <w:lang w:eastAsia="en-US"/>
        </w:rPr>
      </w:pPr>
    </w:p>
    <w:p w14:paraId="21DDB793" w14:textId="77777777" w:rsidR="0019636A" w:rsidRPr="00B879A3" w:rsidRDefault="0019636A" w:rsidP="0019636A">
      <w:pPr>
        <w:tabs>
          <w:tab w:val="left" w:pos="5103"/>
        </w:tabs>
      </w:pPr>
      <w:r w:rsidRPr="00B879A3">
        <w:rPr>
          <w:b/>
          <w:lang w:eastAsia="en-US"/>
        </w:rPr>
        <w:t>Sortimendi erikaalud</w:t>
      </w:r>
    </w:p>
    <w:p w14:paraId="51D84CF5" w14:textId="77777777" w:rsidR="0019636A" w:rsidRPr="00B879A3" w:rsidRDefault="0019636A" w:rsidP="0019636A">
      <w:pPr>
        <w:suppressAutoHyphens/>
        <w:spacing w:before="280" w:after="280"/>
        <w:jc w:val="right"/>
        <w:rPr>
          <w:lang w:val="fi-FI" w:eastAsia="ar-SA"/>
        </w:rPr>
      </w:pPr>
      <w:r w:rsidRPr="00B879A3">
        <w:rPr>
          <w:rFonts w:eastAsia="Calibri"/>
          <w:lang w:eastAsia="ar-SA"/>
        </w:rPr>
        <w:t>(digitaalallkirja kuupäev nõustumusest)</w:t>
      </w:r>
    </w:p>
    <w:p w14:paraId="720D2293" w14:textId="77777777" w:rsidR="0019636A" w:rsidRPr="00B879A3" w:rsidRDefault="0019636A" w:rsidP="0019636A">
      <w:pPr>
        <w:jc w:val="right"/>
      </w:pPr>
    </w:p>
    <w:tbl>
      <w:tblPr>
        <w:tblW w:w="6561" w:type="dxa"/>
        <w:tblInd w:w="55" w:type="dxa"/>
        <w:tblCellMar>
          <w:left w:w="70" w:type="dxa"/>
          <w:right w:w="70" w:type="dxa"/>
        </w:tblCellMar>
        <w:tblLook w:val="04A0" w:firstRow="1" w:lastRow="0" w:firstColumn="1" w:lastColumn="0" w:noHBand="0" w:noVBand="1"/>
      </w:tblPr>
      <w:tblGrid>
        <w:gridCol w:w="2283"/>
        <w:gridCol w:w="2410"/>
        <w:gridCol w:w="1868"/>
      </w:tblGrid>
      <w:tr w:rsidR="0019636A" w:rsidRPr="00B879A3" w14:paraId="3356DB40" w14:textId="77777777" w:rsidTr="6808C55E">
        <w:trPr>
          <w:trHeight w:val="315"/>
        </w:trPr>
        <w:tc>
          <w:tcPr>
            <w:tcW w:w="2283" w:type="dxa"/>
            <w:tcBorders>
              <w:top w:val="single" w:sz="4" w:space="0" w:color="auto"/>
              <w:left w:val="single" w:sz="4" w:space="0" w:color="auto"/>
              <w:bottom w:val="single" w:sz="4" w:space="0" w:color="auto"/>
              <w:right w:val="single" w:sz="4" w:space="0" w:color="auto"/>
            </w:tcBorders>
            <w:shd w:val="clear" w:color="auto" w:fill="C4D79B"/>
            <w:noWrap/>
            <w:vAlign w:val="bottom"/>
            <w:hideMark/>
          </w:tcPr>
          <w:p w14:paraId="7CF45DDB" w14:textId="77777777" w:rsidR="0019636A" w:rsidRPr="00B879A3" w:rsidRDefault="0019636A" w:rsidP="006D7F84">
            <w:pPr>
              <w:rPr>
                <w:color w:val="000000"/>
              </w:rPr>
            </w:pPr>
            <w:r w:rsidRPr="00B879A3">
              <w:rPr>
                <w:color w:val="000000"/>
              </w:rPr>
              <w:t>RMK sortiment</w:t>
            </w:r>
          </w:p>
        </w:tc>
        <w:tc>
          <w:tcPr>
            <w:tcW w:w="2410" w:type="dxa"/>
            <w:tcBorders>
              <w:top w:val="single" w:sz="4" w:space="0" w:color="auto"/>
              <w:left w:val="nil"/>
              <w:bottom w:val="single" w:sz="4" w:space="0" w:color="auto"/>
              <w:right w:val="single" w:sz="4" w:space="0" w:color="auto"/>
            </w:tcBorders>
            <w:shd w:val="clear" w:color="auto" w:fill="C4D79B"/>
            <w:noWrap/>
            <w:vAlign w:val="bottom"/>
            <w:hideMark/>
          </w:tcPr>
          <w:p w14:paraId="45C18F86" w14:textId="77777777" w:rsidR="0019636A" w:rsidRPr="00B879A3" w:rsidRDefault="0019636A" w:rsidP="006D7F84">
            <w:pPr>
              <w:rPr>
                <w:color w:val="000000"/>
              </w:rPr>
            </w:pPr>
            <w:r w:rsidRPr="00B879A3">
              <w:rPr>
                <w:color w:val="000000"/>
              </w:rPr>
              <w:t>ELVISe sortiment</w:t>
            </w:r>
          </w:p>
        </w:tc>
        <w:tc>
          <w:tcPr>
            <w:tcW w:w="1868" w:type="dxa"/>
            <w:tcBorders>
              <w:top w:val="single" w:sz="4" w:space="0" w:color="auto"/>
              <w:left w:val="nil"/>
              <w:bottom w:val="single" w:sz="4" w:space="0" w:color="auto"/>
              <w:right w:val="single" w:sz="4" w:space="0" w:color="auto"/>
            </w:tcBorders>
            <w:shd w:val="clear" w:color="auto" w:fill="C4D79B"/>
            <w:noWrap/>
            <w:vAlign w:val="bottom"/>
            <w:hideMark/>
          </w:tcPr>
          <w:p w14:paraId="2DABCFFD" w14:textId="77777777" w:rsidR="0019636A" w:rsidRPr="00B879A3" w:rsidRDefault="0019636A" w:rsidP="006D7F84">
            <w:pPr>
              <w:jc w:val="center"/>
              <w:rPr>
                <w:color w:val="000000"/>
              </w:rPr>
            </w:pPr>
            <w:r w:rsidRPr="00B879A3">
              <w:rPr>
                <w:color w:val="000000"/>
              </w:rPr>
              <w:t>Erikaal, tm/t</w:t>
            </w:r>
          </w:p>
        </w:tc>
      </w:tr>
      <w:tr w:rsidR="0019636A" w:rsidRPr="00B879A3" w14:paraId="3F064107"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262604E3" w14:textId="77777777" w:rsidR="0019636A" w:rsidRPr="00B879A3" w:rsidRDefault="0019636A" w:rsidP="006D7F84">
            <w:pPr>
              <w:rPr>
                <w:color w:val="000000"/>
              </w:rPr>
            </w:pPr>
            <w:r w:rsidRPr="00B879A3">
              <w:rPr>
                <w:color w:val="000000"/>
              </w:rPr>
              <w:t>Haavapaberipuit</w:t>
            </w:r>
          </w:p>
        </w:tc>
        <w:tc>
          <w:tcPr>
            <w:tcW w:w="2410" w:type="dxa"/>
            <w:tcBorders>
              <w:top w:val="nil"/>
              <w:left w:val="nil"/>
              <w:bottom w:val="single" w:sz="4" w:space="0" w:color="auto"/>
              <w:right w:val="single" w:sz="4" w:space="0" w:color="auto"/>
            </w:tcBorders>
            <w:shd w:val="clear" w:color="auto" w:fill="auto"/>
            <w:noWrap/>
            <w:vAlign w:val="bottom"/>
            <w:hideMark/>
          </w:tcPr>
          <w:p w14:paraId="1B963BC1" w14:textId="77777777" w:rsidR="0019636A" w:rsidRPr="00B879A3" w:rsidRDefault="0019636A" w:rsidP="006D7F84">
            <w:pPr>
              <w:rPr>
                <w:color w:val="000000"/>
              </w:rPr>
            </w:pPr>
            <w:r w:rsidRPr="00B879A3">
              <w:rPr>
                <w:color w:val="000000"/>
              </w:rPr>
              <w:t>Haavapaberipuit</w:t>
            </w:r>
          </w:p>
        </w:tc>
        <w:tc>
          <w:tcPr>
            <w:tcW w:w="1868" w:type="dxa"/>
            <w:tcBorders>
              <w:top w:val="nil"/>
              <w:left w:val="nil"/>
              <w:bottom w:val="single" w:sz="4" w:space="0" w:color="auto"/>
              <w:right w:val="single" w:sz="4" w:space="0" w:color="auto"/>
            </w:tcBorders>
            <w:shd w:val="clear" w:color="auto" w:fill="auto"/>
            <w:noWrap/>
            <w:vAlign w:val="bottom"/>
            <w:hideMark/>
          </w:tcPr>
          <w:p w14:paraId="6D7F12EF" w14:textId="77777777" w:rsidR="0019636A" w:rsidRPr="00B879A3" w:rsidRDefault="0019636A" w:rsidP="006D7F84">
            <w:pPr>
              <w:jc w:val="center"/>
              <w:rPr>
                <w:color w:val="000000"/>
              </w:rPr>
            </w:pPr>
            <w:r w:rsidRPr="00B879A3">
              <w:rPr>
                <w:color w:val="000000"/>
              </w:rPr>
              <w:t>0,81</w:t>
            </w:r>
          </w:p>
        </w:tc>
      </w:tr>
      <w:tr w:rsidR="0019636A" w:rsidRPr="00B879A3" w14:paraId="3386431D"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6DF97A17" w14:textId="77777777" w:rsidR="0019636A" w:rsidRPr="00B879A3" w:rsidRDefault="0019636A" w:rsidP="006D7F84">
            <w:pPr>
              <w:rPr>
                <w:color w:val="000000"/>
              </w:rPr>
            </w:pPr>
            <w:r w:rsidRPr="00B879A3">
              <w:rPr>
                <w:color w:val="000000"/>
              </w:rPr>
              <w:t>Haavapalk</w:t>
            </w:r>
          </w:p>
        </w:tc>
        <w:tc>
          <w:tcPr>
            <w:tcW w:w="2410" w:type="dxa"/>
            <w:tcBorders>
              <w:top w:val="nil"/>
              <w:left w:val="nil"/>
              <w:bottom w:val="single" w:sz="4" w:space="0" w:color="auto"/>
              <w:right w:val="single" w:sz="4" w:space="0" w:color="auto"/>
            </w:tcBorders>
            <w:shd w:val="clear" w:color="auto" w:fill="auto"/>
            <w:noWrap/>
            <w:vAlign w:val="bottom"/>
            <w:hideMark/>
          </w:tcPr>
          <w:p w14:paraId="16CDA850" w14:textId="77777777" w:rsidR="0019636A" w:rsidRPr="00B879A3" w:rsidRDefault="0019636A" w:rsidP="006D7F84">
            <w:pPr>
              <w:rPr>
                <w:color w:val="000000"/>
              </w:rPr>
            </w:pPr>
            <w:r w:rsidRPr="00B879A3">
              <w:rPr>
                <w:color w:val="000000"/>
              </w:rPr>
              <w:t>Haavasaepalk</w:t>
            </w:r>
          </w:p>
        </w:tc>
        <w:tc>
          <w:tcPr>
            <w:tcW w:w="1868" w:type="dxa"/>
            <w:tcBorders>
              <w:top w:val="nil"/>
              <w:left w:val="nil"/>
              <w:bottom w:val="single" w:sz="4" w:space="0" w:color="auto"/>
              <w:right w:val="single" w:sz="4" w:space="0" w:color="auto"/>
            </w:tcBorders>
            <w:shd w:val="clear" w:color="auto" w:fill="auto"/>
            <w:noWrap/>
            <w:vAlign w:val="bottom"/>
            <w:hideMark/>
          </w:tcPr>
          <w:p w14:paraId="6ABEC486" w14:textId="77777777" w:rsidR="0019636A" w:rsidRPr="00B879A3" w:rsidRDefault="0019636A" w:rsidP="006D7F84">
            <w:pPr>
              <w:jc w:val="center"/>
              <w:rPr>
                <w:color w:val="000000"/>
              </w:rPr>
            </w:pPr>
            <w:r w:rsidRPr="00B879A3">
              <w:rPr>
                <w:color w:val="000000"/>
              </w:rPr>
              <w:t>0,83</w:t>
            </w:r>
          </w:p>
        </w:tc>
      </w:tr>
      <w:tr w:rsidR="0019636A" w:rsidRPr="00B879A3" w14:paraId="7727F5C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40C981BB" w14:textId="77777777" w:rsidR="0019636A" w:rsidRPr="00B879A3" w:rsidRDefault="0019636A" w:rsidP="006D7F84">
            <w:pPr>
              <w:rPr>
                <w:color w:val="000000"/>
              </w:rPr>
            </w:pPr>
            <w:r w:rsidRPr="00B879A3">
              <w:rPr>
                <w:color w:val="000000"/>
              </w:rPr>
              <w:t>Hall-lepapalk</w:t>
            </w:r>
          </w:p>
        </w:tc>
        <w:tc>
          <w:tcPr>
            <w:tcW w:w="2410" w:type="dxa"/>
            <w:tcBorders>
              <w:top w:val="nil"/>
              <w:left w:val="nil"/>
              <w:bottom w:val="single" w:sz="4" w:space="0" w:color="auto"/>
              <w:right w:val="single" w:sz="4" w:space="0" w:color="auto"/>
            </w:tcBorders>
            <w:shd w:val="clear" w:color="auto" w:fill="auto"/>
            <w:noWrap/>
            <w:vAlign w:val="bottom"/>
            <w:hideMark/>
          </w:tcPr>
          <w:p w14:paraId="0D82C6BE" w14:textId="77777777" w:rsidR="0019636A" w:rsidRPr="00B879A3" w:rsidRDefault="0019636A" w:rsidP="006D7F84">
            <w:pPr>
              <w:rPr>
                <w:color w:val="000000"/>
              </w:rPr>
            </w:pPr>
            <w:r w:rsidRPr="00B879A3">
              <w:rPr>
                <w:color w:val="000000"/>
              </w:rPr>
              <w:t>Hall-lepasaepalk</w:t>
            </w:r>
          </w:p>
        </w:tc>
        <w:tc>
          <w:tcPr>
            <w:tcW w:w="1868" w:type="dxa"/>
            <w:tcBorders>
              <w:top w:val="nil"/>
              <w:left w:val="nil"/>
              <w:bottom w:val="single" w:sz="4" w:space="0" w:color="auto"/>
              <w:right w:val="single" w:sz="4" w:space="0" w:color="auto"/>
            </w:tcBorders>
            <w:shd w:val="clear" w:color="auto" w:fill="auto"/>
            <w:noWrap/>
            <w:vAlign w:val="bottom"/>
            <w:hideMark/>
          </w:tcPr>
          <w:p w14:paraId="6D0F1866" w14:textId="77777777" w:rsidR="0019636A" w:rsidRPr="00B879A3" w:rsidRDefault="0019636A" w:rsidP="006D7F84">
            <w:pPr>
              <w:jc w:val="center"/>
              <w:rPr>
                <w:color w:val="000000"/>
              </w:rPr>
            </w:pPr>
            <w:r w:rsidRPr="00B879A3">
              <w:rPr>
                <w:color w:val="000000"/>
              </w:rPr>
              <w:t>0,88</w:t>
            </w:r>
          </w:p>
        </w:tc>
      </w:tr>
      <w:tr w:rsidR="0019636A" w:rsidRPr="00B879A3" w14:paraId="787D366B"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530D4696" w14:textId="77777777" w:rsidR="0019636A" w:rsidRPr="00B879A3" w:rsidRDefault="0019636A" w:rsidP="006D7F84">
            <w:pPr>
              <w:rPr>
                <w:color w:val="000000"/>
              </w:rPr>
            </w:pPr>
            <w:r w:rsidRPr="00B879A3">
              <w:rPr>
                <w:color w:val="000000"/>
              </w:rPr>
              <w:t>Kaseküttepuit</w:t>
            </w:r>
          </w:p>
        </w:tc>
        <w:tc>
          <w:tcPr>
            <w:tcW w:w="2410" w:type="dxa"/>
            <w:tcBorders>
              <w:top w:val="nil"/>
              <w:left w:val="nil"/>
              <w:bottom w:val="single" w:sz="4" w:space="0" w:color="auto"/>
              <w:right w:val="single" w:sz="4" w:space="0" w:color="auto"/>
            </w:tcBorders>
            <w:shd w:val="clear" w:color="auto" w:fill="auto"/>
            <w:noWrap/>
            <w:vAlign w:val="bottom"/>
            <w:hideMark/>
          </w:tcPr>
          <w:p w14:paraId="3F59BA3D" w14:textId="77777777" w:rsidR="0019636A" w:rsidRPr="00B879A3" w:rsidRDefault="0019636A" w:rsidP="006D7F84">
            <w:pPr>
              <w:rPr>
                <w:color w:val="000000"/>
              </w:rPr>
            </w:pPr>
            <w:r w:rsidRPr="00B879A3">
              <w:rPr>
                <w:color w:val="000000"/>
              </w:rPr>
              <w:t>Kaseküttepuit</w:t>
            </w:r>
          </w:p>
        </w:tc>
        <w:tc>
          <w:tcPr>
            <w:tcW w:w="1868" w:type="dxa"/>
            <w:tcBorders>
              <w:top w:val="nil"/>
              <w:left w:val="nil"/>
              <w:bottom w:val="single" w:sz="4" w:space="0" w:color="auto"/>
              <w:right w:val="single" w:sz="4" w:space="0" w:color="auto"/>
            </w:tcBorders>
            <w:shd w:val="clear" w:color="auto" w:fill="auto"/>
            <w:noWrap/>
            <w:vAlign w:val="bottom"/>
            <w:hideMark/>
          </w:tcPr>
          <w:p w14:paraId="704A9684" w14:textId="77777777" w:rsidR="0019636A" w:rsidRPr="00B879A3" w:rsidRDefault="0019636A" w:rsidP="006D7F84">
            <w:pPr>
              <w:jc w:val="center"/>
              <w:rPr>
                <w:color w:val="000000"/>
              </w:rPr>
            </w:pPr>
            <w:r w:rsidRPr="00B879A3">
              <w:rPr>
                <w:color w:val="000000"/>
              </w:rPr>
              <w:t>0,95</w:t>
            </w:r>
          </w:p>
        </w:tc>
      </w:tr>
      <w:tr w:rsidR="0019636A" w:rsidRPr="00B879A3" w14:paraId="00799BD5"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769D996F" w14:textId="77777777" w:rsidR="0019636A" w:rsidRPr="00B879A3" w:rsidRDefault="0019636A" w:rsidP="006D7F84">
            <w:pPr>
              <w:rPr>
                <w:color w:val="000000"/>
              </w:rPr>
            </w:pPr>
            <w:r w:rsidRPr="00B879A3">
              <w:rPr>
                <w:color w:val="000000"/>
              </w:rPr>
              <w:t>Kasepaberipuit</w:t>
            </w:r>
          </w:p>
        </w:tc>
        <w:tc>
          <w:tcPr>
            <w:tcW w:w="2410" w:type="dxa"/>
            <w:tcBorders>
              <w:top w:val="nil"/>
              <w:left w:val="nil"/>
              <w:bottom w:val="single" w:sz="4" w:space="0" w:color="auto"/>
              <w:right w:val="single" w:sz="4" w:space="0" w:color="auto"/>
            </w:tcBorders>
            <w:shd w:val="clear" w:color="auto" w:fill="auto"/>
            <w:noWrap/>
            <w:vAlign w:val="bottom"/>
            <w:hideMark/>
          </w:tcPr>
          <w:p w14:paraId="17142D30" w14:textId="77777777" w:rsidR="0019636A" w:rsidRPr="00B879A3" w:rsidRDefault="0019636A" w:rsidP="006D7F84">
            <w:pPr>
              <w:rPr>
                <w:color w:val="000000"/>
              </w:rPr>
            </w:pPr>
            <w:r w:rsidRPr="00B879A3">
              <w:rPr>
                <w:color w:val="000000"/>
              </w:rPr>
              <w:t>Kasepaberipuit</w:t>
            </w:r>
          </w:p>
        </w:tc>
        <w:tc>
          <w:tcPr>
            <w:tcW w:w="1868" w:type="dxa"/>
            <w:tcBorders>
              <w:top w:val="nil"/>
              <w:left w:val="nil"/>
              <w:bottom w:val="single" w:sz="4" w:space="0" w:color="auto"/>
              <w:right w:val="single" w:sz="4" w:space="0" w:color="auto"/>
            </w:tcBorders>
            <w:shd w:val="clear" w:color="auto" w:fill="auto"/>
            <w:noWrap/>
            <w:vAlign w:val="bottom"/>
            <w:hideMark/>
          </w:tcPr>
          <w:p w14:paraId="7C1659A2" w14:textId="77777777" w:rsidR="0019636A" w:rsidRPr="00B879A3" w:rsidRDefault="0019636A" w:rsidP="006D7F84">
            <w:pPr>
              <w:jc w:val="center"/>
              <w:rPr>
                <w:color w:val="000000"/>
              </w:rPr>
            </w:pPr>
            <w:r w:rsidRPr="00B879A3">
              <w:rPr>
                <w:color w:val="000000"/>
              </w:rPr>
              <w:t>1,00</w:t>
            </w:r>
          </w:p>
        </w:tc>
      </w:tr>
      <w:tr w:rsidR="0019636A" w:rsidRPr="00B879A3" w14:paraId="37FB9E3C"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545BF725" w14:textId="77777777" w:rsidR="0019636A" w:rsidRPr="00B879A3" w:rsidRDefault="0019636A" w:rsidP="006D7F84">
            <w:pPr>
              <w:rPr>
                <w:color w:val="000000"/>
              </w:rPr>
            </w:pPr>
            <w:r w:rsidRPr="00B879A3">
              <w:rPr>
                <w:color w:val="000000"/>
              </w:rPr>
              <w:t>KasepalkM</w:t>
            </w:r>
          </w:p>
        </w:tc>
        <w:tc>
          <w:tcPr>
            <w:tcW w:w="2410" w:type="dxa"/>
            <w:tcBorders>
              <w:top w:val="nil"/>
              <w:left w:val="nil"/>
              <w:bottom w:val="single" w:sz="4" w:space="0" w:color="auto"/>
              <w:right w:val="single" w:sz="4" w:space="0" w:color="auto"/>
            </w:tcBorders>
            <w:shd w:val="clear" w:color="auto" w:fill="auto"/>
            <w:noWrap/>
            <w:vAlign w:val="bottom"/>
            <w:hideMark/>
          </w:tcPr>
          <w:p w14:paraId="67252C31" w14:textId="77777777" w:rsidR="0019636A" w:rsidRPr="00B879A3" w:rsidRDefault="0019636A" w:rsidP="006D7F84">
            <w:pPr>
              <w:rPr>
                <w:color w:val="000000"/>
              </w:rPr>
            </w:pPr>
            <w:r w:rsidRPr="00B879A3">
              <w:rPr>
                <w:color w:val="000000"/>
              </w:rPr>
              <w:t>Kase sorditu palk</w:t>
            </w:r>
          </w:p>
        </w:tc>
        <w:tc>
          <w:tcPr>
            <w:tcW w:w="1868" w:type="dxa"/>
            <w:tcBorders>
              <w:top w:val="nil"/>
              <w:left w:val="nil"/>
              <w:bottom w:val="single" w:sz="4" w:space="0" w:color="auto"/>
              <w:right w:val="single" w:sz="4" w:space="0" w:color="auto"/>
            </w:tcBorders>
            <w:shd w:val="clear" w:color="auto" w:fill="auto"/>
            <w:noWrap/>
            <w:vAlign w:val="bottom"/>
            <w:hideMark/>
          </w:tcPr>
          <w:p w14:paraId="181D52BB" w14:textId="77777777" w:rsidR="0019636A" w:rsidRPr="00B879A3" w:rsidRDefault="0019636A" w:rsidP="006D7F84">
            <w:pPr>
              <w:jc w:val="center"/>
              <w:rPr>
                <w:color w:val="000000"/>
              </w:rPr>
            </w:pPr>
            <w:r w:rsidRPr="00B879A3">
              <w:rPr>
                <w:color w:val="000000"/>
              </w:rPr>
              <w:t>1,02</w:t>
            </w:r>
          </w:p>
        </w:tc>
      </w:tr>
      <w:tr w:rsidR="0019636A" w:rsidRPr="00B879A3" w14:paraId="45170485"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4AF23684" w14:textId="77777777" w:rsidR="0019636A" w:rsidRPr="00B879A3" w:rsidRDefault="0019636A" w:rsidP="006D7F84">
            <w:pPr>
              <w:rPr>
                <w:color w:val="000000"/>
              </w:rPr>
            </w:pPr>
            <w:r w:rsidRPr="00B879A3">
              <w:rPr>
                <w:color w:val="000000"/>
              </w:rPr>
              <w:t>Kasesaepalk</w:t>
            </w:r>
          </w:p>
        </w:tc>
        <w:tc>
          <w:tcPr>
            <w:tcW w:w="2410" w:type="dxa"/>
            <w:tcBorders>
              <w:top w:val="nil"/>
              <w:left w:val="nil"/>
              <w:bottom w:val="single" w:sz="4" w:space="0" w:color="auto"/>
              <w:right w:val="single" w:sz="4" w:space="0" w:color="auto"/>
            </w:tcBorders>
            <w:shd w:val="clear" w:color="auto" w:fill="auto"/>
            <w:noWrap/>
            <w:vAlign w:val="bottom"/>
            <w:hideMark/>
          </w:tcPr>
          <w:p w14:paraId="4922542C" w14:textId="77777777" w:rsidR="0019636A" w:rsidRPr="00B879A3" w:rsidRDefault="0019636A" w:rsidP="006D7F84">
            <w:pPr>
              <w:rPr>
                <w:color w:val="000000"/>
              </w:rPr>
            </w:pPr>
            <w:r w:rsidRPr="00B879A3">
              <w:rPr>
                <w:color w:val="000000"/>
              </w:rPr>
              <w:t>Kasesaepalk</w:t>
            </w:r>
          </w:p>
        </w:tc>
        <w:tc>
          <w:tcPr>
            <w:tcW w:w="1868" w:type="dxa"/>
            <w:tcBorders>
              <w:top w:val="nil"/>
              <w:left w:val="nil"/>
              <w:bottom w:val="single" w:sz="4" w:space="0" w:color="auto"/>
              <w:right w:val="single" w:sz="4" w:space="0" w:color="auto"/>
            </w:tcBorders>
            <w:shd w:val="clear" w:color="auto" w:fill="auto"/>
            <w:noWrap/>
            <w:vAlign w:val="bottom"/>
            <w:hideMark/>
          </w:tcPr>
          <w:p w14:paraId="4503FD3E" w14:textId="77777777" w:rsidR="0019636A" w:rsidRPr="00B879A3" w:rsidRDefault="0019636A" w:rsidP="006D7F84">
            <w:pPr>
              <w:jc w:val="center"/>
              <w:rPr>
                <w:color w:val="000000"/>
              </w:rPr>
            </w:pPr>
            <w:r w:rsidRPr="00B879A3">
              <w:rPr>
                <w:color w:val="000000"/>
              </w:rPr>
              <w:t>1,02</w:t>
            </w:r>
          </w:p>
        </w:tc>
      </w:tr>
      <w:tr w:rsidR="0019636A" w:rsidRPr="00B879A3" w14:paraId="52835D15"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F1549B8" w14:textId="77777777" w:rsidR="0019636A" w:rsidRPr="00B879A3" w:rsidRDefault="0019636A" w:rsidP="006D7F84">
            <w:pPr>
              <w:rPr>
                <w:color w:val="000000"/>
              </w:rPr>
            </w:pPr>
            <w:r w:rsidRPr="00B879A3">
              <w:rPr>
                <w:color w:val="000000"/>
              </w:rPr>
              <w:t>Kasespoonipakk</w:t>
            </w:r>
          </w:p>
        </w:tc>
        <w:tc>
          <w:tcPr>
            <w:tcW w:w="2410" w:type="dxa"/>
            <w:tcBorders>
              <w:top w:val="nil"/>
              <w:left w:val="nil"/>
              <w:bottom w:val="single" w:sz="4" w:space="0" w:color="auto"/>
              <w:right w:val="single" w:sz="4" w:space="0" w:color="auto"/>
            </w:tcBorders>
            <w:shd w:val="clear" w:color="auto" w:fill="auto"/>
            <w:noWrap/>
            <w:vAlign w:val="bottom"/>
            <w:hideMark/>
          </w:tcPr>
          <w:p w14:paraId="0EB9E4CC" w14:textId="77777777" w:rsidR="0019636A" w:rsidRPr="00B879A3" w:rsidRDefault="0019636A" w:rsidP="006D7F84">
            <w:pPr>
              <w:rPr>
                <w:color w:val="000000"/>
              </w:rPr>
            </w:pPr>
            <w:r w:rsidRPr="00B879A3">
              <w:rPr>
                <w:color w:val="000000"/>
              </w:rPr>
              <w:t>Kasespoonipakk</w:t>
            </w:r>
          </w:p>
        </w:tc>
        <w:tc>
          <w:tcPr>
            <w:tcW w:w="1868" w:type="dxa"/>
            <w:tcBorders>
              <w:top w:val="nil"/>
              <w:left w:val="nil"/>
              <w:bottom w:val="single" w:sz="4" w:space="0" w:color="auto"/>
              <w:right w:val="single" w:sz="4" w:space="0" w:color="auto"/>
            </w:tcBorders>
            <w:shd w:val="clear" w:color="auto" w:fill="auto"/>
            <w:noWrap/>
            <w:vAlign w:val="bottom"/>
            <w:hideMark/>
          </w:tcPr>
          <w:p w14:paraId="0C8B2E7E" w14:textId="77777777" w:rsidR="0019636A" w:rsidRPr="00B879A3" w:rsidRDefault="0019636A" w:rsidP="006D7F84">
            <w:pPr>
              <w:jc w:val="center"/>
              <w:rPr>
                <w:color w:val="000000"/>
              </w:rPr>
            </w:pPr>
            <w:r w:rsidRPr="00B879A3">
              <w:rPr>
                <w:color w:val="000000"/>
              </w:rPr>
              <w:t>1,03</w:t>
            </w:r>
          </w:p>
        </w:tc>
      </w:tr>
      <w:tr w:rsidR="0019636A" w:rsidRPr="00B879A3" w14:paraId="0253B7EC"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496C925" w14:textId="77777777" w:rsidR="0019636A" w:rsidRPr="00B879A3" w:rsidRDefault="0019636A" w:rsidP="006D7F84">
            <w:pPr>
              <w:rPr>
                <w:color w:val="000000"/>
              </w:rPr>
            </w:pPr>
            <w:r w:rsidRPr="00B879A3">
              <w:rPr>
                <w:color w:val="000000"/>
              </w:rPr>
              <w:t>Kasevineeripakk</w:t>
            </w:r>
          </w:p>
        </w:tc>
        <w:tc>
          <w:tcPr>
            <w:tcW w:w="2410" w:type="dxa"/>
            <w:tcBorders>
              <w:top w:val="nil"/>
              <w:left w:val="nil"/>
              <w:bottom w:val="single" w:sz="4" w:space="0" w:color="auto"/>
              <w:right w:val="single" w:sz="4" w:space="0" w:color="auto"/>
            </w:tcBorders>
            <w:shd w:val="clear" w:color="auto" w:fill="auto"/>
            <w:noWrap/>
            <w:vAlign w:val="bottom"/>
            <w:hideMark/>
          </w:tcPr>
          <w:p w14:paraId="77AF5419" w14:textId="77777777" w:rsidR="0019636A" w:rsidRPr="00B879A3" w:rsidRDefault="0019636A" w:rsidP="006D7F84">
            <w:pPr>
              <w:rPr>
                <w:color w:val="000000"/>
              </w:rPr>
            </w:pPr>
            <w:r w:rsidRPr="00B879A3">
              <w:rPr>
                <w:color w:val="000000"/>
              </w:rPr>
              <w:t>Kasevineeripakk</w:t>
            </w:r>
          </w:p>
        </w:tc>
        <w:tc>
          <w:tcPr>
            <w:tcW w:w="1868" w:type="dxa"/>
            <w:tcBorders>
              <w:top w:val="nil"/>
              <w:left w:val="nil"/>
              <w:bottom w:val="single" w:sz="4" w:space="0" w:color="auto"/>
              <w:right w:val="single" w:sz="4" w:space="0" w:color="auto"/>
            </w:tcBorders>
            <w:shd w:val="clear" w:color="auto" w:fill="auto"/>
            <w:noWrap/>
            <w:vAlign w:val="bottom"/>
            <w:hideMark/>
          </w:tcPr>
          <w:p w14:paraId="1C3A441C" w14:textId="77777777" w:rsidR="0019636A" w:rsidRPr="00B879A3" w:rsidRDefault="0019636A" w:rsidP="006D7F84">
            <w:pPr>
              <w:jc w:val="center"/>
              <w:rPr>
                <w:color w:val="000000"/>
              </w:rPr>
            </w:pPr>
            <w:r w:rsidRPr="00B879A3">
              <w:rPr>
                <w:color w:val="000000"/>
              </w:rPr>
              <w:t>1,02</w:t>
            </w:r>
          </w:p>
        </w:tc>
      </w:tr>
      <w:tr w:rsidR="0019636A" w:rsidRPr="00B879A3" w14:paraId="3A6CE298"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60C392BA" w14:textId="77777777" w:rsidR="0019636A" w:rsidRPr="00B879A3" w:rsidRDefault="0019636A" w:rsidP="006D7F84">
            <w:pPr>
              <w:rPr>
                <w:color w:val="000000"/>
              </w:rPr>
            </w:pPr>
            <w:r w:rsidRPr="00B879A3">
              <w:rPr>
                <w:color w:val="000000"/>
              </w:rPr>
              <w:t>Kuuse majapalk</w:t>
            </w:r>
          </w:p>
        </w:tc>
        <w:tc>
          <w:tcPr>
            <w:tcW w:w="2410" w:type="dxa"/>
            <w:tcBorders>
              <w:top w:val="nil"/>
              <w:left w:val="nil"/>
              <w:bottom w:val="single" w:sz="4" w:space="0" w:color="auto"/>
              <w:right w:val="single" w:sz="4" w:space="0" w:color="auto"/>
            </w:tcBorders>
            <w:shd w:val="clear" w:color="auto" w:fill="auto"/>
            <w:noWrap/>
            <w:vAlign w:val="bottom"/>
            <w:hideMark/>
          </w:tcPr>
          <w:p w14:paraId="49E0DA0A" w14:textId="77777777" w:rsidR="0019636A" w:rsidRPr="00B879A3" w:rsidRDefault="0019636A" w:rsidP="006D7F84">
            <w:pPr>
              <w:rPr>
                <w:color w:val="000000"/>
              </w:rPr>
            </w:pPr>
            <w:r w:rsidRPr="00B879A3">
              <w:rPr>
                <w:color w:val="000000"/>
              </w:rPr>
              <w:t>Kuusejämepalk</w:t>
            </w:r>
          </w:p>
        </w:tc>
        <w:tc>
          <w:tcPr>
            <w:tcW w:w="1868" w:type="dxa"/>
            <w:tcBorders>
              <w:top w:val="nil"/>
              <w:left w:val="nil"/>
              <w:bottom w:val="single" w:sz="4" w:space="0" w:color="auto"/>
              <w:right w:val="single" w:sz="4" w:space="0" w:color="auto"/>
            </w:tcBorders>
            <w:shd w:val="clear" w:color="auto" w:fill="auto"/>
            <w:noWrap/>
            <w:vAlign w:val="bottom"/>
            <w:hideMark/>
          </w:tcPr>
          <w:p w14:paraId="521994C3" w14:textId="77777777" w:rsidR="0019636A" w:rsidRPr="00B879A3" w:rsidRDefault="0019636A" w:rsidP="006D7F84">
            <w:pPr>
              <w:jc w:val="center"/>
              <w:rPr>
                <w:color w:val="000000"/>
              </w:rPr>
            </w:pPr>
            <w:r w:rsidRPr="00B879A3">
              <w:rPr>
                <w:color w:val="000000"/>
              </w:rPr>
              <w:t>0,90</w:t>
            </w:r>
          </w:p>
        </w:tc>
      </w:tr>
      <w:tr w:rsidR="0019636A" w:rsidRPr="00B879A3" w14:paraId="3835586C"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7E3DAE51" w14:textId="77777777" w:rsidR="0019636A" w:rsidRPr="00B879A3" w:rsidRDefault="0019636A" w:rsidP="006D7F84">
            <w:pPr>
              <w:rPr>
                <w:color w:val="000000"/>
              </w:rPr>
            </w:pPr>
            <w:r w:rsidRPr="00B879A3">
              <w:rPr>
                <w:color w:val="000000"/>
              </w:rPr>
              <w:t>Kuuseküttepuit</w:t>
            </w:r>
          </w:p>
        </w:tc>
        <w:tc>
          <w:tcPr>
            <w:tcW w:w="2410" w:type="dxa"/>
            <w:tcBorders>
              <w:top w:val="nil"/>
              <w:left w:val="nil"/>
              <w:bottom w:val="single" w:sz="4" w:space="0" w:color="auto"/>
              <w:right w:val="single" w:sz="4" w:space="0" w:color="auto"/>
            </w:tcBorders>
            <w:shd w:val="clear" w:color="auto" w:fill="auto"/>
            <w:noWrap/>
            <w:vAlign w:val="bottom"/>
            <w:hideMark/>
          </w:tcPr>
          <w:p w14:paraId="1F55561C" w14:textId="77777777" w:rsidR="0019636A" w:rsidRPr="00B879A3" w:rsidRDefault="0019636A" w:rsidP="006D7F84">
            <w:pPr>
              <w:rPr>
                <w:color w:val="000000"/>
              </w:rPr>
            </w:pPr>
            <w:r w:rsidRPr="00B879A3">
              <w:rPr>
                <w:color w:val="000000"/>
              </w:rPr>
              <w:t>Kuuseküttepuit</w:t>
            </w:r>
          </w:p>
        </w:tc>
        <w:tc>
          <w:tcPr>
            <w:tcW w:w="1868" w:type="dxa"/>
            <w:tcBorders>
              <w:top w:val="nil"/>
              <w:left w:val="nil"/>
              <w:bottom w:val="single" w:sz="4" w:space="0" w:color="auto"/>
              <w:right w:val="single" w:sz="4" w:space="0" w:color="auto"/>
            </w:tcBorders>
            <w:shd w:val="clear" w:color="auto" w:fill="auto"/>
            <w:noWrap/>
            <w:vAlign w:val="bottom"/>
            <w:hideMark/>
          </w:tcPr>
          <w:p w14:paraId="27D52D3E" w14:textId="77777777" w:rsidR="0019636A" w:rsidRPr="00B879A3" w:rsidRDefault="0019636A" w:rsidP="006D7F84">
            <w:pPr>
              <w:jc w:val="center"/>
              <w:rPr>
                <w:color w:val="000000"/>
              </w:rPr>
            </w:pPr>
            <w:r w:rsidRPr="00B879A3">
              <w:rPr>
                <w:color w:val="000000"/>
              </w:rPr>
              <w:t>0,80</w:t>
            </w:r>
          </w:p>
        </w:tc>
      </w:tr>
      <w:tr w:rsidR="0019636A" w:rsidRPr="00B879A3" w14:paraId="57D151C8"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718E0A36" w14:textId="77777777" w:rsidR="0019636A" w:rsidRPr="00B879A3" w:rsidRDefault="0019636A" w:rsidP="006D7F84">
            <w:pPr>
              <w:rPr>
                <w:color w:val="000000"/>
              </w:rPr>
            </w:pPr>
            <w:r w:rsidRPr="00B879A3">
              <w:rPr>
                <w:color w:val="000000"/>
              </w:rPr>
              <w:t>Kuuselatt</w:t>
            </w:r>
          </w:p>
        </w:tc>
        <w:tc>
          <w:tcPr>
            <w:tcW w:w="2410" w:type="dxa"/>
            <w:tcBorders>
              <w:top w:val="nil"/>
              <w:left w:val="nil"/>
              <w:bottom w:val="single" w:sz="4" w:space="0" w:color="auto"/>
              <w:right w:val="single" w:sz="4" w:space="0" w:color="auto"/>
            </w:tcBorders>
            <w:shd w:val="clear" w:color="auto" w:fill="auto"/>
            <w:noWrap/>
            <w:vAlign w:val="bottom"/>
            <w:hideMark/>
          </w:tcPr>
          <w:p w14:paraId="712AB7CB" w14:textId="77777777" w:rsidR="0019636A" w:rsidRPr="00B879A3" w:rsidRDefault="0019636A" w:rsidP="006D7F84">
            <w:pPr>
              <w:rPr>
                <w:color w:val="000000"/>
              </w:rPr>
            </w:pPr>
            <w:r w:rsidRPr="00B879A3">
              <w:rPr>
                <w:color w:val="000000"/>
              </w:rPr>
              <w:t>Kuuselatt</w:t>
            </w:r>
          </w:p>
        </w:tc>
        <w:tc>
          <w:tcPr>
            <w:tcW w:w="1868" w:type="dxa"/>
            <w:tcBorders>
              <w:top w:val="nil"/>
              <w:left w:val="nil"/>
              <w:bottom w:val="single" w:sz="4" w:space="0" w:color="auto"/>
              <w:right w:val="single" w:sz="4" w:space="0" w:color="auto"/>
            </w:tcBorders>
            <w:shd w:val="clear" w:color="auto" w:fill="auto"/>
            <w:noWrap/>
            <w:vAlign w:val="bottom"/>
            <w:hideMark/>
          </w:tcPr>
          <w:p w14:paraId="0ED9E275" w14:textId="77777777" w:rsidR="0019636A" w:rsidRPr="00B879A3" w:rsidRDefault="0019636A" w:rsidP="006D7F84">
            <w:pPr>
              <w:jc w:val="center"/>
              <w:rPr>
                <w:color w:val="000000"/>
              </w:rPr>
            </w:pPr>
            <w:r w:rsidRPr="00B879A3">
              <w:rPr>
                <w:color w:val="000000"/>
              </w:rPr>
              <w:t>0,89</w:t>
            </w:r>
          </w:p>
        </w:tc>
      </w:tr>
      <w:tr w:rsidR="0019636A" w:rsidRPr="00B879A3" w14:paraId="5D8460F3"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43B571A" w14:textId="77777777" w:rsidR="0019636A" w:rsidRPr="00B879A3" w:rsidRDefault="0019636A" w:rsidP="006D7F84">
            <w:pPr>
              <w:rPr>
                <w:color w:val="000000"/>
              </w:rPr>
            </w:pPr>
            <w:r w:rsidRPr="00B879A3">
              <w:rPr>
                <w:color w:val="000000"/>
              </w:rPr>
              <w:t>Kuusepaberipuit</w:t>
            </w:r>
          </w:p>
        </w:tc>
        <w:tc>
          <w:tcPr>
            <w:tcW w:w="2410" w:type="dxa"/>
            <w:tcBorders>
              <w:top w:val="nil"/>
              <w:left w:val="nil"/>
              <w:bottom w:val="single" w:sz="4" w:space="0" w:color="auto"/>
              <w:right w:val="single" w:sz="4" w:space="0" w:color="auto"/>
            </w:tcBorders>
            <w:shd w:val="clear" w:color="auto" w:fill="auto"/>
            <w:noWrap/>
            <w:vAlign w:val="bottom"/>
            <w:hideMark/>
          </w:tcPr>
          <w:p w14:paraId="43893412" w14:textId="77777777" w:rsidR="0019636A" w:rsidRPr="00B879A3" w:rsidRDefault="0019636A" w:rsidP="006D7F84">
            <w:pPr>
              <w:rPr>
                <w:color w:val="000000"/>
              </w:rPr>
            </w:pPr>
            <w:r w:rsidRPr="00B879A3">
              <w:rPr>
                <w:color w:val="000000"/>
              </w:rPr>
              <w:t>Kuusepaberipuit</w:t>
            </w:r>
          </w:p>
        </w:tc>
        <w:tc>
          <w:tcPr>
            <w:tcW w:w="1868" w:type="dxa"/>
            <w:tcBorders>
              <w:top w:val="nil"/>
              <w:left w:val="nil"/>
              <w:bottom w:val="single" w:sz="4" w:space="0" w:color="auto"/>
              <w:right w:val="single" w:sz="4" w:space="0" w:color="auto"/>
            </w:tcBorders>
            <w:shd w:val="clear" w:color="auto" w:fill="auto"/>
            <w:noWrap/>
            <w:vAlign w:val="bottom"/>
            <w:hideMark/>
          </w:tcPr>
          <w:p w14:paraId="019F7627" w14:textId="77777777" w:rsidR="0019636A" w:rsidRPr="00B879A3" w:rsidRDefault="0019636A" w:rsidP="006D7F84">
            <w:pPr>
              <w:jc w:val="center"/>
              <w:rPr>
                <w:color w:val="000000"/>
              </w:rPr>
            </w:pPr>
            <w:r w:rsidRPr="00B879A3">
              <w:rPr>
                <w:color w:val="000000"/>
              </w:rPr>
              <w:t>0,88</w:t>
            </w:r>
          </w:p>
        </w:tc>
      </w:tr>
      <w:tr w:rsidR="0019636A" w:rsidRPr="00B879A3" w14:paraId="2643A3E0"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3A883F9E" w14:textId="77777777" w:rsidR="0019636A" w:rsidRPr="00B879A3" w:rsidRDefault="0019636A" w:rsidP="006D7F84">
            <w:pPr>
              <w:rPr>
                <w:color w:val="000000"/>
              </w:rPr>
            </w:pPr>
            <w:r w:rsidRPr="00B879A3">
              <w:rPr>
                <w:color w:val="000000"/>
              </w:rPr>
              <w:t>Kuusepalk</w:t>
            </w:r>
          </w:p>
        </w:tc>
        <w:tc>
          <w:tcPr>
            <w:tcW w:w="2410" w:type="dxa"/>
            <w:tcBorders>
              <w:top w:val="nil"/>
              <w:left w:val="nil"/>
              <w:bottom w:val="single" w:sz="4" w:space="0" w:color="auto"/>
              <w:right w:val="single" w:sz="4" w:space="0" w:color="auto"/>
            </w:tcBorders>
            <w:shd w:val="clear" w:color="auto" w:fill="auto"/>
            <w:noWrap/>
            <w:vAlign w:val="bottom"/>
            <w:hideMark/>
          </w:tcPr>
          <w:p w14:paraId="17FD6093" w14:textId="77777777" w:rsidR="0019636A" w:rsidRPr="00B879A3" w:rsidRDefault="0019636A" w:rsidP="006D7F84">
            <w:pPr>
              <w:rPr>
                <w:color w:val="000000"/>
              </w:rPr>
            </w:pPr>
            <w:r w:rsidRPr="00B879A3">
              <w:rPr>
                <w:color w:val="000000"/>
              </w:rPr>
              <w:t>Kuusesaepalk</w:t>
            </w:r>
          </w:p>
        </w:tc>
        <w:tc>
          <w:tcPr>
            <w:tcW w:w="1868" w:type="dxa"/>
            <w:tcBorders>
              <w:top w:val="nil"/>
              <w:left w:val="nil"/>
              <w:bottom w:val="single" w:sz="4" w:space="0" w:color="auto"/>
              <w:right w:val="single" w:sz="4" w:space="0" w:color="auto"/>
            </w:tcBorders>
            <w:shd w:val="clear" w:color="auto" w:fill="auto"/>
            <w:noWrap/>
            <w:vAlign w:val="bottom"/>
            <w:hideMark/>
          </w:tcPr>
          <w:p w14:paraId="6E6EA883" w14:textId="77777777" w:rsidR="0019636A" w:rsidRPr="00B879A3" w:rsidRDefault="0019636A" w:rsidP="006D7F84">
            <w:pPr>
              <w:jc w:val="center"/>
              <w:rPr>
                <w:color w:val="000000"/>
              </w:rPr>
            </w:pPr>
            <w:r w:rsidRPr="00B879A3">
              <w:rPr>
                <w:color w:val="000000"/>
              </w:rPr>
              <w:t>0,90</w:t>
            </w:r>
          </w:p>
        </w:tc>
      </w:tr>
      <w:tr w:rsidR="0019636A" w:rsidRPr="00B879A3" w14:paraId="3220245B"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0BF28CA3" w14:textId="77777777" w:rsidR="0019636A" w:rsidRPr="00B879A3" w:rsidRDefault="0019636A" w:rsidP="006D7F84">
            <w:pPr>
              <w:rPr>
                <w:color w:val="000000"/>
              </w:rPr>
            </w:pPr>
            <w:r w:rsidRPr="00B879A3">
              <w:rPr>
                <w:color w:val="000000"/>
              </w:rPr>
              <w:t>KuusepalkM</w:t>
            </w:r>
          </w:p>
        </w:tc>
        <w:tc>
          <w:tcPr>
            <w:tcW w:w="2410" w:type="dxa"/>
            <w:tcBorders>
              <w:top w:val="nil"/>
              <w:left w:val="nil"/>
              <w:bottom w:val="single" w:sz="4" w:space="0" w:color="auto"/>
              <w:right w:val="single" w:sz="4" w:space="0" w:color="auto"/>
            </w:tcBorders>
            <w:shd w:val="clear" w:color="auto" w:fill="auto"/>
            <w:noWrap/>
            <w:vAlign w:val="bottom"/>
            <w:hideMark/>
          </w:tcPr>
          <w:p w14:paraId="730A0EE5" w14:textId="77777777" w:rsidR="0019636A" w:rsidRPr="00B879A3" w:rsidRDefault="0019636A" w:rsidP="006D7F84">
            <w:pPr>
              <w:rPr>
                <w:color w:val="000000"/>
              </w:rPr>
            </w:pPr>
            <w:r w:rsidRPr="00B879A3">
              <w:rPr>
                <w:color w:val="000000"/>
              </w:rPr>
              <w:t>Kuuse sorditu palk</w:t>
            </w:r>
          </w:p>
        </w:tc>
        <w:tc>
          <w:tcPr>
            <w:tcW w:w="1868" w:type="dxa"/>
            <w:tcBorders>
              <w:top w:val="nil"/>
              <w:left w:val="nil"/>
              <w:bottom w:val="single" w:sz="4" w:space="0" w:color="auto"/>
              <w:right w:val="single" w:sz="4" w:space="0" w:color="auto"/>
            </w:tcBorders>
            <w:shd w:val="clear" w:color="auto" w:fill="auto"/>
            <w:noWrap/>
            <w:vAlign w:val="bottom"/>
            <w:hideMark/>
          </w:tcPr>
          <w:p w14:paraId="63EA648B" w14:textId="77777777" w:rsidR="0019636A" w:rsidRPr="00B879A3" w:rsidRDefault="0019636A" w:rsidP="006D7F84">
            <w:pPr>
              <w:jc w:val="center"/>
              <w:rPr>
                <w:color w:val="000000"/>
              </w:rPr>
            </w:pPr>
            <w:r w:rsidRPr="00B879A3">
              <w:rPr>
                <w:color w:val="000000"/>
              </w:rPr>
              <w:t>0,82</w:t>
            </w:r>
          </w:p>
        </w:tc>
      </w:tr>
      <w:tr w:rsidR="0019636A" w:rsidRPr="00B879A3" w14:paraId="3464C26F"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61F7434" w14:textId="77777777" w:rsidR="0019636A" w:rsidRPr="00B879A3" w:rsidRDefault="0019636A" w:rsidP="006D7F84">
            <w:pPr>
              <w:rPr>
                <w:color w:val="000000"/>
              </w:rPr>
            </w:pPr>
            <w:r w:rsidRPr="00B879A3">
              <w:rPr>
                <w:color w:val="000000"/>
              </w:rPr>
              <w:t>Kuusepost</w:t>
            </w:r>
          </w:p>
        </w:tc>
        <w:tc>
          <w:tcPr>
            <w:tcW w:w="2410" w:type="dxa"/>
            <w:tcBorders>
              <w:top w:val="nil"/>
              <w:left w:val="nil"/>
              <w:bottom w:val="single" w:sz="4" w:space="0" w:color="auto"/>
              <w:right w:val="single" w:sz="4" w:space="0" w:color="auto"/>
            </w:tcBorders>
            <w:shd w:val="clear" w:color="auto" w:fill="auto"/>
            <w:noWrap/>
            <w:vAlign w:val="bottom"/>
            <w:hideMark/>
          </w:tcPr>
          <w:p w14:paraId="4FB9AAC2" w14:textId="77777777" w:rsidR="0019636A" w:rsidRPr="00B879A3" w:rsidRDefault="0019636A" w:rsidP="006D7F84">
            <w:pPr>
              <w:rPr>
                <w:color w:val="000000"/>
              </w:rPr>
            </w:pPr>
            <w:r w:rsidRPr="00B879A3">
              <w:rPr>
                <w:color w:val="000000"/>
              </w:rPr>
              <w:t>Kuusepost</w:t>
            </w:r>
          </w:p>
        </w:tc>
        <w:tc>
          <w:tcPr>
            <w:tcW w:w="1868" w:type="dxa"/>
            <w:tcBorders>
              <w:top w:val="nil"/>
              <w:left w:val="nil"/>
              <w:bottom w:val="single" w:sz="4" w:space="0" w:color="auto"/>
              <w:right w:val="single" w:sz="4" w:space="0" w:color="auto"/>
            </w:tcBorders>
            <w:shd w:val="clear" w:color="auto" w:fill="auto"/>
            <w:noWrap/>
            <w:vAlign w:val="bottom"/>
            <w:hideMark/>
          </w:tcPr>
          <w:p w14:paraId="20D8B357" w14:textId="77777777" w:rsidR="0019636A" w:rsidRPr="00B879A3" w:rsidRDefault="0019636A" w:rsidP="006D7F84">
            <w:pPr>
              <w:jc w:val="center"/>
              <w:rPr>
                <w:color w:val="000000"/>
              </w:rPr>
            </w:pPr>
            <w:r w:rsidRPr="00B879A3">
              <w:rPr>
                <w:color w:val="000000"/>
              </w:rPr>
              <w:t>0,90</w:t>
            </w:r>
          </w:p>
        </w:tc>
      </w:tr>
      <w:tr w:rsidR="0019636A" w:rsidRPr="00B879A3" w14:paraId="64CA54B9"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883EE26" w14:textId="77777777" w:rsidR="0019636A" w:rsidRPr="00B879A3" w:rsidRDefault="0019636A" w:rsidP="006D7F84">
            <w:pPr>
              <w:rPr>
                <w:color w:val="000000"/>
              </w:rPr>
            </w:pPr>
            <w:r w:rsidRPr="00B879A3">
              <w:rPr>
                <w:color w:val="000000"/>
              </w:rPr>
              <w:t>Küttepuit</w:t>
            </w:r>
          </w:p>
        </w:tc>
        <w:tc>
          <w:tcPr>
            <w:tcW w:w="2410" w:type="dxa"/>
            <w:tcBorders>
              <w:top w:val="nil"/>
              <w:left w:val="nil"/>
              <w:bottom w:val="single" w:sz="4" w:space="0" w:color="auto"/>
              <w:right w:val="single" w:sz="4" w:space="0" w:color="auto"/>
            </w:tcBorders>
            <w:shd w:val="clear" w:color="auto" w:fill="auto"/>
            <w:noWrap/>
            <w:vAlign w:val="bottom"/>
            <w:hideMark/>
          </w:tcPr>
          <w:p w14:paraId="1853E8C5" w14:textId="77777777" w:rsidR="0019636A" w:rsidRPr="00B879A3" w:rsidRDefault="0019636A" w:rsidP="006D7F84">
            <w:pPr>
              <w:rPr>
                <w:color w:val="000000"/>
              </w:rPr>
            </w:pPr>
            <w:r w:rsidRPr="00B879A3">
              <w:rPr>
                <w:color w:val="000000"/>
              </w:rPr>
              <w:t>Lehtpuuküttepuit</w:t>
            </w:r>
          </w:p>
        </w:tc>
        <w:tc>
          <w:tcPr>
            <w:tcW w:w="1868" w:type="dxa"/>
            <w:tcBorders>
              <w:top w:val="nil"/>
              <w:left w:val="nil"/>
              <w:bottom w:val="single" w:sz="4" w:space="0" w:color="auto"/>
              <w:right w:val="single" w:sz="4" w:space="0" w:color="auto"/>
            </w:tcBorders>
            <w:shd w:val="clear" w:color="auto" w:fill="auto"/>
            <w:noWrap/>
            <w:vAlign w:val="bottom"/>
            <w:hideMark/>
          </w:tcPr>
          <w:p w14:paraId="6615938C" w14:textId="77777777" w:rsidR="0019636A" w:rsidRPr="00B879A3" w:rsidRDefault="0019636A" w:rsidP="006D7F84">
            <w:pPr>
              <w:jc w:val="center"/>
              <w:rPr>
                <w:color w:val="000000"/>
              </w:rPr>
            </w:pPr>
            <w:r w:rsidRPr="00B879A3">
              <w:rPr>
                <w:color w:val="000000"/>
              </w:rPr>
              <w:t>0,95</w:t>
            </w:r>
          </w:p>
        </w:tc>
      </w:tr>
      <w:tr w:rsidR="0019636A" w:rsidRPr="00B879A3" w14:paraId="052D0E15"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41212881" w14:textId="77777777" w:rsidR="0019636A" w:rsidRPr="00B879A3" w:rsidRDefault="0019636A" w:rsidP="006D7F84">
            <w:pPr>
              <w:rPr>
                <w:color w:val="000000"/>
              </w:rPr>
            </w:pPr>
            <w:r w:rsidRPr="00B879A3">
              <w:rPr>
                <w:color w:val="000000"/>
              </w:rPr>
              <w:t>Laasitud tüvesed</w:t>
            </w:r>
          </w:p>
        </w:tc>
        <w:tc>
          <w:tcPr>
            <w:tcW w:w="2410" w:type="dxa"/>
            <w:tcBorders>
              <w:top w:val="nil"/>
              <w:left w:val="nil"/>
              <w:bottom w:val="single" w:sz="4" w:space="0" w:color="auto"/>
              <w:right w:val="single" w:sz="4" w:space="0" w:color="auto"/>
            </w:tcBorders>
            <w:shd w:val="clear" w:color="auto" w:fill="auto"/>
            <w:noWrap/>
            <w:vAlign w:val="bottom"/>
            <w:hideMark/>
          </w:tcPr>
          <w:p w14:paraId="301BBAE6" w14:textId="77777777" w:rsidR="0019636A" w:rsidRPr="00B879A3" w:rsidRDefault="0019636A" w:rsidP="006D7F84">
            <w:pPr>
              <w:rPr>
                <w:color w:val="000000"/>
              </w:rPr>
            </w:pPr>
            <w:r w:rsidRPr="00B879A3">
              <w:rPr>
                <w:color w:val="000000"/>
              </w:rPr>
              <w:t>Lehtpuuküttepuit</w:t>
            </w:r>
          </w:p>
        </w:tc>
        <w:tc>
          <w:tcPr>
            <w:tcW w:w="1868" w:type="dxa"/>
            <w:tcBorders>
              <w:top w:val="nil"/>
              <w:left w:val="nil"/>
              <w:bottom w:val="single" w:sz="4" w:space="0" w:color="auto"/>
              <w:right w:val="single" w:sz="4" w:space="0" w:color="auto"/>
            </w:tcBorders>
            <w:shd w:val="clear" w:color="auto" w:fill="auto"/>
            <w:noWrap/>
            <w:vAlign w:val="bottom"/>
            <w:hideMark/>
          </w:tcPr>
          <w:p w14:paraId="32DDE1D2" w14:textId="77777777" w:rsidR="0019636A" w:rsidRPr="00B879A3" w:rsidRDefault="0019636A" w:rsidP="006D7F84">
            <w:pPr>
              <w:jc w:val="center"/>
              <w:rPr>
                <w:color w:val="000000"/>
              </w:rPr>
            </w:pPr>
            <w:r w:rsidRPr="00B879A3">
              <w:rPr>
                <w:color w:val="000000"/>
              </w:rPr>
              <w:t>0,95</w:t>
            </w:r>
          </w:p>
        </w:tc>
      </w:tr>
      <w:tr w:rsidR="0019636A" w:rsidRPr="00B879A3" w14:paraId="2B08287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2C81F879" w14:textId="77777777" w:rsidR="0019636A" w:rsidRPr="00B879A3" w:rsidRDefault="0019636A" w:rsidP="006D7F84">
            <w:pPr>
              <w:rPr>
                <w:color w:val="000000"/>
              </w:rPr>
            </w:pPr>
            <w:r w:rsidRPr="00B879A3">
              <w:rPr>
                <w:color w:val="000000"/>
              </w:rPr>
              <w:t>Lehisepalk</w:t>
            </w:r>
          </w:p>
        </w:tc>
        <w:tc>
          <w:tcPr>
            <w:tcW w:w="2410" w:type="dxa"/>
            <w:tcBorders>
              <w:top w:val="nil"/>
              <w:left w:val="nil"/>
              <w:bottom w:val="single" w:sz="4" w:space="0" w:color="auto"/>
              <w:right w:val="single" w:sz="4" w:space="0" w:color="auto"/>
            </w:tcBorders>
            <w:shd w:val="clear" w:color="auto" w:fill="auto"/>
            <w:noWrap/>
            <w:vAlign w:val="bottom"/>
            <w:hideMark/>
          </w:tcPr>
          <w:p w14:paraId="11260051" w14:textId="77777777" w:rsidR="0019636A" w:rsidRPr="00B879A3" w:rsidRDefault="0019636A" w:rsidP="006D7F84">
            <w:pPr>
              <w:rPr>
                <w:color w:val="000000"/>
              </w:rPr>
            </w:pPr>
            <w:r w:rsidRPr="00B879A3">
              <w:rPr>
                <w:color w:val="000000"/>
              </w:rPr>
              <w:t>Okaspuusaepalk</w:t>
            </w:r>
          </w:p>
        </w:tc>
        <w:tc>
          <w:tcPr>
            <w:tcW w:w="1868" w:type="dxa"/>
            <w:tcBorders>
              <w:top w:val="nil"/>
              <w:left w:val="nil"/>
              <w:bottom w:val="single" w:sz="4" w:space="0" w:color="auto"/>
              <w:right w:val="single" w:sz="4" w:space="0" w:color="auto"/>
            </w:tcBorders>
            <w:shd w:val="clear" w:color="auto" w:fill="auto"/>
            <w:noWrap/>
            <w:vAlign w:val="bottom"/>
            <w:hideMark/>
          </w:tcPr>
          <w:p w14:paraId="79E6EC67" w14:textId="77777777" w:rsidR="0019636A" w:rsidRPr="00B879A3" w:rsidRDefault="0019636A" w:rsidP="006D7F84">
            <w:pPr>
              <w:jc w:val="center"/>
              <w:rPr>
                <w:color w:val="000000"/>
              </w:rPr>
            </w:pPr>
            <w:r w:rsidRPr="00B879A3">
              <w:rPr>
                <w:color w:val="000000"/>
              </w:rPr>
              <w:t>0,90</w:t>
            </w:r>
          </w:p>
        </w:tc>
      </w:tr>
      <w:tr w:rsidR="0019636A" w:rsidRPr="00B879A3" w14:paraId="23D5DF37"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730589F0" w14:textId="77777777" w:rsidR="0019636A" w:rsidRPr="00B879A3" w:rsidRDefault="0019636A" w:rsidP="006D7F84">
            <w:pPr>
              <w:rPr>
                <w:color w:val="000000"/>
              </w:rPr>
            </w:pPr>
            <w:r w:rsidRPr="00B879A3">
              <w:rPr>
                <w:color w:val="000000"/>
              </w:rPr>
              <w:t>Muu lehtpuupalk</w:t>
            </w:r>
          </w:p>
        </w:tc>
        <w:tc>
          <w:tcPr>
            <w:tcW w:w="2410" w:type="dxa"/>
            <w:tcBorders>
              <w:top w:val="nil"/>
              <w:left w:val="nil"/>
              <w:bottom w:val="single" w:sz="4" w:space="0" w:color="auto"/>
              <w:right w:val="single" w:sz="4" w:space="0" w:color="auto"/>
            </w:tcBorders>
            <w:shd w:val="clear" w:color="auto" w:fill="auto"/>
            <w:noWrap/>
            <w:vAlign w:val="bottom"/>
            <w:hideMark/>
          </w:tcPr>
          <w:p w14:paraId="3689B02D" w14:textId="77777777" w:rsidR="0019636A" w:rsidRPr="00B879A3" w:rsidRDefault="0019636A" w:rsidP="006D7F84">
            <w:pPr>
              <w:rPr>
                <w:color w:val="000000"/>
              </w:rPr>
            </w:pPr>
            <w:r w:rsidRPr="00B879A3">
              <w:rPr>
                <w:color w:val="000000"/>
              </w:rPr>
              <w:t>Lehtpuusaepalk</w:t>
            </w:r>
          </w:p>
        </w:tc>
        <w:tc>
          <w:tcPr>
            <w:tcW w:w="1868" w:type="dxa"/>
            <w:tcBorders>
              <w:top w:val="nil"/>
              <w:left w:val="nil"/>
              <w:bottom w:val="single" w:sz="4" w:space="0" w:color="auto"/>
              <w:right w:val="single" w:sz="4" w:space="0" w:color="auto"/>
            </w:tcBorders>
            <w:shd w:val="clear" w:color="auto" w:fill="auto"/>
            <w:noWrap/>
            <w:vAlign w:val="bottom"/>
            <w:hideMark/>
          </w:tcPr>
          <w:p w14:paraId="5B388F14" w14:textId="77777777" w:rsidR="0019636A" w:rsidRPr="00B879A3" w:rsidRDefault="0019636A" w:rsidP="006D7F84">
            <w:pPr>
              <w:jc w:val="center"/>
              <w:rPr>
                <w:color w:val="000000"/>
              </w:rPr>
            </w:pPr>
            <w:r w:rsidRPr="00B879A3">
              <w:rPr>
                <w:color w:val="000000"/>
              </w:rPr>
              <w:t>0,95</w:t>
            </w:r>
          </w:p>
        </w:tc>
      </w:tr>
      <w:tr w:rsidR="0019636A" w:rsidRPr="00B879A3" w14:paraId="1A1554E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5EE0F880" w14:textId="77777777" w:rsidR="0019636A" w:rsidRPr="00B879A3" w:rsidRDefault="0019636A" w:rsidP="006D7F84">
            <w:pPr>
              <w:rPr>
                <w:color w:val="000000"/>
              </w:rPr>
            </w:pPr>
            <w:r w:rsidRPr="00B879A3">
              <w:rPr>
                <w:color w:val="000000"/>
              </w:rPr>
              <w:t>Muu okaspuupalk</w:t>
            </w:r>
          </w:p>
        </w:tc>
        <w:tc>
          <w:tcPr>
            <w:tcW w:w="2410" w:type="dxa"/>
            <w:tcBorders>
              <w:top w:val="nil"/>
              <w:left w:val="nil"/>
              <w:bottom w:val="single" w:sz="4" w:space="0" w:color="auto"/>
              <w:right w:val="single" w:sz="4" w:space="0" w:color="auto"/>
            </w:tcBorders>
            <w:shd w:val="clear" w:color="auto" w:fill="auto"/>
            <w:noWrap/>
            <w:vAlign w:val="bottom"/>
            <w:hideMark/>
          </w:tcPr>
          <w:p w14:paraId="77AA3730" w14:textId="77777777" w:rsidR="0019636A" w:rsidRPr="00B879A3" w:rsidRDefault="0019636A" w:rsidP="006D7F84">
            <w:pPr>
              <w:rPr>
                <w:color w:val="000000"/>
              </w:rPr>
            </w:pPr>
            <w:r w:rsidRPr="00B879A3">
              <w:rPr>
                <w:color w:val="000000"/>
              </w:rPr>
              <w:t>Okaspuusaepalk</w:t>
            </w:r>
          </w:p>
        </w:tc>
        <w:tc>
          <w:tcPr>
            <w:tcW w:w="1868" w:type="dxa"/>
            <w:tcBorders>
              <w:top w:val="nil"/>
              <w:left w:val="nil"/>
              <w:bottom w:val="single" w:sz="4" w:space="0" w:color="auto"/>
              <w:right w:val="single" w:sz="4" w:space="0" w:color="auto"/>
            </w:tcBorders>
            <w:shd w:val="clear" w:color="auto" w:fill="auto"/>
            <w:noWrap/>
            <w:vAlign w:val="bottom"/>
            <w:hideMark/>
          </w:tcPr>
          <w:p w14:paraId="581433D5" w14:textId="77777777" w:rsidR="0019636A" w:rsidRPr="00B879A3" w:rsidRDefault="0019636A" w:rsidP="006D7F84">
            <w:pPr>
              <w:jc w:val="center"/>
              <w:rPr>
                <w:color w:val="000000"/>
              </w:rPr>
            </w:pPr>
            <w:r w:rsidRPr="00B879A3">
              <w:rPr>
                <w:color w:val="000000"/>
              </w:rPr>
              <w:t>0,90</w:t>
            </w:r>
          </w:p>
        </w:tc>
      </w:tr>
      <w:tr w:rsidR="0019636A" w:rsidRPr="00B879A3" w14:paraId="6143A738"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3F674304" w14:textId="77777777" w:rsidR="0019636A" w:rsidRPr="00B879A3" w:rsidRDefault="0019636A" w:rsidP="006D7F84">
            <w:pPr>
              <w:rPr>
                <w:color w:val="000000"/>
              </w:rPr>
            </w:pPr>
            <w:r w:rsidRPr="00B879A3">
              <w:rPr>
                <w:color w:val="000000"/>
              </w:rPr>
              <w:t>Männi majapalk</w:t>
            </w:r>
          </w:p>
        </w:tc>
        <w:tc>
          <w:tcPr>
            <w:tcW w:w="2410" w:type="dxa"/>
            <w:tcBorders>
              <w:top w:val="nil"/>
              <w:left w:val="nil"/>
              <w:bottom w:val="single" w:sz="4" w:space="0" w:color="auto"/>
              <w:right w:val="single" w:sz="4" w:space="0" w:color="auto"/>
            </w:tcBorders>
            <w:shd w:val="clear" w:color="auto" w:fill="auto"/>
            <w:noWrap/>
            <w:vAlign w:val="bottom"/>
            <w:hideMark/>
          </w:tcPr>
          <w:p w14:paraId="7782B828" w14:textId="77777777" w:rsidR="0019636A" w:rsidRPr="00B879A3" w:rsidRDefault="0019636A" w:rsidP="006D7F84">
            <w:pPr>
              <w:rPr>
                <w:color w:val="000000"/>
              </w:rPr>
            </w:pPr>
            <w:r w:rsidRPr="00B879A3">
              <w:rPr>
                <w:color w:val="000000"/>
              </w:rPr>
              <w:t>Männijämepalk</w:t>
            </w:r>
          </w:p>
        </w:tc>
        <w:tc>
          <w:tcPr>
            <w:tcW w:w="1868" w:type="dxa"/>
            <w:tcBorders>
              <w:top w:val="nil"/>
              <w:left w:val="nil"/>
              <w:bottom w:val="single" w:sz="4" w:space="0" w:color="auto"/>
              <w:right w:val="single" w:sz="4" w:space="0" w:color="auto"/>
            </w:tcBorders>
            <w:shd w:val="clear" w:color="auto" w:fill="auto"/>
            <w:noWrap/>
            <w:vAlign w:val="bottom"/>
            <w:hideMark/>
          </w:tcPr>
          <w:p w14:paraId="6CDFD036" w14:textId="77777777" w:rsidR="0019636A" w:rsidRPr="00B879A3" w:rsidRDefault="0019636A" w:rsidP="006D7F84">
            <w:pPr>
              <w:jc w:val="center"/>
              <w:rPr>
                <w:color w:val="000000"/>
              </w:rPr>
            </w:pPr>
            <w:r w:rsidRPr="00B879A3">
              <w:rPr>
                <w:color w:val="000000"/>
              </w:rPr>
              <w:t>0,91</w:t>
            </w:r>
          </w:p>
        </w:tc>
      </w:tr>
      <w:tr w:rsidR="0019636A" w:rsidRPr="00B879A3" w14:paraId="22A12423"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7B72F611" w14:textId="77777777" w:rsidR="0019636A" w:rsidRPr="00B879A3" w:rsidRDefault="0019636A" w:rsidP="006D7F84">
            <w:pPr>
              <w:rPr>
                <w:color w:val="000000"/>
              </w:rPr>
            </w:pPr>
            <w:r w:rsidRPr="00B879A3">
              <w:rPr>
                <w:color w:val="000000"/>
              </w:rPr>
              <w:t>Männiküttepuit</w:t>
            </w:r>
          </w:p>
        </w:tc>
        <w:tc>
          <w:tcPr>
            <w:tcW w:w="2410" w:type="dxa"/>
            <w:tcBorders>
              <w:top w:val="nil"/>
              <w:left w:val="nil"/>
              <w:bottom w:val="single" w:sz="4" w:space="0" w:color="auto"/>
              <w:right w:val="single" w:sz="4" w:space="0" w:color="auto"/>
            </w:tcBorders>
            <w:shd w:val="clear" w:color="auto" w:fill="auto"/>
            <w:noWrap/>
            <w:vAlign w:val="bottom"/>
            <w:hideMark/>
          </w:tcPr>
          <w:p w14:paraId="0456EB82" w14:textId="77777777" w:rsidR="0019636A" w:rsidRPr="00B879A3" w:rsidRDefault="0019636A" w:rsidP="006D7F84">
            <w:pPr>
              <w:rPr>
                <w:color w:val="000000"/>
              </w:rPr>
            </w:pPr>
            <w:r w:rsidRPr="00B879A3">
              <w:rPr>
                <w:color w:val="000000"/>
              </w:rPr>
              <w:t>Männiküttepuit</w:t>
            </w:r>
          </w:p>
        </w:tc>
        <w:tc>
          <w:tcPr>
            <w:tcW w:w="1868" w:type="dxa"/>
            <w:tcBorders>
              <w:top w:val="nil"/>
              <w:left w:val="nil"/>
              <w:bottom w:val="single" w:sz="4" w:space="0" w:color="auto"/>
              <w:right w:val="single" w:sz="4" w:space="0" w:color="auto"/>
            </w:tcBorders>
            <w:shd w:val="clear" w:color="auto" w:fill="auto"/>
            <w:noWrap/>
            <w:vAlign w:val="bottom"/>
            <w:hideMark/>
          </w:tcPr>
          <w:p w14:paraId="15957B1F" w14:textId="77777777" w:rsidR="0019636A" w:rsidRPr="00B879A3" w:rsidRDefault="0019636A" w:rsidP="006D7F84">
            <w:pPr>
              <w:jc w:val="center"/>
              <w:rPr>
                <w:color w:val="000000"/>
              </w:rPr>
            </w:pPr>
            <w:r w:rsidRPr="00B879A3">
              <w:rPr>
                <w:color w:val="000000"/>
              </w:rPr>
              <w:t>0,78</w:t>
            </w:r>
          </w:p>
        </w:tc>
      </w:tr>
      <w:tr w:rsidR="0019636A" w:rsidRPr="00B879A3" w14:paraId="0E2783D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AF41E52" w14:textId="77777777" w:rsidR="0019636A" w:rsidRPr="00B879A3" w:rsidRDefault="0019636A" w:rsidP="006D7F84">
            <w:pPr>
              <w:rPr>
                <w:color w:val="000000"/>
              </w:rPr>
            </w:pPr>
            <w:r w:rsidRPr="00B879A3">
              <w:rPr>
                <w:color w:val="000000"/>
              </w:rPr>
              <w:t>Männilatt</w:t>
            </w:r>
          </w:p>
        </w:tc>
        <w:tc>
          <w:tcPr>
            <w:tcW w:w="2410" w:type="dxa"/>
            <w:tcBorders>
              <w:top w:val="nil"/>
              <w:left w:val="nil"/>
              <w:bottom w:val="single" w:sz="4" w:space="0" w:color="auto"/>
              <w:right w:val="single" w:sz="4" w:space="0" w:color="auto"/>
            </w:tcBorders>
            <w:shd w:val="clear" w:color="auto" w:fill="auto"/>
            <w:noWrap/>
            <w:vAlign w:val="bottom"/>
            <w:hideMark/>
          </w:tcPr>
          <w:p w14:paraId="223BEDD5" w14:textId="77777777" w:rsidR="0019636A" w:rsidRPr="00B879A3" w:rsidRDefault="0019636A" w:rsidP="006D7F84">
            <w:pPr>
              <w:rPr>
                <w:color w:val="000000"/>
              </w:rPr>
            </w:pPr>
            <w:r w:rsidRPr="00B879A3">
              <w:rPr>
                <w:color w:val="000000"/>
              </w:rPr>
              <w:t>Männilatt</w:t>
            </w:r>
          </w:p>
        </w:tc>
        <w:tc>
          <w:tcPr>
            <w:tcW w:w="1868" w:type="dxa"/>
            <w:tcBorders>
              <w:top w:val="nil"/>
              <w:left w:val="nil"/>
              <w:bottom w:val="single" w:sz="4" w:space="0" w:color="auto"/>
              <w:right w:val="single" w:sz="4" w:space="0" w:color="auto"/>
            </w:tcBorders>
            <w:shd w:val="clear" w:color="auto" w:fill="auto"/>
            <w:noWrap/>
            <w:vAlign w:val="bottom"/>
            <w:hideMark/>
          </w:tcPr>
          <w:p w14:paraId="701FC723" w14:textId="77777777" w:rsidR="0019636A" w:rsidRPr="00B879A3" w:rsidRDefault="0019636A" w:rsidP="006D7F84">
            <w:pPr>
              <w:jc w:val="center"/>
              <w:rPr>
                <w:color w:val="000000"/>
              </w:rPr>
            </w:pPr>
            <w:r w:rsidRPr="00B879A3">
              <w:rPr>
                <w:color w:val="000000"/>
              </w:rPr>
              <w:t>0,90</w:t>
            </w:r>
          </w:p>
        </w:tc>
      </w:tr>
      <w:tr w:rsidR="0019636A" w:rsidRPr="00B879A3" w14:paraId="3FADF012"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CF9F8AC" w14:textId="77777777" w:rsidR="0019636A" w:rsidRPr="00B879A3" w:rsidRDefault="0019636A" w:rsidP="006D7F84">
            <w:pPr>
              <w:rPr>
                <w:color w:val="000000"/>
              </w:rPr>
            </w:pPr>
            <w:r w:rsidRPr="00B879A3">
              <w:rPr>
                <w:color w:val="000000"/>
              </w:rPr>
              <w:t>Männipaberipuit</w:t>
            </w:r>
          </w:p>
        </w:tc>
        <w:tc>
          <w:tcPr>
            <w:tcW w:w="2410" w:type="dxa"/>
            <w:tcBorders>
              <w:top w:val="nil"/>
              <w:left w:val="nil"/>
              <w:bottom w:val="single" w:sz="4" w:space="0" w:color="auto"/>
              <w:right w:val="single" w:sz="4" w:space="0" w:color="auto"/>
            </w:tcBorders>
            <w:shd w:val="clear" w:color="auto" w:fill="auto"/>
            <w:noWrap/>
            <w:vAlign w:val="bottom"/>
            <w:hideMark/>
          </w:tcPr>
          <w:p w14:paraId="3CC593FC" w14:textId="77777777" w:rsidR="0019636A" w:rsidRPr="00B879A3" w:rsidRDefault="0019636A" w:rsidP="006D7F84">
            <w:pPr>
              <w:rPr>
                <w:color w:val="000000"/>
              </w:rPr>
            </w:pPr>
            <w:r w:rsidRPr="00B879A3">
              <w:rPr>
                <w:color w:val="000000"/>
              </w:rPr>
              <w:t>Männipaberipuit</w:t>
            </w:r>
          </w:p>
        </w:tc>
        <w:tc>
          <w:tcPr>
            <w:tcW w:w="1868" w:type="dxa"/>
            <w:tcBorders>
              <w:top w:val="nil"/>
              <w:left w:val="nil"/>
              <w:bottom w:val="single" w:sz="4" w:space="0" w:color="auto"/>
              <w:right w:val="single" w:sz="4" w:space="0" w:color="auto"/>
            </w:tcBorders>
            <w:shd w:val="clear" w:color="auto" w:fill="auto"/>
            <w:noWrap/>
            <w:vAlign w:val="bottom"/>
            <w:hideMark/>
          </w:tcPr>
          <w:p w14:paraId="02CAF88D" w14:textId="77777777" w:rsidR="0019636A" w:rsidRPr="00B879A3" w:rsidRDefault="0019636A" w:rsidP="006D7F84">
            <w:pPr>
              <w:jc w:val="center"/>
              <w:rPr>
                <w:color w:val="000000"/>
              </w:rPr>
            </w:pPr>
            <w:r w:rsidRPr="00B879A3">
              <w:rPr>
                <w:color w:val="000000"/>
              </w:rPr>
              <w:t>0,89</w:t>
            </w:r>
          </w:p>
        </w:tc>
      </w:tr>
      <w:tr w:rsidR="0019636A" w:rsidRPr="00B879A3" w14:paraId="382569E0"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0EDFBAE3" w14:textId="77777777" w:rsidR="0019636A" w:rsidRPr="00B879A3" w:rsidRDefault="0019636A" w:rsidP="006D7F84">
            <w:pPr>
              <w:rPr>
                <w:color w:val="000000"/>
              </w:rPr>
            </w:pPr>
            <w:r w:rsidRPr="00B879A3">
              <w:rPr>
                <w:color w:val="000000"/>
              </w:rPr>
              <w:t>Männipakk</w:t>
            </w:r>
          </w:p>
        </w:tc>
        <w:tc>
          <w:tcPr>
            <w:tcW w:w="2410" w:type="dxa"/>
            <w:tcBorders>
              <w:top w:val="nil"/>
              <w:left w:val="nil"/>
              <w:bottom w:val="single" w:sz="4" w:space="0" w:color="auto"/>
              <w:right w:val="single" w:sz="4" w:space="0" w:color="auto"/>
            </w:tcBorders>
            <w:shd w:val="clear" w:color="auto" w:fill="auto"/>
            <w:noWrap/>
            <w:vAlign w:val="bottom"/>
            <w:hideMark/>
          </w:tcPr>
          <w:p w14:paraId="38114080" w14:textId="77777777" w:rsidR="0019636A" w:rsidRPr="00B879A3" w:rsidRDefault="0019636A" w:rsidP="006D7F84">
            <w:pPr>
              <w:rPr>
                <w:color w:val="000000"/>
              </w:rPr>
            </w:pPr>
            <w:r w:rsidRPr="00B879A3">
              <w:rPr>
                <w:color w:val="000000"/>
              </w:rPr>
              <w:t>Männivineeripakk</w:t>
            </w:r>
          </w:p>
        </w:tc>
        <w:tc>
          <w:tcPr>
            <w:tcW w:w="1868" w:type="dxa"/>
            <w:tcBorders>
              <w:top w:val="nil"/>
              <w:left w:val="nil"/>
              <w:bottom w:val="single" w:sz="4" w:space="0" w:color="auto"/>
              <w:right w:val="single" w:sz="4" w:space="0" w:color="auto"/>
            </w:tcBorders>
            <w:shd w:val="clear" w:color="auto" w:fill="auto"/>
            <w:noWrap/>
            <w:vAlign w:val="bottom"/>
            <w:hideMark/>
          </w:tcPr>
          <w:p w14:paraId="08E44485" w14:textId="77777777" w:rsidR="0019636A" w:rsidRPr="00B879A3" w:rsidRDefault="0019636A" w:rsidP="006D7F84">
            <w:pPr>
              <w:jc w:val="center"/>
              <w:rPr>
                <w:color w:val="000000"/>
              </w:rPr>
            </w:pPr>
            <w:r w:rsidRPr="00B879A3">
              <w:rPr>
                <w:color w:val="000000"/>
              </w:rPr>
              <w:t>0,91</w:t>
            </w:r>
          </w:p>
        </w:tc>
      </w:tr>
      <w:tr w:rsidR="0019636A" w:rsidRPr="00B879A3" w14:paraId="13957D52"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0E5B7BC3" w14:textId="77777777" w:rsidR="0019636A" w:rsidRPr="00B879A3" w:rsidRDefault="0019636A" w:rsidP="006D7F84">
            <w:pPr>
              <w:rPr>
                <w:color w:val="000000"/>
              </w:rPr>
            </w:pPr>
            <w:r w:rsidRPr="00B879A3">
              <w:rPr>
                <w:color w:val="000000"/>
              </w:rPr>
              <w:t>Männipalk</w:t>
            </w:r>
          </w:p>
        </w:tc>
        <w:tc>
          <w:tcPr>
            <w:tcW w:w="2410" w:type="dxa"/>
            <w:tcBorders>
              <w:top w:val="nil"/>
              <w:left w:val="nil"/>
              <w:bottom w:val="single" w:sz="4" w:space="0" w:color="auto"/>
              <w:right w:val="single" w:sz="4" w:space="0" w:color="auto"/>
            </w:tcBorders>
            <w:shd w:val="clear" w:color="auto" w:fill="auto"/>
            <w:noWrap/>
            <w:vAlign w:val="bottom"/>
            <w:hideMark/>
          </w:tcPr>
          <w:p w14:paraId="66A7A2F5" w14:textId="77777777" w:rsidR="0019636A" w:rsidRPr="00B879A3" w:rsidRDefault="0019636A" w:rsidP="006D7F84">
            <w:pPr>
              <w:rPr>
                <w:color w:val="000000"/>
              </w:rPr>
            </w:pPr>
            <w:r w:rsidRPr="00B879A3">
              <w:rPr>
                <w:color w:val="000000"/>
              </w:rPr>
              <w:t>Männisaepalk</w:t>
            </w:r>
          </w:p>
        </w:tc>
        <w:tc>
          <w:tcPr>
            <w:tcW w:w="1868" w:type="dxa"/>
            <w:tcBorders>
              <w:top w:val="nil"/>
              <w:left w:val="nil"/>
              <w:bottom w:val="single" w:sz="4" w:space="0" w:color="auto"/>
              <w:right w:val="single" w:sz="4" w:space="0" w:color="auto"/>
            </w:tcBorders>
            <w:shd w:val="clear" w:color="auto" w:fill="auto"/>
            <w:noWrap/>
            <w:vAlign w:val="bottom"/>
            <w:hideMark/>
          </w:tcPr>
          <w:p w14:paraId="482376E8" w14:textId="77777777" w:rsidR="0019636A" w:rsidRPr="00B879A3" w:rsidRDefault="0019636A" w:rsidP="006D7F84">
            <w:pPr>
              <w:jc w:val="center"/>
              <w:rPr>
                <w:color w:val="000000"/>
              </w:rPr>
            </w:pPr>
            <w:r w:rsidRPr="00B879A3">
              <w:rPr>
                <w:color w:val="000000"/>
              </w:rPr>
              <w:t>0,91</w:t>
            </w:r>
          </w:p>
        </w:tc>
      </w:tr>
      <w:tr w:rsidR="0019636A" w:rsidRPr="00B879A3" w14:paraId="27BC92E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68F580DD" w14:textId="77777777" w:rsidR="0019636A" w:rsidRPr="00B879A3" w:rsidRDefault="0019636A" w:rsidP="6808C55E">
            <w:pPr>
              <w:rPr>
                <w:color w:val="000000"/>
              </w:rPr>
            </w:pPr>
            <w:r w:rsidRPr="00B879A3">
              <w:rPr>
                <w:color w:val="000000" w:themeColor="text1"/>
              </w:rPr>
              <w:t>MännipalkM</w:t>
            </w:r>
          </w:p>
        </w:tc>
        <w:tc>
          <w:tcPr>
            <w:tcW w:w="2410" w:type="dxa"/>
            <w:tcBorders>
              <w:top w:val="nil"/>
              <w:left w:val="nil"/>
              <w:bottom w:val="single" w:sz="4" w:space="0" w:color="auto"/>
              <w:right w:val="single" w:sz="4" w:space="0" w:color="auto"/>
            </w:tcBorders>
            <w:shd w:val="clear" w:color="auto" w:fill="auto"/>
            <w:noWrap/>
            <w:vAlign w:val="bottom"/>
            <w:hideMark/>
          </w:tcPr>
          <w:p w14:paraId="2D5D8277" w14:textId="77777777" w:rsidR="0019636A" w:rsidRPr="00B879A3" w:rsidRDefault="0019636A" w:rsidP="006D7F84">
            <w:pPr>
              <w:rPr>
                <w:color w:val="000000"/>
              </w:rPr>
            </w:pPr>
            <w:r w:rsidRPr="00B879A3">
              <w:rPr>
                <w:color w:val="000000"/>
              </w:rPr>
              <w:t>Männi sorditu palk</w:t>
            </w:r>
          </w:p>
        </w:tc>
        <w:tc>
          <w:tcPr>
            <w:tcW w:w="1868" w:type="dxa"/>
            <w:tcBorders>
              <w:top w:val="nil"/>
              <w:left w:val="nil"/>
              <w:bottom w:val="single" w:sz="4" w:space="0" w:color="auto"/>
              <w:right w:val="single" w:sz="4" w:space="0" w:color="auto"/>
            </w:tcBorders>
            <w:shd w:val="clear" w:color="auto" w:fill="auto"/>
            <w:noWrap/>
            <w:vAlign w:val="bottom"/>
            <w:hideMark/>
          </w:tcPr>
          <w:p w14:paraId="7762E372" w14:textId="77777777" w:rsidR="0019636A" w:rsidRPr="00B879A3" w:rsidRDefault="0019636A" w:rsidP="006D7F84">
            <w:pPr>
              <w:jc w:val="center"/>
              <w:rPr>
                <w:color w:val="000000"/>
              </w:rPr>
            </w:pPr>
            <w:r w:rsidRPr="00B879A3">
              <w:rPr>
                <w:color w:val="000000"/>
              </w:rPr>
              <w:t>0,91</w:t>
            </w:r>
          </w:p>
        </w:tc>
      </w:tr>
      <w:tr w:rsidR="0019636A" w:rsidRPr="00B879A3" w14:paraId="50A9A8F6"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085CD049" w14:textId="77777777" w:rsidR="0019636A" w:rsidRPr="00B879A3" w:rsidRDefault="0019636A" w:rsidP="006D7F84">
            <w:pPr>
              <w:rPr>
                <w:color w:val="000000"/>
              </w:rPr>
            </w:pPr>
            <w:r w:rsidRPr="00B879A3">
              <w:rPr>
                <w:color w:val="000000"/>
              </w:rPr>
              <w:t>Männipost</w:t>
            </w:r>
          </w:p>
        </w:tc>
        <w:tc>
          <w:tcPr>
            <w:tcW w:w="2410" w:type="dxa"/>
            <w:tcBorders>
              <w:top w:val="nil"/>
              <w:left w:val="nil"/>
              <w:bottom w:val="single" w:sz="4" w:space="0" w:color="auto"/>
              <w:right w:val="single" w:sz="4" w:space="0" w:color="auto"/>
            </w:tcBorders>
            <w:shd w:val="clear" w:color="auto" w:fill="auto"/>
            <w:noWrap/>
            <w:vAlign w:val="bottom"/>
            <w:hideMark/>
          </w:tcPr>
          <w:p w14:paraId="6BAF399D" w14:textId="77777777" w:rsidR="0019636A" w:rsidRPr="00B879A3" w:rsidRDefault="0019636A" w:rsidP="006D7F84">
            <w:pPr>
              <w:rPr>
                <w:color w:val="000000"/>
              </w:rPr>
            </w:pPr>
            <w:r w:rsidRPr="00B879A3">
              <w:rPr>
                <w:color w:val="000000"/>
              </w:rPr>
              <w:t>Männipost</w:t>
            </w:r>
          </w:p>
        </w:tc>
        <w:tc>
          <w:tcPr>
            <w:tcW w:w="1868" w:type="dxa"/>
            <w:tcBorders>
              <w:top w:val="nil"/>
              <w:left w:val="nil"/>
              <w:bottom w:val="single" w:sz="4" w:space="0" w:color="auto"/>
              <w:right w:val="single" w:sz="4" w:space="0" w:color="auto"/>
            </w:tcBorders>
            <w:shd w:val="clear" w:color="auto" w:fill="auto"/>
            <w:noWrap/>
            <w:vAlign w:val="bottom"/>
            <w:hideMark/>
          </w:tcPr>
          <w:p w14:paraId="3C42259C" w14:textId="77777777" w:rsidR="0019636A" w:rsidRPr="00B879A3" w:rsidRDefault="0019636A" w:rsidP="006D7F84">
            <w:pPr>
              <w:jc w:val="center"/>
              <w:rPr>
                <w:color w:val="000000"/>
              </w:rPr>
            </w:pPr>
            <w:r w:rsidRPr="00B879A3">
              <w:rPr>
                <w:color w:val="000000"/>
              </w:rPr>
              <w:t>0,91</w:t>
            </w:r>
          </w:p>
        </w:tc>
      </w:tr>
      <w:tr w:rsidR="0019636A" w:rsidRPr="00B879A3" w14:paraId="575E6F1A"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17C3D6A9" w14:textId="77777777" w:rsidR="0019636A" w:rsidRPr="00B879A3" w:rsidRDefault="0019636A" w:rsidP="006D7F84">
            <w:pPr>
              <w:rPr>
                <w:color w:val="000000"/>
              </w:rPr>
            </w:pPr>
            <w:r w:rsidRPr="00B879A3">
              <w:rPr>
                <w:color w:val="000000"/>
              </w:rPr>
              <w:t>Saarepalk</w:t>
            </w:r>
          </w:p>
        </w:tc>
        <w:tc>
          <w:tcPr>
            <w:tcW w:w="2410" w:type="dxa"/>
            <w:tcBorders>
              <w:top w:val="nil"/>
              <w:left w:val="nil"/>
              <w:bottom w:val="single" w:sz="4" w:space="0" w:color="auto"/>
              <w:right w:val="single" w:sz="4" w:space="0" w:color="auto"/>
            </w:tcBorders>
            <w:shd w:val="clear" w:color="auto" w:fill="auto"/>
            <w:noWrap/>
            <w:vAlign w:val="bottom"/>
            <w:hideMark/>
          </w:tcPr>
          <w:p w14:paraId="4F0EDD72" w14:textId="77777777" w:rsidR="0019636A" w:rsidRPr="00B879A3" w:rsidRDefault="0019636A" w:rsidP="006D7F84">
            <w:pPr>
              <w:rPr>
                <w:color w:val="000000"/>
              </w:rPr>
            </w:pPr>
            <w:r w:rsidRPr="00B879A3">
              <w:rPr>
                <w:color w:val="000000"/>
              </w:rPr>
              <w:t>Saaresaepalk</w:t>
            </w:r>
          </w:p>
        </w:tc>
        <w:tc>
          <w:tcPr>
            <w:tcW w:w="1868" w:type="dxa"/>
            <w:tcBorders>
              <w:top w:val="nil"/>
              <w:left w:val="nil"/>
              <w:bottom w:val="single" w:sz="4" w:space="0" w:color="auto"/>
              <w:right w:val="single" w:sz="4" w:space="0" w:color="auto"/>
            </w:tcBorders>
            <w:shd w:val="clear" w:color="auto" w:fill="auto"/>
            <w:noWrap/>
            <w:vAlign w:val="bottom"/>
            <w:hideMark/>
          </w:tcPr>
          <w:p w14:paraId="08524645" w14:textId="77777777" w:rsidR="0019636A" w:rsidRPr="00B879A3" w:rsidRDefault="0019636A" w:rsidP="006D7F84">
            <w:pPr>
              <w:jc w:val="center"/>
              <w:rPr>
                <w:color w:val="000000"/>
              </w:rPr>
            </w:pPr>
            <w:r w:rsidRPr="00B879A3">
              <w:rPr>
                <w:color w:val="000000"/>
              </w:rPr>
              <w:t>1,05</w:t>
            </w:r>
          </w:p>
        </w:tc>
      </w:tr>
      <w:tr w:rsidR="0019636A" w:rsidRPr="00B879A3" w14:paraId="12AAA4B0" w14:textId="77777777" w:rsidTr="6808C55E">
        <w:trPr>
          <w:trHeight w:val="315"/>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14:paraId="5CD90E76" w14:textId="77777777" w:rsidR="0019636A" w:rsidRPr="00B879A3" w:rsidRDefault="0019636A" w:rsidP="006D7F84">
            <w:pPr>
              <w:rPr>
                <w:color w:val="000000"/>
              </w:rPr>
            </w:pPr>
            <w:r w:rsidRPr="00B879A3">
              <w:rPr>
                <w:color w:val="000000"/>
              </w:rPr>
              <w:t>Sanglepapalk</w:t>
            </w:r>
          </w:p>
        </w:tc>
        <w:tc>
          <w:tcPr>
            <w:tcW w:w="2410" w:type="dxa"/>
            <w:tcBorders>
              <w:top w:val="nil"/>
              <w:left w:val="nil"/>
              <w:bottom w:val="single" w:sz="4" w:space="0" w:color="auto"/>
              <w:right w:val="single" w:sz="4" w:space="0" w:color="auto"/>
            </w:tcBorders>
            <w:shd w:val="clear" w:color="auto" w:fill="auto"/>
            <w:noWrap/>
            <w:vAlign w:val="bottom"/>
            <w:hideMark/>
          </w:tcPr>
          <w:p w14:paraId="0E0CB2CA" w14:textId="77777777" w:rsidR="0019636A" w:rsidRPr="00B879A3" w:rsidRDefault="0019636A" w:rsidP="006D7F84">
            <w:pPr>
              <w:rPr>
                <w:color w:val="000000"/>
              </w:rPr>
            </w:pPr>
            <w:r w:rsidRPr="00B879A3">
              <w:rPr>
                <w:color w:val="000000"/>
              </w:rPr>
              <w:t>Sanglepasaepalk</w:t>
            </w:r>
          </w:p>
        </w:tc>
        <w:tc>
          <w:tcPr>
            <w:tcW w:w="1868" w:type="dxa"/>
            <w:tcBorders>
              <w:top w:val="nil"/>
              <w:left w:val="nil"/>
              <w:bottom w:val="single" w:sz="4" w:space="0" w:color="auto"/>
              <w:right w:val="single" w:sz="4" w:space="0" w:color="auto"/>
            </w:tcBorders>
            <w:shd w:val="clear" w:color="auto" w:fill="auto"/>
            <w:noWrap/>
            <w:vAlign w:val="bottom"/>
            <w:hideMark/>
          </w:tcPr>
          <w:p w14:paraId="1833B4C5" w14:textId="77777777" w:rsidR="0019636A" w:rsidRPr="00B879A3" w:rsidRDefault="0019636A" w:rsidP="006D7F84">
            <w:pPr>
              <w:jc w:val="center"/>
              <w:rPr>
                <w:color w:val="000000"/>
              </w:rPr>
            </w:pPr>
            <w:r w:rsidRPr="00B879A3">
              <w:rPr>
                <w:color w:val="000000"/>
              </w:rPr>
              <w:t>0,95</w:t>
            </w:r>
          </w:p>
        </w:tc>
      </w:tr>
    </w:tbl>
    <w:p w14:paraId="377CB37A" w14:textId="77777777" w:rsidR="008B64F5" w:rsidRPr="00B879A3" w:rsidRDefault="008B64F5" w:rsidP="003F5C9A">
      <w:pPr>
        <w:jc w:val="both"/>
        <w:rPr>
          <w:rStyle w:val="PageNumber"/>
        </w:rPr>
      </w:pPr>
    </w:p>
    <w:p w14:paraId="45FE2A5C" w14:textId="77777777" w:rsidR="003F5C9A" w:rsidRPr="00B879A3" w:rsidRDefault="003F5C9A" w:rsidP="003F5C9A">
      <w:pPr>
        <w:rPr>
          <w:b/>
        </w:rPr>
      </w:pPr>
    </w:p>
    <w:p w14:paraId="42ABD97F" w14:textId="77777777" w:rsidR="0019636A" w:rsidRPr="00B879A3" w:rsidRDefault="0019636A" w:rsidP="003F5C9A">
      <w:pPr>
        <w:rPr>
          <w:b/>
        </w:rPr>
      </w:pPr>
    </w:p>
    <w:p w14:paraId="55C3C151" w14:textId="77777777" w:rsidR="003F5C9A" w:rsidRPr="00B879A3" w:rsidRDefault="003F5C9A" w:rsidP="003F5C9A">
      <w:pPr>
        <w:rPr>
          <w:lang w:eastAsia="en-US"/>
        </w:rPr>
      </w:pPr>
    </w:p>
    <w:p w14:paraId="51DC14A5" w14:textId="77777777" w:rsidR="009F4321" w:rsidRPr="00B879A3" w:rsidRDefault="009F4321" w:rsidP="009F4321">
      <w:pPr>
        <w:ind w:left="4248" w:firstLine="708"/>
        <w:jc w:val="both"/>
        <w:outlineLvl w:val="0"/>
      </w:pPr>
      <w:r w:rsidRPr="00B879A3">
        <w:lastRenderedPageBreak/>
        <w:t xml:space="preserve">Lisa </w:t>
      </w:r>
      <w:r w:rsidR="003E147F" w:rsidRPr="00B879A3">
        <w:t>6</w:t>
      </w:r>
      <w:r w:rsidRPr="00B879A3">
        <w:t>/1</w:t>
      </w:r>
    </w:p>
    <w:p w14:paraId="0310DE14" w14:textId="77777777" w:rsidR="009F4321" w:rsidRPr="00B879A3" w:rsidRDefault="009F4321" w:rsidP="009F4321">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790203228"/>
          <w:placeholder>
            <w:docPart w:val="6ECA25899384464BB2171A462BF03FF2"/>
          </w:placeholder>
          <w:date>
            <w:dateFormat w:val="d.MM.yyyy"/>
            <w:lid w:val="et-EE"/>
            <w:storeMappedDataAs w:val="dateTime"/>
            <w:calendar w:val="gregorian"/>
          </w:date>
        </w:sdtPr>
        <w:sdtContent>
          <w:r w:rsidRPr="00B879A3">
            <w:t>[Vali kuupäev]</w:t>
          </w:r>
        </w:sdtContent>
      </w:sdt>
      <w:r w:rsidRPr="00B879A3">
        <w:t xml:space="preserve"> veolepingu</w:t>
      </w:r>
    </w:p>
    <w:p w14:paraId="39245A77" w14:textId="77777777" w:rsidR="009F4321" w:rsidRPr="00B879A3" w:rsidRDefault="009F4321" w:rsidP="009F4321">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42AF5FB9" w14:textId="77777777" w:rsidR="004054A0" w:rsidRPr="00B879A3" w:rsidRDefault="004054A0" w:rsidP="00860533">
      <w:pPr>
        <w:tabs>
          <w:tab w:val="left" w:pos="6225"/>
        </w:tabs>
        <w:ind w:firstLine="6225"/>
        <w:jc w:val="both"/>
        <w:rPr>
          <w:lang w:eastAsia="en-US"/>
        </w:rPr>
      </w:pPr>
    </w:p>
    <w:p w14:paraId="5CF81A8A" w14:textId="77777777" w:rsidR="004054A0" w:rsidRPr="00B879A3" w:rsidRDefault="004054A0" w:rsidP="000F3FF2"/>
    <w:p w14:paraId="351F1446" w14:textId="77777777" w:rsidR="00440F67" w:rsidRPr="00B879A3" w:rsidRDefault="00440F67" w:rsidP="00440F67">
      <w:pPr>
        <w:keepNext/>
        <w:keepLines/>
        <w:spacing w:before="200"/>
        <w:jc w:val="center"/>
        <w:outlineLvl w:val="1"/>
        <w:rPr>
          <w:rFonts w:eastAsiaTheme="majorEastAsia"/>
          <w:b/>
          <w:bCs/>
        </w:rPr>
      </w:pPr>
      <w:r w:rsidRPr="00B879A3">
        <w:rPr>
          <w:rFonts w:eastAsiaTheme="majorEastAsia"/>
          <w:b/>
          <w:bCs/>
        </w:rPr>
        <w:t>RMK keskkonnanõuded mootorsõidukitega ja saagidega töötamisel</w:t>
      </w:r>
    </w:p>
    <w:p w14:paraId="045989BD" w14:textId="77777777" w:rsidR="00440F67" w:rsidRPr="00B879A3" w:rsidRDefault="00440F67" w:rsidP="00440F67">
      <w:pPr>
        <w:suppressAutoHyphens/>
        <w:spacing w:before="280" w:after="280"/>
        <w:jc w:val="right"/>
        <w:rPr>
          <w:lang w:val="en-GB" w:eastAsia="ar-SA"/>
        </w:rPr>
      </w:pPr>
      <w:bookmarkStart w:id="15" w:name="_Hlk110500592"/>
      <w:r w:rsidRPr="00B879A3">
        <w:rPr>
          <w:rFonts w:eastAsia="Calibri"/>
          <w:lang w:eastAsia="ar-SA"/>
        </w:rPr>
        <w:t>(digitaalallkirja kuupäev nõustumusest)</w:t>
      </w:r>
    </w:p>
    <w:bookmarkEnd w:id="15"/>
    <w:p w14:paraId="7A05D5FF" w14:textId="77777777" w:rsidR="00440F67" w:rsidRPr="00B879A3" w:rsidRDefault="00440F67" w:rsidP="00440F67"/>
    <w:p w14:paraId="4CEF9CA2" w14:textId="77777777" w:rsidR="00440F67" w:rsidRPr="00B879A3" w:rsidRDefault="00440F67" w:rsidP="00440F67">
      <w:pPr>
        <w:numPr>
          <w:ilvl w:val="0"/>
          <w:numId w:val="35"/>
        </w:numPr>
        <w:ind w:left="709" w:hanging="709"/>
        <w:jc w:val="both"/>
        <w:rPr>
          <w:b/>
        </w:rPr>
      </w:pPr>
      <w:r w:rsidRPr="00B879A3">
        <w:rPr>
          <w:b/>
        </w:rPr>
        <w:t>Üldsätted</w:t>
      </w:r>
    </w:p>
    <w:p w14:paraId="1F58DC94" w14:textId="77777777" w:rsidR="00440F67" w:rsidRPr="00B879A3" w:rsidRDefault="00440F67" w:rsidP="00440F67">
      <w:pPr>
        <w:numPr>
          <w:ilvl w:val="1"/>
          <w:numId w:val="35"/>
        </w:numPr>
        <w:ind w:left="709" w:hanging="709"/>
        <w:jc w:val="both"/>
      </w:pPr>
      <w:r w:rsidRPr="00B879A3">
        <w:t xml:space="preserve">Juhend sätestab keskkonnaalased nõuded tööobjektil kütuste ja määrdeainete hoidmisele, tankimisele ja jäätmete käitlemisele ning hädaolukordades tegutsemisele.   </w:t>
      </w:r>
    </w:p>
    <w:p w14:paraId="2F12D88F" w14:textId="77777777" w:rsidR="00440F67" w:rsidRPr="00B879A3" w:rsidRDefault="00440F67" w:rsidP="00440F67">
      <w:pPr>
        <w:numPr>
          <w:ilvl w:val="1"/>
          <w:numId w:val="35"/>
        </w:numPr>
        <w:ind w:left="709" w:hanging="709"/>
        <w:jc w:val="both"/>
      </w:pPr>
      <w:r w:rsidRPr="00B879A3">
        <w:t xml:space="preserve">Juhendi nõuded kehtivad sisepõlemismootori jõul liikuva sõidukiga (edaspidi masin) ning kettsaega, võsasaega ja trimmeriga (edaspidi saag) töötamisel. </w:t>
      </w:r>
    </w:p>
    <w:p w14:paraId="010AA1AC" w14:textId="77777777" w:rsidR="00440F67" w:rsidRPr="00B879A3" w:rsidRDefault="00440F67" w:rsidP="00440F67">
      <w:pPr>
        <w:numPr>
          <w:ilvl w:val="1"/>
          <w:numId w:val="35"/>
        </w:numPr>
        <w:ind w:left="709" w:hanging="709"/>
        <w:jc w:val="both"/>
      </w:pPr>
      <w:r w:rsidRPr="00B879A3">
        <w:t>Juhendi koostamisel on lähtutud kehtivatest õigusaktidest, FSC ja PEFC säästliku metsamajandamise standardi ning ISO 14001 keskkonna</w:t>
      </w:r>
      <w:r w:rsidRPr="00B879A3">
        <w:softHyphen/>
      </w:r>
      <w:r w:rsidRPr="00B879A3">
        <w:softHyphen/>
        <w:t xml:space="preserve">juhtimise ja ISO 9001 kvaliteedijuhtimise standardi nõuetest. </w:t>
      </w:r>
    </w:p>
    <w:p w14:paraId="0FE8EE0C" w14:textId="77777777" w:rsidR="00440F67" w:rsidRPr="00B879A3" w:rsidRDefault="00440F67" w:rsidP="00440F67">
      <w:pPr>
        <w:ind w:left="709"/>
        <w:jc w:val="both"/>
      </w:pPr>
    </w:p>
    <w:p w14:paraId="7600FC6D" w14:textId="77777777" w:rsidR="00440F67" w:rsidRPr="00B879A3" w:rsidRDefault="00440F67" w:rsidP="00440F67">
      <w:pPr>
        <w:numPr>
          <w:ilvl w:val="0"/>
          <w:numId w:val="35"/>
        </w:numPr>
        <w:ind w:left="709" w:hanging="709"/>
        <w:jc w:val="both"/>
        <w:rPr>
          <w:b/>
        </w:rPr>
      </w:pPr>
      <w:r w:rsidRPr="00B879A3">
        <w:rPr>
          <w:b/>
        </w:rPr>
        <w:t>Üldised nõuded</w:t>
      </w:r>
    </w:p>
    <w:p w14:paraId="1EE0E48A" w14:textId="77777777" w:rsidR="00440F67" w:rsidRPr="00B879A3" w:rsidRDefault="00440F67" w:rsidP="00440F67">
      <w:pPr>
        <w:numPr>
          <w:ilvl w:val="1"/>
          <w:numId w:val="35"/>
        </w:numPr>
        <w:ind w:left="709" w:hanging="709"/>
        <w:jc w:val="both"/>
      </w:pPr>
      <w:r w:rsidRPr="00B879A3">
        <w:t>Kui töö käigus võib tekkida keskkonnareostus või ohtu sattuda töö</w:t>
      </w:r>
      <w:r w:rsidRPr="00B879A3">
        <w:softHyphen/>
        <w:t>objektil viibivate isikute elu või tervis tuleb tööd koheselt peatada.</w:t>
      </w:r>
    </w:p>
    <w:p w14:paraId="34AC3276" w14:textId="77777777" w:rsidR="00440F67" w:rsidRPr="00B879A3" w:rsidRDefault="00440F67" w:rsidP="00440F67">
      <w:pPr>
        <w:numPr>
          <w:ilvl w:val="1"/>
          <w:numId w:val="35"/>
        </w:numPr>
        <w:ind w:left="709" w:hanging="709"/>
        <w:jc w:val="both"/>
      </w:pPr>
      <w:r w:rsidRPr="00B879A3">
        <w:t xml:space="preserve">Metsas on keelatud teha lõket selleks mitte ettevalmistatud kohas. Tuleohtlikul ajal on keelatud metsas suitsetamine, lõkketegemine ning lahtise tule kasutamine. </w:t>
      </w:r>
    </w:p>
    <w:p w14:paraId="4D18B8C6" w14:textId="77777777" w:rsidR="00440F67" w:rsidRPr="00B879A3" w:rsidRDefault="00440F67" w:rsidP="00440F67">
      <w:pPr>
        <w:numPr>
          <w:ilvl w:val="1"/>
          <w:numId w:val="35"/>
        </w:numPr>
        <w:ind w:left="709" w:hanging="709"/>
        <w:jc w:val="both"/>
      </w:pPr>
      <w:r w:rsidRPr="00B879A3">
        <w:t>Turbapinnasel töötav masin peab olema komplekteeritud seadmetega, mis välistavad väljalaskegaasis sädemete olemasolu.</w:t>
      </w:r>
    </w:p>
    <w:p w14:paraId="487570F3" w14:textId="77777777" w:rsidR="00440F67" w:rsidRPr="00B879A3" w:rsidRDefault="00440F67" w:rsidP="00440F67">
      <w:pPr>
        <w:numPr>
          <w:ilvl w:val="1"/>
          <w:numId w:val="35"/>
        </w:numPr>
        <w:ind w:left="709" w:hanging="709"/>
        <w:jc w:val="both"/>
      </w:pPr>
      <w:r w:rsidRPr="00B879A3">
        <w:t>Töö käigus tuleb vältida kultuurimälestiste (nt kultusekohad, sõjahauad, kääpad, ehitismälestised, mälestusmärgid) ning ristipuude ja pärand</w:t>
      </w:r>
      <w:r w:rsidRPr="00B879A3">
        <w:softHyphen/>
        <w:t>kultuuri</w:t>
      </w:r>
      <w:r w:rsidRPr="00B879A3">
        <w:softHyphen/>
        <w:t>objektide kahjustamist ning risustamist okste jms.</w:t>
      </w:r>
    </w:p>
    <w:p w14:paraId="5C7AFF21" w14:textId="77777777" w:rsidR="00440F67" w:rsidRPr="00B879A3" w:rsidRDefault="00440F67" w:rsidP="00440F67">
      <w:pPr>
        <w:numPr>
          <w:ilvl w:val="1"/>
          <w:numId w:val="35"/>
        </w:numPr>
        <w:ind w:left="709" w:hanging="709"/>
        <w:jc w:val="both"/>
      </w:pPr>
      <w:r w:rsidRPr="00B879A3">
        <w:t>Suure linnupesa, diameetriga üle 40 cm, leidmisel peatada koheselt raietööd, teavitada leiust RMK poolset tööde juhti ja oodata edasisi tema korraldusi.</w:t>
      </w:r>
    </w:p>
    <w:p w14:paraId="759A818E" w14:textId="77777777" w:rsidR="00440F67" w:rsidRPr="00B879A3" w:rsidRDefault="00440F67" w:rsidP="00440F67">
      <w:pPr>
        <w:numPr>
          <w:ilvl w:val="1"/>
          <w:numId w:val="35"/>
        </w:numPr>
        <w:ind w:left="709" w:hanging="709"/>
        <w:jc w:val="both"/>
      </w:pPr>
      <w:r w:rsidRPr="00B879A3">
        <w:rPr>
          <w:noProof/>
        </w:rPr>
        <w:t>Raielangil, v.a valgusturaiel, tuleb vegetatsiooniperioodil</w:t>
      </w:r>
      <w:r w:rsidRPr="00B879A3">
        <w:t xml:space="preserve"> juurepessu ohtlikel aladel </w:t>
      </w:r>
      <w:r w:rsidRPr="00B879A3">
        <w:rPr>
          <w:noProof/>
        </w:rPr>
        <w:t>kuuse ja männi kännud töödelda juurepessu leviku tõkestamiseks biotõrjepreparaadiga ROTSTOP</w:t>
      </w:r>
      <w:r w:rsidRPr="00B879A3">
        <w:rPr>
          <w:noProof/>
          <w:vertAlign w:val="superscript"/>
        </w:rPr>
        <w:t>®</w:t>
      </w:r>
      <w:r w:rsidRPr="00B879A3">
        <w:rPr>
          <w:noProof/>
        </w:rPr>
        <w:t xml:space="preserve">. </w:t>
      </w:r>
    </w:p>
    <w:p w14:paraId="43692C5B" w14:textId="77777777" w:rsidR="00440F67" w:rsidRPr="00B879A3" w:rsidRDefault="00440F67" w:rsidP="00440F67">
      <w:pPr>
        <w:ind w:left="709"/>
        <w:jc w:val="both"/>
      </w:pPr>
    </w:p>
    <w:p w14:paraId="34D77DFE" w14:textId="77777777" w:rsidR="00440F67" w:rsidRPr="00B879A3" w:rsidRDefault="00440F67" w:rsidP="00440F67">
      <w:pPr>
        <w:numPr>
          <w:ilvl w:val="0"/>
          <w:numId w:val="35"/>
        </w:numPr>
        <w:ind w:left="709" w:hanging="709"/>
        <w:jc w:val="both"/>
        <w:rPr>
          <w:b/>
        </w:rPr>
      </w:pPr>
      <w:r w:rsidRPr="00B879A3">
        <w:rPr>
          <w:b/>
        </w:rPr>
        <w:t>Kütused ja tankimine</w:t>
      </w:r>
    </w:p>
    <w:p w14:paraId="4A09586F" w14:textId="77777777" w:rsidR="00440F67" w:rsidRPr="00B879A3" w:rsidRDefault="00440F67" w:rsidP="00440F67">
      <w:pPr>
        <w:numPr>
          <w:ilvl w:val="1"/>
          <w:numId w:val="35"/>
        </w:numPr>
        <w:ind w:left="709" w:hanging="709"/>
        <w:jc w:val="both"/>
      </w:pPr>
      <w:r w:rsidRPr="00B879A3">
        <w:t>Sae tankimisel tuleb kasutada spetsiaalset kanistri otsikut, mis välistab üle- ja mööda</w:t>
      </w:r>
      <w:r w:rsidRPr="00B879A3">
        <w:softHyphen/>
        <w:t>valamist.</w:t>
      </w:r>
    </w:p>
    <w:p w14:paraId="63926806" w14:textId="77777777" w:rsidR="00440F67" w:rsidRPr="00B879A3" w:rsidRDefault="00440F67" w:rsidP="00440F67">
      <w:pPr>
        <w:numPr>
          <w:ilvl w:val="1"/>
          <w:numId w:val="35"/>
        </w:numPr>
        <w:ind w:left="709" w:hanging="709"/>
        <w:jc w:val="both"/>
      </w:pPr>
      <w:r w:rsidRPr="00B879A3">
        <w:t>Sae käivitamisel tuleb see viia vähemalt 3 meetri kaugusele kütuse tankimise paigast.</w:t>
      </w:r>
    </w:p>
    <w:p w14:paraId="02AD95E2" w14:textId="77777777" w:rsidR="00440F67" w:rsidRPr="00B879A3" w:rsidRDefault="00440F67" w:rsidP="00440F67">
      <w:pPr>
        <w:numPr>
          <w:ilvl w:val="1"/>
          <w:numId w:val="35"/>
        </w:numPr>
        <w:ind w:left="709" w:hanging="709"/>
        <w:jc w:val="both"/>
      </w:pPr>
      <w:r w:rsidRPr="00B879A3">
        <w:t>Kütusemahutid peavad olema ette nähtud kütuste hoidmiseks ja veoks, olema nõuetele vastavalt märgistatud ning omama vastavat sertifikaati.</w:t>
      </w:r>
    </w:p>
    <w:p w14:paraId="585BC190" w14:textId="77777777" w:rsidR="00440F67" w:rsidRPr="00B879A3" w:rsidRDefault="00440F67" w:rsidP="00440F67">
      <w:pPr>
        <w:numPr>
          <w:ilvl w:val="1"/>
          <w:numId w:val="35"/>
        </w:numPr>
        <w:ind w:left="709" w:hanging="709"/>
        <w:jc w:val="both"/>
      </w:pPr>
      <w:r w:rsidRPr="00B879A3">
        <w:t>Kütusemahuteid tuleb tööobjektil hoida varjulises kohas.</w:t>
      </w:r>
    </w:p>
    <w:p w14:paraId="531D8F93" w14:textId="77777777" w:rsidR="00440F67" w:rsidRPr="00B879A3" w:rsidRDefault="00440F67" w:rsidP="00440F67">
      <w:pPr>
        <w:numPr>
          <w:ilvl w:val="1"/>
          <w:numId w:val="35"/>
        </w:numPr>
        <w:ind w:left="709" w:hanging="709"/>
        <w:jc w:val="both"/>
      </w:pPr>
      <w:r w:rsidRPr="00B879A3">
        <w:t xml:space="preserve">Kütust ja määrdeaineid ei tohi hoiustada looduslikele veekogudele lähemal kui 10 m. </w:t>
      </w:r>
    </w:p>
    <w:p w14:paraId="3019D837" w14:textId="77777777" w:rsidR="00440F67" w:rsidRPr="00B879A3" w:rsidRDefault="00440F67" w:rsidP="00440F67">
      <w:pPr>
        <w:numPr>
          <w:ilvl w:val="1"/>
          <w:numId w:val="35"/>
        </w:numPr>
        <w:ind w:left="709" w:hanging="709"/>
        <w:jc w:val="both"/>
      </w:pPr>
      <w:r w:rsidRPr="00B879A3">
        <w:t>Tööobjektil masina, mille kütusepaak on suurem kui 100 l, tankimisel tuleb kasutada spetsiaalset kütusepumpa, mis välistab kütuse keskkonda sattumist.</w:t>
      </w:r>
    </w:p>
    <w:p w14:paraId="6A887957" w14:textId="77777777" w:rsidR="00440F67" w:rsidRPr="00B879A3" w:rsidRDefault="00440F67" w:rsidP="00440F67">
      <w:pPr>
        <w:numPr>
          <w:ilvl w:val="1"/>
          <w:numId w:val="35"/>
        </w:numPr>
        <w:ind w:left="709" w:hanging="709"/>
        <w:jc w:val="both"/>
      </w:pPr>
      <w:r w:rsidRPr="00B879A3">
        <w:t>Lekkinud kütus või määrdeained tuleb kokku koguda ja kuni ära</w:t>
      </w:r>
      <w:r w:rsidRPr="00B879A3">
        <w:softHyphen/>
      </w:r>
      <w:r w:rsidRPr="00B879A3">
        <w:softHyphen/>
        <w:t>veoni ladustada keskkonna</w:t>
      </w:r>
      <w:r w:rsidRPr="00B879A3">
        <w:softHyphen/>
        <w:t xml:space="preserve">ohutult. </w:t>
      </w:r>
    </w:p>
    <w:p w14:paraId="10A3E3C3" w14:textId="77777777" w:rsidR="00440F67" w:rsidRPr="00B879A3" w:rsidRDefault="00440F67" w:rsidP="00440F67">
      <w:pPr>
        <w:ind w:left="709"/>
        <w:jc w:val="both"/>
      </w:pPr>
    </w:p>
    <w:p w14:paraId="7A656B8E" w14:textId="77777777" w:rsidR="00440F67" w:rsidRPr="00B879A3" w:rsidRDefault="00440F67" w:rsidP="00440F67">
      <w:pPr>
        <w:numPr>
          <w:ilvl w:val="0"/>
          <w:numId w:val="35"/>
        </w:numPr>
        <w:ind w:left="709" w:hanging="709"/>
        <w:jc w:val="both"/>
        <w:rPr>
          <w:b/>
          <w:bCs/>
        </w:rPr>
      </w:pPr>
      <w:r w:rsidRPr="00B879A3">
        <w:rPr>
          <w:b/>
        </w:rPr>
        <w:t>Tavajäätmed ja ohtlikud jäätmed</w:t>
      </w:r>
    </w:p>
    <w:p w14:paraId="1FDC1DE0" w14:textId="77777777" w:rsidR="00440F67" w:rsidRPr="00B879A3" w:rsidRDefault="00440F67" w:rsidP="00440F67">
      <w:pPr>
        <w:numPr>
          <w:ilvl w:val="1"/>
          <w:numId w:val="35"/>
        </w:numPr>
        <w:ind w:left="709" w:hanging="709"/>
        <w:jc w:val="both"/>
      </w:pPr>
      <w:r w:rsidRPr="00B879A3">
        <w:t>Kõik töö käigus tekkinud tavajäätmed ja ohtlikud jäätmed tuleb peale töö</w:t>
      </w:r>
      <w:r w:rsidRPr="00B879A3">
        <w:softHyphen/>
        <w:t xml:space="preserve">objekti lõpetamist ära viia. Ohtlikeks jäätmeteks loetakse: </w:t>
      </w:r>
    </w:p>
    <w:p w14:paraId="5A72D471" w14:textId="77777777" w:rsidR="00440F67" w:rsidRPr="00B879A3" w:rsidRDefault="00440F67" w:rsidP="00440F67">
      <w:pPr>
        <w:numPr>
          <w:ilvl w:val="2"/>
          <w:numId w:val="35"/>
        </w:numPr>
        <w:jc w:val="both"/>
      </w:pPr>
      <w:r w:rsidRPr="00B879A3">
        <w:lastRenderedPageBreak/>
        <w:t>kütuse ja määrdeainete taara;</w:t>
      </w:r>
    </w:p>
    <w:p w14:paraId="024CEA7E" w14:textId="77777777" w:rsidR="00440F67" w:rsidRPr="00B879A3" w:rsidRDefault="00440F67" w:rsidP="00440F67">
      <w:pPr>
        <w:numPr>
          <w:ilvl w:val="2"/>
          <w:numId w:val="35"/>
        </w:numPr>
        <w:jc w:val="both"/>
      </w:pPr>
      <w:r w:rsidRPr="00B879A3">
        <w:t>markeerimisvärvi purgid;</w:t>
      </w:r>
    </w:p>
    <w:p w14:paraId="5BCC856A" w14:textId="77777777" w:rsidR="00440F67" w:rsidRPr="00B879A3" w:rsidRDefault="00440F67" w:rsidP="00440F67">
      <w:pPr>
        <w:numPr>
          <w:ilvl w:val="2"/>
          <w:numId w:val="35"/>
        </w:numPr>
        <w:ind w:left="1418" w:hanging="698"/>
        <w:jc w:val="both"/>
      </w:pPr>
      <w:r w:rsidRPr="00B879A3">
        <w:t>kütuse või määrdeaine lekke tõrjumisel kasutatud absorbent;</w:t>
      </w:r>
    </w:p>
    <w:p w14:paraId="502722B4" w14:textId="77777777" w:rsidR="00440F67" w:rsidRPr="00B879A3" w:rsidRDefault="00440F67" w:rsidP="00440F67">
      <w:pPr>
        <w:numPr>
          <w:ilvl w:val="2"/>
          <w:numId w:val="35"/>
        </w:numPr>
        <w:ind w:left="1418" w:hanging="698"/>
        <w:jc w:val="both"/>
      </w:pPr>
      <w:r w:rsidRPr="00B879A3">
        <w:t>kütuse või määrdeainega kokku puutunud paberid jms;</w:t>
      </w:r>
    </w:p>
    <w:p w14:paraId="086B3327" w14:textId="77777777" w:rsidR="00440F67" w:rsidRPr="00B879A3" w:rsidRDefault="00440F67" w:rsidP="00440F67">
      <w:pPr>
        <w:numPr>
          <w:ilvl w:val="2"/>
          <w:numId w:val="35"/>
        </w:numPr>
        <w:jc w:val="both"/>
      </w:pPr>
      <w:r w:rsidRPr="00B879A3">
        <w:t>akud, hüdrovoolikud, kütuse- või õlifiltrid.</w:t>
      </w:r>
    </w:p>
    <w:p w14:paraId="139617E4" w14:textId="77777777" w:rsidR="00440F67" w:rsidRPr="00B879A3" w:rsidRDefault="00440F67" w:rsidP="00440F67">
      <w:pPr>
        <w:numPr>
          <w:ilvl w:val="1"/>
          <w:numId w:val="35"/>
        </w:numPr>
        <w:ind w:left="709" w:hanging="709"/>
        <w:jc w:val="both"/>
      </w:pPr>
      <w:r w:rsidRPr="00B879A3">
        <w:t>Tööobjektil peab jäätmete olemasolul olema koht nende hoidmiseks.</w:t>
      </w:r>
    </w:p>
    <w:p w14:paraId="001F4C91" w14:textId="77777777" w:rsidR="00440F67" w:rsidRPr="00B879A3" w:rsidRDefault="00440F67" w:rsidP="00440F67">
      <w:pPr>
        <w:numPr>
          <w:ilvl w:val="1"/>
          <w:numId w:val="35"/>
        </w:numPr>
        <w:ind w:left="709" w:hanging="709"/>
        <w:jc w:val="both"/>
      </w:pPr>
      <w:r w:rsidRPr="00B879A3">
        <w:t>Tavajäätmed ja ohtlikud jäätmed tuleb hoida tööobjektil eraldi.</w:t>
      </w:r>
    </w:p>
    <w:p w14:paraId="4BC8F5C5" w14:textId="77777777" w:rsidR="00440F67" w:rsidRPr="00B879A3" w:rsidRDefault="00440F67" w:rsidP="00440F67">
      <w:pPr>
        <w:numPr>
          <w:ilvl w:val="1"/>
          <w:numId w:val="35"/>
        </w:numPr>
        <w:ind w:left="709" w:hanging="709"/>
        <w:jc w:val="both"/>
      </w:pPr>
      <w:r w:rsidRPr="00B879A3">
        <w:t>Ohtlikke jäätmeid peab hoidma ilmastiku- ning lekkekindlates anumates või pakendites.</w:t>
      </w:r>
    </w:p>
    <w:p w14:paraId="77896F04" w14:textId="77777777" w:rsidR="00440F67" w:rsidRPr="00B879A3" w:rsidRDefault="00440F67" w:rsidP="00440F67">
      <w:pPr>
        <w:ind w:left="709"/>
        <w:jc w:val="both"/>
      </w:pPr>
    </w:p>
    <w:p w14:paraId="6E74DC9E" w14:textId="77777777" w:rsidR="00440F67" w:rsidRPr="00B879A3" w:rsidRDefault="00440F67" w:rsidP="00440F67">
      <w:pPr>
        <w:numPr>
          <w:ilvl w:val="0"/>
          <w:numId w:val="35"/>
        </w:numPr>
        <w:ind w:left="709" w:hanging="709"/>
        <w:jc w:val="both"/>
        <w:rPr>
          <w:b/>
        </w:rPr>
      </w:pPr>
      <w:r w:rsidRPr="00B879A3">
        <w:rPr>
          <w:b/>
        </w:rPr>
        <w:t>Masinate ja saagide seisund ning komplekteeritus</w:t>
      </w:r>
    </w:p>
    <w:p w14:paraId="14409675" w14:textId="77777777" w:rsidR="00440F67" w:rsidRPr="00B879A3" w:rsidRDefault="00440F67" w:rsidP="00440F67">
      <w:pPr>
        <w:numPr>
          <w:ilvl w:val="1"/>
          <w:numId w:val="35"/>
        </w:numPr>
        <w:ind w:left="709" w:hanging="709"/>
        <w:jc w:val="both"/>
      </w:pPr>
      <w:r w:rsidRPr="00B879A3">
        <w:t>Masinad peavad olema läbinud valmistaja poolt ettenähtud sagedusega hooldusi.</w:t>
      </w:r>
    </w:p>
    <w:p w14:paraId="0CD8C021" w14:textId="77777777" w:rsidR="00440F67" w:rsidRPr="00B879A3" w:rsidRDefault="00440F67" w:rsidP="00440F67">
      <w:pPr>
        <w:numPr>
          <w:ilvl w:val="1"/>
          <w:numId w:val="35"/>
        </w:numPr>
        <w:ind w:left="709" w:hanging="709"/>
        <w:jc w:val="both"/>
      </w:pPr>
      <w:r w:rsidRPr="00B879A3">
        <w:t>Liikluses osalevad masinad peavad olema läbinud õigusaktides ettenähtud tehno</w:t>
      </w:r>
      <w:r w:rsidRPr="00B879A3">
        <w:softHyphen/>
      </w:r>
      <w:r w:rsidRPr="00B879A3">
        <w:softHyphen/>
      </w:r>
      <w:r w:rsidRPr="00B879A3">
        <w:softHyphen/>
      </w:r>
      <w:r w:rsidRPr="00B879A3">
        <w:softHyphen/>
      </w:r>
      <w:r w:rsidRPr="00B879A3">
        <w:softHyphen/>
      </w:r>
      <w:r w:rsidRPr="00B879A3">
        <w:softHyphen/>
      </w:r>
      <w:r w:rsidRPr="00B879A3">
        <w:softHyphen/>
      </w:r>
      <w:r w:rsidRPr="00B879A3">
        <w:softHyphen/>
      </w:r>
      <w:r w:rsidRPr="00B879A3">
        <w:softHyphen/>
        <w:t>ülevaatusi.</w:t>
      </w:r>
    </w:p>
    <w:p w14:paraId="724F593F" w14:textId="77777777" w:rsidR="00440F67" w:rsidRPr="00B879A3" w:rsidRDefault="00440F67" w:rsidP="00440F67">
      <w:pPr>
        <w:numPr>
          <w:ilvl w:val="1"/>
          <w:numId w:val="35"/>
        </w:numPr>
        <w:ind w:left="709" w:hanging="709"/>
        <w:jc w:val="both"/>
      </w:pPr>
      <w:r w:rsidRPr="00B879A3">
        <w:t>Masinas peab olema:</w:t>
      </w:r>
    </w:p>
    <w:p w14:paraId="691FCCFB" w14:textId="77777777" w:rsidR="00440F67" w:rsidRPr="00B879A3" w:rsidRDefault="00440F67" w:rsidP="00440F67">
      <w:pPr>
        <w:numPr>
          <w:ilvl w:val="2"/>
          <w:numId w:val="35"/>
        </w:numPr>
        <w:ind w:left="1418" w:hanging="709"/>
        <w:jc w:val="both"/>
      </w:pPr>
      <w:r w:rsidRPr="00B879A3">
        <w:t>mobiiltelefon;</w:t>
      </w:r>
    </w:p>
    <w:p w14:paraId="0407A635" w14:textId="77777777" w:rsidR="00440F67" w:rsidRPr="00B879A3" w:rsidRDefault="00440F67" w:rsidP="00440F67">
      <w:pPr>
        <w:numPr>
          <w:ilvl w:val="2"/>
          <w:numId w:val="35"/>
        </w:numPr>
        <w:ind w:left="1418" w:hanging="709"/>
        <w:jc w:val="both"/>
      </w:pPr>
      <w:r w:rsidRPr="00B879A3">
        <w:t>liiklusseaduse või tootja tehase komplektsusega ettenähtud ja kehtiva kontrollmärgistusega tulekustuti;</w:t>
      </w:r>
    </w:p>
    <w:p w14:paraId="347FFDBF" w14:textId="77777777" w:rsidR="00440F67" w:rsidRPr="00B879A3" w:rsidRDefault="00440F67" w:rsidP="00440F67">
      <w:pPr>
        <w:numPr>
          <w:ilvl w:val="2"/>
          <w:numId w:val="35"/>
        </w:numPr>
        <w:ind w:left="1418" w:hanging="709"/>
        <w:jc w:val="both"/>
      </w:pPr>
      <w:r w:rsidRPr="00B879A3">
        <w:t>absorbentgraanulid vähemalt 20 kg või absorbentmatt, kui masinaks on harvester, forvarder, metsamajanduslikuks tööks kohandatud põllumajanduslik traktor, giljotiin, maapinna ettevalmistamise masin, puiduveok, hakkur või ekskavaator.</w:t>
      </w:r>
    </w:p>
    <w:p w14:paraId="2D364E99" w14:textId="77777777" w:rsidR="00440F67" w:rsidRPr="00B879A3" w:rsidRDefault="00440F67" w:rsidP="00440F67">
      <w:pPr>
        <w:numPr>
          <w:ilvl w:val="1"/>
          <w:numId w:val="35"/>
        </w:numPr>
        <w:ind w:left="709" w:hanging="709"/>
        <w:jc w:val="both"/>
      </w:pPr>
      <w:r w:rsidRPr="00B879A3">
        <w:t>Saag peab olema komplektne ja vastama tootja nõuetele.</w:t>
      </w:r>
    </w:p>
    <w:p w14:paraId="1771FEA1" w14:textId="77777777" w:rsidR="00440F67" w:rsidRPr="00B879A3" w:rsidRDefault="00440F67" w:rsidP="00440F67">
      <w:pPr>
        <w:numPr>
          <w:ilvl w:val="1"/>
          <w:numId w:val="35"/>
        </w:numPr>
        <w:ind w:left="709" w:hanging="709"/>
        <w:jc w:val="both"/>
      </w:pPr>
      <w:r w:rsidRPr="00B879A3">
        <w:t>Saega töötaval isikul peab olema kaasas mobiil</w:t>
      </w:r>
      <w:r w:rsidRPr="00B879A3">
        <w:softHyphen/>
        <w:t>telefon.</w:t>
      </w:r>
    </w:p>
    <w:p w14:paraId="0B421F10" w14:textId="77777777" w:rsidR="00440F67" w:rsidRPr="00B879A3" w:rsidRDefault="00440F67" w:rsidP="00440F67">
      <w:pPr>
        <w:numPr>
          <w:ilvl w:val="1"/>
          <w:numId w:val="35"/>
        </w:numPr>
        <w:ind w:left="709" w:hanging="709"/>
        <w:jc w:val="both"/>
      </w:pPr>
      <w:r w:rsidRPr="00B879A3">
        <w:t>Visuaalsel vaatlusel tuvastatava õli- või kütuselekkega masina või sae kasutamine on keelatud.</w:t>
      </w:r>
    </w:p>
    <w:p w14:paraId="02AE619D" w14:textId="77777777" w:rsidR="00440F67" w:rsidRPr="00B879A3" w:rsidRDefault="00440F67" w:rsidP="00440F67">
      <w:pPr>
        <w:numPr>
          <w:ilvl w:val="1"/>
          <w:numId w:val="35"/>
        </w:numPr>
        <w:ind w:left="709" w:hanging="709"/>
        <w:jc w:val="both"/>
      </w:pPr>
      <w:r w:rsidRPr="00B879A3">
        <w:t>Kui masinat või saagi ei kasutata, tuleb selle mootor seisata.</w:t>
      </w:r>
    </w:p>
    <w:p w14:paraId="76E36B5F" w14:textId="77777777" w:rsidR="00440F67" w:rsidRPr="00B879A3" w:rsidRDefault="00440F67" w:rsidP="00440F67">
      <w:pPr>
        <w:ind w:left="709"/>
        <w:jc w:val="both"/>
      </w:pPr>
    </w:p>
    <w:p w14:paraId="0D9B0338" w14:textId="77777777" w:rsidR="00440F67" w:rsidRPr="00B879A3" w:rsidRDefault="00440F67" w:rsidP="00440F67">
      <w:pPr>
        <w:numPr>
          <w:ilvl w:val="0"/>
          <w:numId w:val="35"/>
        </w:numPr>
        <w:ind w:left="709" w:hanging="709"/>
        <w:jc w:val="both"/>
        <w:rPr>
          <w:b/>
        </w:rPr>
      </w:pPr>
      <w:r w:rsidRPr="00B879A3">
        <w:rPr>
          <w:b/>
          <w:bCs/>
        </w:rPr>
        <w:t>Hädaolukorrad</w:t>
      </w:r>
    </w:p>
    <w:p w14:paraId="0ED72E86" w14:textId="77777777" w:rsidR="00440F67" w:rsidRPr="00B879A3" w:rsidRDefault="00440F67" w:rsidP="00440F67">
      <w:pPr>
        <w:numPr>
          <w:ilvl w:val="1"/>
          <w:numId w:val="35"/>
        </w:numPr>
        <w:ind w:left="709" w:hanging="709"/>
        <w:jc w:val="both"/>
      </w:pPr>
      <w:r w:rsidRPr="00B879A3">
        <w:t xml:space="preserve">Tulekahju korral, mida ei suudeta iseseisvalt kustutada, tuleb helistada </w:t>
      </w:r>
      <w:r w:rsidRPr="00B879A3">
        <w:rPr>
          <w:bCs/>
        </w:rPr>
        <w:t>112 ja tulekahjust teavitada RMK poolset tööde juhti.</w:t>
      </w:r>
      <w:r w:rsidRPr="00B879A3">
        <w:t xml:space="preserve"> Võimalusel asuda olemas</w:t>
      </w:r>
      <w:r w:rsidRPr="00B879A3">
        <w:softHyphen/>
        <w:t xml:space="preserve">olevate vahenditega põlemiskollet kustutama, samas </w:t>
      </w:r>
      <w:r w:rsidRPr="00B879A3">
        <w:rPr>
          <w:bCs/>
        </w:rPr>
        <w:t>kindlustades enese ohutuse</w:t>
      </w:r>
      <w:r w:rsidRPr="00B879A3">
        <w:t xml:space="preserve">. </w:t>
      </w:r>
    </w:p>
    <w:p w14:paraId="7020807A" w14:textId="77777777" w:rsidR="00440F67" w:rsidRPr="00B879A3" w:rsidRDefault="00440F67" w:rsidP="00440F67">
      <w:pPr>
        <w:numPr>
          <w:ilvl w:val="1"/>
          <w:numId w:val="35"/>
        </w:numPr>
        <w:ind w:left="709" w:hanging="709"/>
        <w:jc w:val="both"/>
      </w:pPr>
      <w:r w:rsidRPr="00B879A3">
        <w:t>Tulekahjust teatamisel tuleb öelda rahulikul häälel teataja nimi, sündmuskoha võimalik täpne asukoht ja mis põleb.</w:t>
      </w:r>
    </w:p>
    <w:p w14:paraId="29EDB232" w14:textId="77777777" w:rsidR="00440F67" w:rsidRPr="00B879A3" w:rsidRDefault="00440F67" w:rsidP="00440F67">
      <w:pPr>
        <w:numPr>
          <w:ilvl w:val="1"/>
          <w:numId w:val="35"/>
        </w:numPr>
        <w:ind w:left="709" w:hanging="709"/>
        <w:jc w:val="both"/>
      </w:pPr>
      <w:r w:rsidRPr="00B879A3">
        <w:t>Keskkonnareostuse korral, mida ei suudeta olemasolevate tõrjevahenditega kõrvaldada, tuleb helistada</w:t>
      </w:r>
      <w:r w:rsidRPr="00B879A3">
        <w:rPr>
          <w:bCs/>
        </w:rPr>
        <w:t xml:space="preserve"> 112 ja reostusest teavitada RMK poolset </w:t>
      </w:r>
      <w:r w:rsidRPr="00B879A3">
        <w:t xml:space="preserve">tööde juhti. </w:t>
      </w:r>
    </w:p>
    <w:p w14:paraId="1ED9F4F8" w14:textId="77777777" w:rsidR="00440F67" w:rsidRPr="00B879A3" w:rsidRDefault="00440F67" w:rsidP="00440F67">
      <w:pPr>
        <w:numPr>
          <w:ilvl w:val="1"/>
          <w:numId w:val="35"/>
        </w:numPr>
        <w:ind w:left="709" w:hanging="709"/>
        <w:jc w:val="both"/>
      </w:pPr>
      <w:r w:rsidRPr="00B879A3">
        <w:t xml:space="preserve">Lõhkematerjali leidmisel, tuleb helistada 112 ja leidmisest teavitada RMK poolset tööde juhti ning peatada töö kuni lõhkematerjali spetsialistide saabumiseni ning oodata edasisi RMK poolseid korraldusi. Leitud lõhkematerjali ei tohi puudutada. </w:t>
      </w:r>
    </w:p>
    <w:p w14:paraId="2A97888A" w14:textId="77777777" w:rsidR="00440F67" w:rsidRPr="00B879A3" w:rsidRDefault="00440F67">
      <w:r w:rsidRPr="00B879A3">
        <w:br w:type="page"/>
      </w:r>
    </w:p>
    <w:p w14:paraId="125DE3B0" w14:textId="77777777" w:rsidR="0019636A" w:rsidRPr="00B879A3" w:rsidRDefault="0019636A" w:rsidP="00183286">
      <w:pPr>
        <w:jc w:val="both"/>
        <w:outlineLvl w:val="0"/>
        <w:rPr>
          <w:b/>
        </w:rPr>
        <w:sectPr w:rsidR="0019636A" w:rsidRPr="00B879A3" w:rsidSect="009238B3">
          <w:pgSz w:w="11906" w:h="16838"/>
          <w:pgMar w:top="1418" w:right="1418" w:bottom="851" w:left="1418" w:header="709" w:footer="709" w:gutter="0"/>
          <w:cols w:space="708"/>
          <w:formProt w:val="0"/>
          <w:titlePg/>
          <w:docGrid w:linePitch="360"/>
        </w:sectPr>
      </w:pPr>
    </w:p>
    <w:p w14:paraId="36F48A57" w14:textId="77777777" w:rsidR="0019636A" w:rsidRPr="00B879A3" w:rsidRDefault="009238B3" w:rsidP="0025340B">
      <w:pPr>
        <w:ind w:left="9912" w:firstLine="708"/>
        <w:jc w:val="both"/>
        <w:outlineLvl w:val="0"/>
        <w:rPr>
          <w:sz w:val="22"/>
          <w:szCs w:val="22"/>
        </w:rPr>
      </w:pPr>
      <w:r w:rsidRPr="00B879A3">
        <w:rPr>
          <w:sz w:val="22"/>
          <w:szCs w:val="22"/>
        </w:rPr>
        <w:lastRenderedPageBreak/>
        <w:t>L</w:t>
      </w:r>
      <w:r w:rsidR="0019636A" w:rsidRPr="00B879A3">
        <w:rPr>
          <w:sz w:val="22"/>
          <w:szCs w:val="22"/>
        </w:rPr>
        <w:t>isa 7/1</w:t>
      </w:r>
    </w:p>
    <w:p w14:paraId="5E6BF64F" w14:textId="77777777" w:rsidR="0019636A" w:rsidRPr="00B879A3" w:rsidRDefault="0019636A" w:rsidP="0019636A">
      <w:pPr>
        <w:ind w:left="10620"/>
        <w:jc w:val="both"/>
        <w:outlineLvl w:val="0"/>
      </w:pPr>
      <w:r w:rsidRPr="00B879A3">
        <w:rPr>
          <w:sz w:val="22"/>
          <w:szCs w:val="22"/>
        </w:rPr>
        <w:t xml:space="preserve">RMK ja </w:t>
      </w:r>
      <w:r w:rsidRPr="00B879A3">
        <w:fldChar w:fldCharType="begin"/>
      </w:r>
      <w:r w:rsidRPr="00B879A3">
        <w:instrText xml:space="preserve"> MACROBUTTON  AcceptAllChangesInDoc [Sisesta juriidilise isiku nimi] </w:instrText>
      </w:r>
      <w:r w:rsidRPr="00B879A3">
        <w:fldChar w:fldCharType="end"/>
      </w:r>
    </w:p>
    <w:p w14:paraId="6ED51235" w14:textId="77777777" w:rsidR="0019636A" w:rsidRPr="00B879A3" w:rsidRDefault="0019636A" w:rsidP="0019636A">
      <w:pPr>
        <w:ind w:left="10620"/>
        <w:jc w:val="both"/>
        <w:outlineLvl w:val="0"/>
        <w:rPr>
          <w:sz w:val="22"/>
          <w:szCs w:val="22"/>
        </w:rPr>
      </w:pPr>
      <w:r w:rsidRPr="00B879A3">
        <w:rPr>
          <w:sz w:val="22"/>
          <w:szCs w:val="22"/>
        </w:rPr>
        <w:t xml:space="preserve">vahelise </w:t>
      </w:r>
      <w:sdt>
        <w:sdtPr>
          <w:rPr>
            <w:sz w:val="22"/>
            <w:szCs w:val="22"/>
          </w:rPr>
          <w:id w:val="870734549"/>
          <w:placeholder>
            <w:docPart w:val="1D0979B42CCB4125B172362680CD7B58"/>
          </w:placeholder>
          <w:date>
            <w:dateFormat w:val="d.MM.yyyy"/>
            <w:lid w:val="et-EE"/>
            <w:storeMappedDataAs w:val="dateTime"/>
            <w:calendar w:val="gregorian"/>
          </w:date>
        </w:sdtPr>
        <w:sdtContent/>
      </w:sdt>
      <w:r w:rsidRPr="00B879A3">
        <w:rPr>
          <w:sz w:val="22"/>
          <w:szCs w:val="22"/>
        </w:rPr>
        <w:t xml:space="preserve"> veolepingu</w:t>
      </w:r>
    </w:p>
    <w:p w14:paraId="7F286F77" w14:textId="77777777" w:rsidR="0019636A" w:rsidRPr="00B879A3" w:rsidRDefault="0019636A" w:rsidP="0019636A">
      <w:pPr>
        <w:ind w:left="10620"/>
        <w:jc w:val="both"/>
        <w:outlineLvl w:val="0"/>
        <w:rPr>
          <w:sz w:val="22"/>
          <w:szCs w:val="22"/>
        </w:rPr>
      </w:pPr>
      <w:r w:rsidRPr="00B879A3">
        <w:rPr>
          <w:sz w:val="22"/>
          <w:szCs w:val="22"/>
        </w:rPr>
        <w:t xml:space="preserve">nr  3-2.5.1/ </w:t>
      </w:r>
      <w:r w:rsidRPr="00B879A3">
        <w:rPr>
          <w:sz w:val="22"/>
          <w:szCs w:val="22"/>
        </w:rPr>
        <w:fldChar w:fldCharType="begin"/>
      </w:r>
      <w:r w:rsidRPr="00B879A3">
        <w:rPr>
          <w:sz w:val="22"/>
          <w:szCs w:val="22"/>
        </w:rPr>
        <w:instrText xml:space="preserve"> MACROBUTTON  AcceptAllChangesInDoc [Sisesta number] </w:instrText>
      </w:r>
      <w:r w:rsidRPr="00B879A3">
        <w:rPr>
          <w:sz w:val="22"/>
          <w:szCs w:val="22"/>
        </w:rPr>
        <w:fldChar w:fldCharType="end"/>
      </w:r>
      <w:r w:rsidRPr="00B879A3">
        <w:rPr>
          <w:sz w:val="22"/>
          <w:szCs w:val="22"/>
        </w:rPr>
        <w:t>juurde</w:t>
      </w:r>
    </w:p>
    <w:p w14:paraId="4D491DF1" w14:textId="77777777" w:rsidR="00672FF3" w:rsidRPr="00B879A3" w:rsidRDefault="00672FF3" w:rsidP="00672FF3">
      <w:pPr>
        <w:jc w:val="both"/>
        <w:rPr>
          <w:b/>
          <w:lang w:eastAsia="en-US"/>
        </w:rPr>
      </w:pPr>
    </w:p>
    <w:p w14:paraId="090E8E2E" w14:textId="77777777" w:rsidR="0019636A" w:rsidRPr="00B879A3" w:rsidRDefault="0019636A" w:rsidP="00672FF3">
      <w:pPr>
        <w:jc w:val="both"/>
        <w:rPr>
          <w:b/>
          <w:lang w:eastAsia="en-US"/>
        </w:rPr>
      </w:pPr>
    </w:p>
    <w:p w14:paraId="0E713635" w14:textId="77777777" w:rsidR="00672FF3" w:rsidRPr="00B879A3" w:rsidRDefault="00672FF3" w:rsidP="00672FF3">
      <w:pPr>
        <w:keepNext/>
        <w:keepLines/>
        <w:outlineLvl w:val="1"/>
        <w:rPr>
          <w:b/>
          <w:lang w:eastAsia="en-US"/>
        </w:rPr>
      </w:pPr>
      <w:r w:rsidRPr="00B879A3">
        <w:rPr>
          <w:b/>
          <w:lang w:eastAsia="en-US"/>
        </w:rPr>
        <w:t>RMK nõuded isikukaitsevahendite kasutamiseks</w:t>
      </w:r>
    </w:p>
    <w:p w14:paraId="28394B46" w14:textId="77777777" w:rsidR="00672FF3" w:rsidRPr="00B879A3" w:rsidRDefault="00672FF3" w:rsidP="00672FF3">
      <w:pPr>
        <w:suppressAutoHyphens/>
        <w:spacing w:before="280" w:after="280"/>
        <w:rPr>
          <w:lang w:val="en-GB" w:eastAsia="ar-SA"/>
        </w:rPr>
      </w:pPr>
      <w:r w:rsidRPr="00B879A3">
        <w:rPr>
          <w:b/>
          <w:lang w:val="en-GB" w:eastAsia="en-US"/>
        </w:rPr>
        <w:t xml:space="preserve"> </w:t>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b/>
          <w:lang w:val="en-GB" w:eastAsia="en-US"/>
        </w:rPr>
        <w:tab/>
      </w:r>
      <w:r w:rsidRPr="00B879A3">
        <w:rPr>
          <w:rFonts w:eastAsia="Calibri"/>
          <w:lang w:eastAsia="ar-SA"/>
        </w:rPr>
        <w:t>(digitaalallkirja kuupäev nõustumusest)</w:t>
      </w:r>
    </w:p>
    <w:p w14:paraId="390982DD" w14:textId="77777777" w:rsidR="00672FF3" w:rsidRPr="00B879A3" w:rsidRDefault="00672FF3" w:rsidP="00672FF3">
      <w:pPr>
        <w:numPr>
          <w:ilvl w:val="0"/>
          <w:numId w:val="37"/>
        </w:numPr>
        <w:ind w:left="709" w:hanging="709"/>
        <w:jc w:val="both"/>
        <w:rPr>
          <w:rFonts w:eastAsia="Calibri"/>
          <w:b/>
          <w:lang w:eastAsia="en-US"/>
        </w:rPr>
      </w:pPr>
      <w:r w:rsidRPr="00B879A3">
        <w:rPr>
          <w:rFonts w:eastAsia="Calibri"/>
          <w:b/>
          <w:lang w:eastAsia="en-US"/>
        </w:rPr>
        <w:t>Üldsätted</w:t>
      </w:r>
    </w:p>
    <w:p w14:paraId="3CEE283C" w14:textId="77777777" w:rsidR="00672FF3" w:rsidRPr="00B879A3" w:rsidRDefault="00672FF3" w:rsidP="00672FF3">
      <w:pPr>
        <w:ind w:left="720"/>
        <w:contextualSpacing/>
        <w:jc w:val="both"/>
        <w:rPr>
          <w:rFonts w:eastAsia="Calibri"/>
          <w:lang w:eastAsia="en-US"/>
        </w:rPr>
      </w:pPr>
      <w:r w:rsidRPr="00B879A3">
        <w:rPr>
          <w:rFonts w:eastAsia="Calibri"/>
          <w:lang w:eastAsia="en-US"/>
        </w:rPr>
        <w:t>Juhend sätestab miinimumnõuded isikukaitsevahendite kasutamiseks RMK lepingupartneritele.</w:t>
      </w:r>
    </w:p>
    <w:p w14:paraId="178A585F" w14:textId="77777777" w:rsidR="00672FF3" w:rsidRPr="00B879A3" w:rsidRDefault="00672FF3" w:rsidP="00672FF3">
      <w:pPr>
        <w:jc w:val="both"/>
        <w:rPr>
          <w:rFonts w:eastAsia="Calibri"/>
          <w:lang w:eastAsia="en-US"/>
        </w:rPr>
      </w:pPr>
    </w:p>
    <w:p w14:paraId="316CEE6F" w14:textId="77777777" w:rsidR="00672FF3" w:rsidRPr="00B879A3" w:rsidRDefault="00672FF3" w:rsidP="00672FF3">
      <w:pPr>
        <w:numPr>
          <w:ilvl w:val="0"/>
          <w:numId w:val="37"/>
        </w:numPr>
        <w:ind w:hanging="720"/>
        <w:contextualSpacing/>
        <w:jc w:val="both"/>
        <w:rPr>
          <w:rFonts w:eastAsia="Calibri"/>
          <w:b/>
          <w:lang w:eastAsia="en-US"/>
        </w:rPr>
      </w:pPr>
      <w:r w:rsidRPr="00B879A3">
        <w:rPr>
          <w:rFonts w:eastAsia="Calibri"/>
          <w:b/>
          <w:lang w:eastAsia="en-US"/>
        </w:rPr>
        <w:t>Üldised nõuded</w:t>
      </w:r>
    </w:p>
    <w:p w14:paraId="3B03DB76" w14:textId="77777777" w:rsidR="00672FF3" w:rsidRPr="00B879A3" w:rsidRDefault="00672FF3" w:rsidP="00672FF3">
      <w:pPr>
        <w:numPr>
          <w:ilvl w:val="1"/>
          <w:numId w:val="37"/>
        </w:numPr>
        <w:ind w:left="709" w:hanging="709"/>
        <w:jc w:val="both"/>
        <w:rPr>
          <w:rFonts w:eastAsia="Calibri"/>
          <w:lang w:eastAsia="en-US"/>
        </w:rPr>
      </w:pPr>
      <w:r w:rsidRPr="00B879A3">
        <w:rPr>
          <w:rFonts w:eastAsia="Calibri"/>
          <w:lang w:eastAsia="en-US"/>
        </w:rPr>
        <w:t xml:space="preserve">Kui töötamisel võib ohtu sattuda tööobjektil viibivate isikute elu või tervis tuleb tööd koheselt peatada. </w:t>
      </w:r>
    </w:p>
    <w:p w14:paraId="1E070E1E" w14:textId="77777777" w:rsidR="00672FF3" w:rsidRPr="00B879A3" w:rsidRDefault="00672FF3" w:rsidP="00672FF3">
      <w:pPr>
        <w:numPr>
          <w:ilvl w:val="1"/>
          <w:numId w:val="37"/>
        </w:numPr>
        <w:ind w:left="709" w:hanging="709"/>
        <w:contextualSpacing/>
        <w:jc w:val="both"/>
        <w:rPr>
          <w:rFonts w:eastAsia="Calibri"/>
          <w:lang w:eastAsia="en-US"/>
        </w:rPr>
      </w:pPr>
      <w:r w:rsidRPr="00B879A3">
        <w:rPr>
          <w:rFonts w:eastAsia="Calibri"/>
          <w:lang w:eastAsia="en-US"/>
        </w:rPr>
        <w:t>Masinaga töötamisel peab masinas olema esmaabipakk ja mobiiltelefon.</w:t>
      </w:r>
    </w:p>
    <w:p w14:paraId="0FB55CFC" w14:textId="77777777" w:rsidR="00672FF3" w:rsidRPr="00B879A3" w:rsidRDefault="00672FF3" w:rsidP="00672FF3">
      <w:pPr>
        <w:numPr>
          <w:ilvl w:val="1"/>
          <w:numId w:val="37"/>
        </w:numPr>
        <w:ind w:left="709" w:hanging="709"/>
        <w:contextualSpacing/>
        <w:jc w:val="both"/>
        <w:rPr>
          <w:rFonts w:eastAsia="Calibri"/>
          <w:lang w:eastAsia="en-US"/>
        </w:rPr>
      </w:pPr>
      <w:r w:rsidRPr="00B879A3">
        <w:rPr>
          <w:rFonts w:eastAsia="Calibri"/>
          <w:lang w:eastAsia="en-US"/>
        </w:rPr>
        <w:t>Kettsaega, võsasaega ja trimmeriga töötamisel peab tööobjektil kaasas olema esmaabipakk ja mobiiltelefon.</w:t>
      </w:r>
    </w:p>
    <w:p w14:paraId="3BBCD8FC" w14:textId="77777777" w:rsidR="00672FF3" w:rsidRPr="00B879A3" w:rsidRDefault="00672FF3" w:rsidP="00672FF3">
      <w:pPr>
        <w:jc w:val="both"/>
        <w:rPr>
          <w:rFonts w:eastAsia="Calibri"/>
          <w:lang w:eastAsia="en-US"/>
        </w:rPr>
      </w:pPr>
    </w:p>
    <w:p w14:paraId="56DD002E" w14:textId="77777777" w:rsidR="00672FF3" w:rsidRPr="00B879A3" w:rsidRDefault="00672FF3" w:rsidP="00672FF3">
      <w:pPr>
        <w:numPr>
          <w:ilvl w:val="0"/>
          <w:numId w:val="37"/>
        </w:numPr>
        <w:ind w:hanging="720"/>
        <w:contextualSpacing/>
        <w:jc w:val="both"/>
        <w:rPr>
          <w:rFonts w:eastAsia="Calibri"/>
          <w:b/>
          <w:lang w:eastAsia="en-US"/>
        </w:rPr>
      </w:pPr>
      <w:r w:rsidRPr="00B879A3">
        <w:rPr>
          <w:rFonts w:eastAsia="Calibri"/>
          <w:b/>
          <w:lang w:eastAsia="en-US"/>
        </w:rPr>
        <w:t xml:space="preserve">Nõutavad isikukaitsevahendid </w:t>
      </w:r>
    </w:p>
    <w:p w14:paraId="775CCD3C" w14:textId="77777777" w:rsidR="00672FF3" w:rsidRPr="00B879A3" w:rsidRDefault="00672FF3" w:rsidP="6808C55E">
      <w:pPr>
        <w:numPr>
          <w:ilvl w:val="1"/>
          <w:numId w:val="37"/>
        </w:numPr>
        <w:ind w:hanging="720"/>
        <w:jc w:val="both"/>
        <w:rPr>
          <w:rFonts w:eastAsia="Calibri"/>
          <w:lang w:eastAsia="en-US"/>
        </w:rPr>
      </w:pPr>
      <w:r w:rsidRPr="00B879A3">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E3A5F8C" w14:textId="77777777" w:rsidR="00672FF3" w:rsidRPr="00B879A3" w:rsidRDefault="00672FF3" w:rsidP="00672FF3">
      <w:pPr>
        <w:numPr>
          <w:ilvl w:val="1"/>
          <w:numId w:val="37"/>
        </w:numPr>
        <w:ind w:hanging="720"/>
        <w:contextualSpacing/>
        <w:jc w:val="both"/>
        <w:rPr>
          <w:rFonts w:eastAsia="Calibri"/>
          <w:lang w:eastAsia="en-US"/>
        </w:rPr>
      </w:pPr>
      <w:r w:rsidRPr="00B879A3">
        <w:rPr>
          <w:rFonts w:eastAsia="Calibri"/>
          <w:lang w:eastAsia="en-US"/>
        </w:rPr>
        <w:t xml:space="preserve">Nõutavad isikukaitsevahendid on loetletud järgnevalt:  </w:t>
      </w:r>
    </w:p>
    <w:p w14:paraId="6070554D" w14:textId="77777777" w:rsidR="00672FF3" w:rsidRPr="00B879A3" w:rsidRDefault="00672FF3" w:rsidP="00672FF3">
      <w:pPr>
        <w:rPr>
          <w:rFonts w:eastAsia="Calibri"/>
          <w:b/>
          <w:sz w:val="20"/>
          <w:szCs w:val="20"/>
          <w:lang w:eastAsia="en-US"/>
        </w:rPr>
      </w:pPr>
      <w:r w:rsidRPr="00B879A3">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418"/>
        <w:gridCol w:w="1275"/>
        <w:gridCol w:w="1418"/>
        <w:gridCol w:w="1417"/>
      </w:tblGrid>
      <w:tr w:rsidR="00672FF3" w:rsidRPr="00B879A3" w14:paraId="2ED30C36" w14:textId="77777777" w:rsidTr="6808C55E">
        <w:trPr>
          <w:trHeight w:val="593"/>
        </w:trPr>
        <w:tc>
          <w:tcPr>
            <w:tcW w:w="1838" w:type="dxa"/>
            <w:vAlign w:val="center"/>
          </w:tcPr>
          <w:p w14:paraId="508543D6" w14:textId="77777777" w:rsidR="00672FF3" w:rsidRPr="00B879A3" w:rsidRDefault="00672FF3" w:rsidP="005A1F15">
            <w:pPr>
              <w:jc w:val="center"/>
              <w:rPr>
                <w:b/>
                <w:sz w:val="20"/>
                <w:szCs w:val="20"/>
              </w:rPr>
            </w:pPr>
            <w:bookmarkStart w:id="16" w:name="_Hlk99541856"/>
            <w:r w:rsidRPr="00B879A3">
              <w:rPr>
                <w:b/>
                <w:sz w:val="20"/>
                <w:szCs w:val="20"/>
              </w:rPr>
              <w:t>Kaitstav kehaosa /Tegevus</w:t>
            </w:r>
          </w:p>
        </w:tc>
        <w:tc>
          <w:tcPr>
            <w:tcW w:w="2126" w:type="dxa"/>
            <w:vAlign w:val="center"/>
          </w:tcPr>
          <w:p w14:paraId="238852EB" w14:textId="77777777" w:rsidR="00672FF3" w:rsidRPr="00B879A3" w:rsidRDefault="00672FF3" w:rsidP="005A1F15">
            <w:pPr>
              <w:jc w:val="center"/>
              <w:rPr>
                <w:b/>
                <w:sz w:val="20"/>
                <w:szCs w:val="20"/>
              </w:rPr>
            </w:pPr>
            <w:r w:rsidRPr="00B879A3">
              <w:rPr>
                <w:b/>
                <w:sz w:val="20"/>
                <w:szCs w:val="20"/>
              </w:rPr>
              <w:t>Labajalg</w:t>
            </w:r>
          </w:p>
        </w:tc>
        <w:tc>
          <w:tcPr>
            <w:tcW w:w="2410" w:type="dxa"/>
            <w:vAlign w:val="center"/>
          </w:tcPr>
          <w:p w14:paraId="3FE1C39C" w14:textId="77777777" w:rsidR="00672FF3" w:rsidRPr="00B879A3" w:rsidRDefault="00672FF3" w:rsidP="005A1F15">
            <w:pPr>
              <w:jc w:val="center"/>
              <w:rPr>
                <w:b/>
                <w:sz w:val="20"/>
                <w:szCs w:val="20"/>
              </w:rPr>
            </w:pPr>
            <w:r w:rsidRPr="00B879A3">
              <w:rPr>
                <w:b/>
                <w:sz w:val="20"/>
                <w:szCs w:val="20"/>
              </w:rPr>
              <w:t>Jalad</w:t>
            </w:r>
          </w:p>
        </w:tc>
        <w:tc>
          <w:tcPr>
            <w:tcW w:w="1701" w:type="dxa"/>
            <w:vAlign w:val="center"/>
          </w:tcPr>
          <w:p w14:paraId="531A0107" w14:textId="77777777" w:rsidR="00672FF3" w:rsidRPr="00B879A3" w:rsidRDefault="00672FF3" w:rsidP="005A1F15">
            <w:pPr>
              <w:jc w:val="center"/>
              <w:rPr>
                <w:b/>
                <w:sz w:val="20"/>
                <w:szCs w:val="20"/>
              </w:rPr>
            </w:pPr>
            <w:r w:rsidRPr="00B879A3">
              <w:rPr>
                <w:b/>
                <w:sz w:val="20"/>
                <w:szCs w:val="20"/>
              </w:rPr>
              <w:t>Torso, käed, jalad</w:t>
            </w:r>
          </w:p>
        </w:tc>
        <w:tc>
          <w:tcPr>
            <w:tcW w:w="1418" w:type="dxa"/>
            <w:vAlign w:val="center"/>
          </w:tcPr>
          <w:p w14:paraId="27A63CB7" w14:textId="77777777" w:rsidR="00672FF3" w:rsidRPr="00B879A3" w:rsidRDefault="00672FF3" w:rsidP="005A1F15">
            <w:pPr>
              <w:jc w:val="center"/>
              <w:rPr>
                <w:b/>
                <w:sz w:val="20"/>
                <w:szCs w:val="20"/>
              </w:rPr>
            </w:pPr>
            <w:r w:rsidRPr="00B879A3">
              <w:rPr>
                <w:b/>
                <w:sz w:val="20"/>
                <w:szCs w:val="20"/>
              </w:rPr>
              <w:t>Käelaba</w:t>
            </w:r>
          </w:p>
        </w:tc>
        <w:tc>
          <w:tcPr>
            <w:tcW w:w="1275" w:type="dxa"/>
            <w:vAlign w:val="center"/>
          </w:tcPr>
          <w:p w14:paraId="2F7403C9" w14:textId="77777777" w:rsidR="00672FF3" w:rsidRPr="00B879A3" w:rsidRDefault="00672FF3" w:rsidP="005A1F15">
            <w:pPr>
              <w:jc w:val="center"/>
              <w:rPr>
                <w:b/>
                <w:sz w:val="20"/>
                <w:szCs w:val="20"/>
              </w:rPr>
            </w:pPr>
            <w:r w:rsidRPr="00B879A3">
              <w:rPr>
                <w:b/>
                <w:sz w:val="20"/>
                <w:szCs w:val="20"/>
              </w:rPr>
              <w:t>Pea</w:t>
            </w:r>
          </w:p>
        </w:tc>
        <w:tc>
          <w:tcPr>
            <w:tcW w:w="1418" w:type="dxa"/>
            <w:vAlign w:val="center"/>
          </w:tcPr>
          <w:p w14:paraId="10C1FE8E" w14:textId="77777777" w:rsidR="00672FF3" w:rsidRPr="00B879A3" w:rsidRDefault="00672FF3" w:rsidP="005A1F15">
            <w:pPr>
              <w:jc w:val="center"/>
              <w:rPr>
                <w:b/>
                <w:sz w:val="20"/>
                <w:szCs w:val="20"/>
              </w:rPr>
            </w:pPr>
            <w:r w:rsidRPr="00B879A3">
              <w:rPr>
                <w:b/>
                <w:sz w:val="20"/>
                <w:szCs w:val="20"/>
              </w:rPr>
              <w:t>Silmad ja</w:t>
            </w:r>
          </w:p>
          <w:p w14:paraId="7D4F3A77" w14:textId="77777777" w:rsidR="00672FF3" w:rsidRPr="00B879A3" w:rsidRDefault="00672FF3" w:rsidP="005A1F15">
            <w:pPr>
              <w:jc w:val="center"/>
              <w:rPr>
                <w:b/>
                <w:sz w:val="20"/>
                <w:szCs w:val="20"/>
              </w:rPr>
            </w:pPr>
            <w:r w:rsidRPr="00B879A3">
              <w:rPr>
                <w:b/>
                <w:sz w:val="20"/>
                <w:szCs w:val="20"/>
              </w:rPr>
              <w:t>nägu</w:t>
            </w:r>
          </w:p>
        </w:tc>
        <w:tc>
          <w:tcPr>
            <w:tcW w:w="1417" w:type="dxa"/>
            <w:vAlign w:val="center"/>
          </w:tcPr>
          <w:p w14:paraId="6382DFDD" w14:textId="77777777" w:rsidR="00672FF3" w:rsidRPr="00B879A3" w:rsidRDefault="00672FF3" w:rsidP="005A1F15">
            <w:pPr>
              <w:jc w:val="center"/>
              <w:rPr>
                <w:b/>
                <w:sz w:val="20"/>
                <w:szCs w:val="20"/>
              </w:rPr>
            </w:pPr>
            <w:r w:rsidRPr="00B879A3">
              <w:rPr>
                <w:b/>
                <w:sz w:val="20"/>
                <w:szCs w:val="20"/>
              </w:rPr>
              <w:t>Kõrvad</w:t>
            </w:r>
          </w:p>
        </w:tc>
      </w:tr>
      <w:bookmarkEnd w:id="16"/>
      <w:tr w:rsidR="00672FF3" w:rsidRPr="00B879A3" w14:paraId="5D5480DE" w14:textId="77777777" w:rsidTr="6808C55E">
        <w:trPr>
          <w:trHeight w:val="152"/>
        </w:trPr>
        <w:tc>
          <w:tcPr>
            <w:tcW w:w="1838" w:type="dxa"/>
            <w:vAlign w:val="center"/>
          </w:tcPr>
          <w:p w14:paraId="71882ECF" w14:textId="77777777" w:rsidR="00672FF3" w:rsidRPr="00B879A3" w:rsidRDefault="00672FF3" w:rsidP="005A1F15">
            <w:pPr>
              <w:jc w:val="center"/>
              <w:rPr>
                <w:b/>
                <w:sz w:val="20"/>
                <w:szCs w:val="20"/>
              </w:rPr>
            </w:pPr>
            <w:r w:rsidRPr="00B879A3">
              <w:rPr>
                <w:b/>
                <w:sz w:val="20"/>
                <w:szCs w:val="20"/>
              </w:rPr>
              <w:t>Töö kettsaega</w:t>
            </w:r>
          </w:p>
        </w:tc>
        <w:tc>
          <w:tcPr>
            <w:tcW w:w="2126" w:type="dxa"/>
            <w:vAlign w:val="center"/>
          </w:tcPr>
          <w:p w14:paraId="1078A813" w14:textId="77777777" w:rsidR="00672FF3" w:rsidRPr="00B879A3" w:rsidRDefault="00672FF3" w:rsidP="005A1F15">
            <w:pPr>
              <w:jc w:val="center"/>
              <w:rPr>
                <w:sz w:val="20"/>
                <w:szCs w:val="20"/>
                <w:shd w:val="clear" w:color="auto" w:fill="FFFFFF"/>
              </w:rPr>
            </w:pPr>
            <w:r w:rsidRPr="00B879A3">
              <w:rPr>
                <w:sz w:val="20"/>
                <w:szCs w:val="20"/>
                <w:shd w:val="clear" w:color="auto" w:fill="FFFFFF"/>
              </w:rPr>
              <w:t>Saeketi lõikevastase ja tugevdatud ninaga töökummikud või saapad</w:t>
            </w:r>
          </w:p>
        </w:tc>
        <w:tc>
          <w:tcPr>
            <w:tcW w:w="2410" w:type="dxa"/>
            <w:vAlign w:val="center"/>
          </w:tcPr>
          <w:p w14:paraId="7FD49187" w14:textId="77777777" w:rsidR="00672FF3" w:rsidRPr="00B879A3" w:rsidRDefault="00672FF3" w:rsidP="005A1F15">
            <w:pPr>
              <w:jc w:val="center"/>
              <w:rPr>
                <w:sz w:val="20"/>
                <w:szCs w:val="20"/>
              </w:rPr>
            </w:pPr>
            <w:r w:rsidRPr="00B879A3">
              <w:rPr>
                <w:sz w:val="20"/>
                <w:szCs w:val="20"/>
              </w:rPr>
              <w:t>Saeketi lõikevastase elemendiga tööpüksid, mis peavad vastama vähemalt kaitse klassile 1</w:t>
            </w:r>
          </w:p>
        </w:tc>
        <w:tc>
          <w:tcPr>
            <w:tcW w:w="1701" w:type="dxa"/>
            <w:vAlign w:val="center"/>
          </w:tcPr>
          <w:p w14:paraId="18DFE3D4" w14:textId="77777777" w:rsidR="00672FF3" w:rsidRPr="00B879A3" w:rsidRDefault="00672FF3" w:rsidP="6808C55E">
            <w:pPr>
              <w:jc w:val="center"/>
              <w:rPr>
                <w:sz w:val="20"/>
                <w:szCs w:val="20"/>
              </w:rPr>
            </w:pPr>
            <w:r w:rsidRPr="00B879A3">
              <w:rPr>
                <w:sz w:val="20"/>
                <w:szCs w:val="20"/>
              </w:rPr>
              <w:t>Demaskeerivat värvi tööriietus</w:t>
            </w:r>
          </w:p>
        </w:tc>
        <w:tc>
          <w:tcPr>
            <w:tcW w:w="1418" w:type="dxa"/>
            <w:vAlign w:val="center"/>
          </w:tcPr>
          <w:p w14:paraId="6033F230" w14:textId="77777777" w:rsidR="00672FF3" w:rsidRPr="00B879A3" w:rsidRDefault="00672FF3" w:rsidP="005A1F15">
            <w:pPr>
              <w:jc w:val="center"/>
              <w:rPr>
                <w:sz w:val="20"/>
                <w:szCs w:val="20"/>
              </w:rPr>
            </w:pPr>
            <w:r w:rsidRPr="00B879A3">
              <w:rPr>
                <w:sz w:val="20"/>
                <w:szCs w:val="20"/>
              </w:rPr>
              <w:t>Töökindad</w:t>
            </w:r>
          </w:p>
        </w:tc>
        <w:tc>
          <w:tcPr>
            <w:tcW w:w="4110" w:type="dxa"/>
            <w:gridSpan w:val="3"/>
            <w:vAlign w:val="center"/>
          </w:tcPr>
          <w:p w14:paraId="43DF01CA" w14:textId="77777777" w:rsidR="00672FF3" w:rsidRPr="00B879A3" w:rsidRDefault="00672FF3" w:rsidP="005A1F15">
            <w:pPr>
              <w:jc w:val="center"/>
              <w:rPr>
                <w:sz w:val="20"/>
                <w:szCs w:val="20"/>
              </w:rPr>
            </w:pPr>
            <w:r w:rsidRPr="00B879A3">
              <w:rPr>
                <w:sz w:val="20"/>
                <w:szCs w:val="20"/>
              </w:rPr>
              <w:t>Tööstuslik kaitsekiiver (EN 397) koos kaitsemaski ja kuulmiskaitsevahendiga</w:t>
            </w:r>
          </w:p>
        </w:tc>
      </w:tr>
      <w:tr w:rsidR="00672FF3" w:rsidRPr="00B879A3" w14:paraId="061876B9" w14:textId="77777777" w:rsidTr="6808C55E">
        <w:trPr>
          <w:trHeight w:val="557"/>
        </w:trPr>
        <w:tc>
          <w:tcPr>
            <w:tcW w:w="1838" w:type="dxa"/>
            <w:vAlign w:val="center"/>
          </w:tcPr>
          <w:p w14:paraId="0DE0A05D" w14:textId="77777777" w:rsidR="00672FF3" w:rsidRPr="00B879A3" w:rsidRDefault="00672FF3" w:rsidP="005A1F15">
            <w:pPr>
              <w:jc w:val="center"/>
              <w:rPr>
                <w:b/>
                <w:sz w:val="20"/>
                <w:szCs w:val="20"/>
              </w:rPr>
            </w:pPr>
            <w:r w:rsidRPr="00B879A3">
              <w:rPr>
                <w:b/>
                <w:sz w:val="20"/>
                <w:szCs w:val="20"/>
              </w:rPr>
              <w:t>Töö võsasaega  üle 3 meetrises taimestikus</w:t>
            </w:r>
          </w:p>
        </w:tc>
        <w:tc>
          <w:tcPr>
            <w:tcW w:w="2126" w:type="dxa"/>
          </w:tcPr>
          <w:p w14:paraId="7D74CFD8" w14:textId="77777777" w:rsidR="00672FF3" w:rsidRPr="00B879A3" w:rsidRDefault="00672FF3" w:rsidP="005A1F15">
            <w:pPr>
              <w:jc w:val="center"/>
              <w:rPr>
                <w:sz w:val="20"/>
                <w:szCs w:val="20"/>
              </w:rPr>
            </w:pPr>
            <w:r w:rsidRPr="00B879A3">
              <w:rPr>
                <w:sz w:val="20"/>
                <w:szCs w:val="20"/>
              </w:rPr>
              <w:t>Kinnised tugeva konstruktsiooniga ja libisemist takistava tallaga jalanõud</w:t>
            </w:r>
          </w:p>
        </w:tc>
        <w:tc>
          <w:tcPr>
            <w:tcW w:w="2410" w:type="dxa"/>
          </w:tcPr>
          <w:p w14:paraId="05569D4A" w14:textId="77777777" w:rsidR="00672FF3" w:rsidRPr="00B879A3" w:rsidRDefault="00672FF3" w:rsidP="005A1F15">
            <w:pPr>
              <w:jc w:val="center"/>
              <w:rPr>
                <w:sz w:val="20"/>
                <w:szCs w:val="20"/>
              </w:rPr>
            </w:pPr>
            <w:r w:rsidRPr="00B879A3">
              <w:rPr>
                <w:sz w:val="20"/>
                <w:szCs w:val="20"/>
              </w:rPr>
              <w:t>Tugevast riidest pika säärega püksid</w:t>
            </w:r>
          </w:p>
        </w:tc>
        <w:tc>
          <w:tcPr>
            <w:tcW w:w="1701" w:type="dxa"/>
            <w:vAlign w:val="center"/>
          </w:tcPr>
          <w:p w14:paraId="66DCD142" w14:textId="77777777" w:rsidR="00672FF3" w:rsidRPr="00B879A3" w:rsidRDefault="00672FF3" w:rsidP="6808C55E">
            <w:pPr>
              <w:jc w:val="center"/>
              <w:rPr>
                <w:sz w:val="20"/>
                <w:szCs w:val="20"/>
              </w:rPr>
            </w:pPr>
            <w:r w:rsidRPr="00B879A3">
              <w:rPr>
                <w:sz w:val="20"/>
                <w:szCs w:val="20"/>
              </w:rPr>
              <w:t>Demaskeerivat värvi tööriietus</w:t>
            </w:r>
          </w:p>
        </w:tc>
        <w:tc>
          <w:tcPr>
            <w:tcW w:w="1418" w:type="dxa"/>
            <w:vAlign w:val="center"/>
          </w:tcPr>
          <w:p w14:paraId="4054C5B7" w14:textId="77777777" w:rsidR="00672FF3" w:rsidRPr="00B879A3" w:rsidRDefault="00672FF3" w:rsidP="005A1F15">
            <w:pPr>
              <w:jc w:val="center"/>
              <w:rPr>
                <w:sz w:val="20"/>
                <w:szCs w:val="20"/>
              </w:rPr>
            </w:pPr>
            <w:r w:rsidRPr="00B879A3">
              <w:rPr>
                <w:sz w:val="20"/>
                <w:szCs w:val="20"/>
              </w:rPr>
              <w:t>Töökindad</w:t>
            </w:r>
          </w:p>
        </w:tc>
        <w:tc>
          <w:tcPr>
            <w:tcW w:w="4110" w:type="dxa"/>
            <w:gridSpan w:val="3"/>
            <w:vAlign w:val="center"/>
          </w:tcPr>
          <w:p w14:paraId="0F31D72C" w14:textId="77777777" w:rsidR="00672FF3" w:rsidRPr="00B879A3" w:rsidRDefault="00672FF3" w:rsidP="005A1F15">
            <w:pPr>
              <w:jc w:val="center"/>
              <w:rPr>
                <w:sz w:val="20"/>
                <w:szCs w:val="20"/>
              </w:rPr>
            </w:pPr>
            <w:r w:rsidRPr="00B879A3">
              <w:rPr>
                <w:sz w:val="20"/>
                <w:szCs w:val="20"/>
              </w:rPr>
              <w:t>Tööstuslik kaitsekiiver (EN 397) koos kaitsemaski ja kuulmiskaitsevahendiga</w:t>
            </w:r>
          </w:p>
        </w:tc>
      </w:tr>
      <w:tr w:rsidR="00A57713" w:rsidRPr="00B879A3" w14:paraId="069D1F7E" w14:textId="77777777" w:rsidTr="6808C55E">
        <w:trPr>
          <w:trHeight w:val="557"/>
        </w:trPr>
        <w:tc>
          <w:tcPr>
            <w:tcW w:w="1838" w:type="dxa"/>
            <w:vAlign w:val="center"/>
          </w:tcPr>
          <w:p w14:paraId="738F5279" w14:textId="77777777" w:rsidR="00A57713" w:rsidRPr="00B879A3" w:rsidRDefault="00A57713" w:rsidP="00A57713">
            <w:pPr>
              <w:jc w:val="center"/>
              <w:rPr>
                <w:b/>
                <w:sz w:val="20"/>
                <w:szCs w:val="20"/>
              </w:rPr>
            </w:pPr>
            <w:r w:rsidRPr="00B879A3">
              <w:rPr>
                <w:b/>
                <w:sz w:val="20"/>
                <w:szCs w:val="20"/>
              </w:rPr>
              <w:lastRenderedPageBreak/>
              <w:t>Kaitstav kehaosa /Tegevus</w:t>
            </w:r>
          </w:p>
        </w:tc>
        <w:tc>
          <w:tcPr>
            <w:tcW w:w="2126" w:type="dxa"/>
            <w:vAlign w:val="center"/>
          </w:tcPr>
          <w:p w14:paraId="5C5BDFCB" w14:textId="77777777" w:rsidR="00A57713" w:rsidRPr="00B879A3" w:rsidRDefault="00A57713" w:rsidP="00A57713">
            <w:pPr>
              <w:jc w:val="center"/>
              <w:rPr>
                <w:sz w:val="20"/>
                <w:szCs w:val="20"/>
              </w:rPr>
            </w:pPr>
            <w:r w:rsidRPr="00B879A3">
              <w:rPr>
                <w:b/>
                <w:sz w:val="20"/>
                <w:szCs w:val="20"/>
              </w:rPr>
              <w:t>Labajalg</w:t>
            </w:r>
          </w:p>
        </w:tc>
        <w:tc>
          <w:tcPr>
            <w:tcW w:w="2410" w:type="dxa"/>
            <w:vAlign w:val="center"/>
          </w:tcPr>
          <w:p w14:paraId="4BA5680E" w14:textId="77777777" w:rsidR="00A57713" w:rsidRPr="00B879A3" w:rsidRDefault="00A57713" w:rsidP="00A57713">
            <w:pPr>
              <w:jc w:val="center"/>
              <w:rPr>
                <w:sz w:val="20"/>
                <w:szCs w:val="20"/>
              </w:rPr>
            </w:pPr>
            <w:r w:rsidRPr="00B879A3">
              <w:rPr>
                <w:b/>
                <w:sz w:val="20"/>
                <w:szCs w:val="20"/>
              </w:rPr>
              <w:t>Jalad</w:t>
            </w:r>
          </w:p>
        </w:tc>
        <w:tc>
          <w:tcPr>
            <w:tcW w:w="1701" w:type="dxa"/>
            <w:vAlign w:val="center"/>
          </w:tcPr>
          <w:p w14:paraId="2395BDD9" w14:textId="77777777" w:rsidR="00A57713" w:rsidRPr="00B879A3" w:rsidRDefault="00A57713" w:rsidP="00A57713">
            <w:pPr>
              <w:jc w:val="center"/>
              <w:rPr>
                <w:sz w:val="20"/>
                <w:szCs w:val="20"/>
              </w:rPr>
            </w:pPr>
            <w:r w:rsidRPr="00B879A3">
              <w:rPr>
                <w:b/>
                <w:sz w:val="20"/>
                <w:szCs w:val="20"/>
              </w:rPr>
              <w:t>Torso, käed, jalad</w:t>
            </w:r>
          </w:p>
        </w:tc>
        <w:tc>
          <w:tcPr>
            <w:tcW w:w="1418" w:type="dxa"/>
            <w:vAlign w:val="center"/>
          </w:tcPr>
          <w:p w14:paraId="42A102BA" w14:textId="77777777" w:rsidR="00A57713" w:rsidRPr="00B879A3" w:rsidRDefault="00A57713" w:rsidP="00A57713">
            <w:pPr>
              <w:jc w:val="center"/>
              <w:rPr>
                <w:sz w:val="20"/>
                <w:szCs w:val="20"/>
              </w:rPr>
            </w:pPr>
            <w:r w:rsidRPr="00B879A3">
              <w:rPr>
                <w:b/>
                <w:sz w:val="20"/>
                <w:szCs w:val="20"/>
              </w:rPr>
              <w:t>Käelaba</w:t>
            </w:r>
          </w:p>
        </w:tc>
        <w:tc>
          <w:tcPr>
            <w:tcW w:w="1275" w:type="dxa"/>
            <w:vAlign w:val="center"/>
          </w:tcPr>
          <w:p w14:paraId="35F26BB1" w14:textId="77777777" w:rsidR="00A57713" w:rsidRPr="00B879A3" w:rsidRDefault="00A57713" w:rsidP="00A57713">
            <w:pPr>
              <w:jc w:val="center"/>
              <w:rPr>
                <w:sz w:val="20"/>
                <w:szCs w:val="20"/>
              </w:rPr>
            </w:pPr>
            <w:r w:rsidRPr="00B879A3">
              <w:rPr>
                <w:b/>
                <w:sz w:val="20"/>
                <w:szCs w:val="20"/>
              </w:rPr>
              <w:t>Pea</w:t>
            </w:r>
          </w:p>
        </w:tc>
        <w:tc>
          <w:tcPr>
            <w:tcW w:w="1418" w:type="dxa"/>
            <w:vAlign w:val="center"/>
          </w:tcPr>
          <w:p w14:paraId="301A4223" w14:textId="77777777" w:rsidR="00A57713" w:rsidRPr="00B879A3" w:rsidRDefault="00A57713" w:rsidP="00A57713">
            <w:pPr>
              <w:jc w:val="center"/>
              <w:rPr>
                <w:b/>
                <w:bCs/>
                <w:sz w:val="20"/>
                <w:szCs w:val="20"/>
              </w:rPr>
            </w:pPr>
            <w:r w:rsidRPr="00B879A3">
              <w:rPr>
                <w:b/>
                <w:bCs/>
                <w:sz w:val="20"/>
                <w:szCs w:val="20"/>
              </w:rPr>
              <w:t>Silmad ja</w:t>
            </w:r>
          </w:p>
          <w:p w14:paraId="7A681493" w14:textId="77777777" w:rsidR="00A57713" w:rsidRPr="00B879A3" w:rsidRDefault="00A57713" w:rsidP="00A57713">
            <w:pPr>
              <w:jc w:val="center"/>
              <w:rPr>
                <w:b/>
                <w:bCs/>
                <w:sz w:val="20"/>
                <w:szCs w:val="20"/>
              </w:rPr>
            </w:pPr>
            <w:r w:rsidRPr="00B879A3">
              <w:rPr>
                <w:b/>
                <w:bCs/>
                <w:sz w:val="20"/>
                <w:szCs w:val="20"/>
              </w:rPr>
              <w:t>nägu</w:t>
            </w:r>
          </w:p>
        </w:tc>
        <w:tc>
          <w:tcPr>
            <w:tcW w:w="1417" w:type="dxa"/>
            <w:vAlign w:val="center"/>
          </w:tcPr>
          <w:p w14:paraId="05EA3FC5" w14:textId="77777777" w:rsidR="00A57713" w:rsidRPr="00B879A3" w:rsidRDefault="00A57713" w:rsidP="00A57713">
            <w:pPr>
              <w:jc w:val="center"/>
              <w:rPr>
                <w:b/>
                <w:bCs/>
                <w:sz w:val="20"/>
                <w:szCs w:val="20"/>
              </w:rPr>
            </w:pPr>
            <w:r w:rsidRPr="00B879A3">
              <w:rPr>
                <w:b/>
                <w:bCs/>
                <w:sz w:val="20"/>
                <w:szCs w:val="20"/>
              </w:rPr>
              <w:t>Kõrvad</w:t>
            </w:r>
          </w:p>
        </w:tc>
      </w:tr>
      <w:tr w:rsidR="00D07E48" w:rsidRPr="00B879A3" w14:paraId="6D6CF94C" w14:textId="77777777" w:rsidTr="6808C55E">
        <w:trPr>
          <w:trHeight w:val="152"/>
        </w:trPr>
        <w:tc>
          <w:tcPr>
            <w:tcW w:w="1838" w:type="dxa"/>
            <w:vAlign w:val="center"/>
          </w:tcPr>
          <w:p w14:paraId="54CDDDB8" w14:textId="77777777" w:rsidR="00D07E48" w:rsidRPr="00B879A3" w:rsidRDefault="00D07E48" w:rsidP="00D07E48">
            <w:pPr>
              <w:jc w:val="center"/>
              <w:rPr>
                <w:b/>
                <w:sz w:val="20"/>
                <w:szCs w:val="20"/>
              </w:rPr>
            </w:pPr>
            <w:r w:rsidRPr="00B879A3">
              <w:rPr>
                <w:b/>
                <w:sz w:val="20"/>
                <w:szCs w:val="20"/>
              </w:rPr>
              <w:t>Töö võsasaega  alla 3 meetrises taimestikus</w:t>
            </w:r>
          </w:p>
        </w:tc>
        <w:tc>
          <w:tcPr>
            <w:tcW w:w="2126" w:type="dxa"/>
            <w:vAlign w:val="center"/>
          </w:tcPr>
          <w:p w14:paraId="78BFB77A" w14:textId="77777777" w:rsidR="00D07E48" w:rsidRPr="00B879A3" w:rsidRDefault="00D07E48" w:rsidP="00D07E48">
            <w:pPr>
              <w:jc w:val="center"/>
              <w:rPr>
                <w:sz w:val="20"/>
                <w:szCs w:val="20"/>
              </w:rPr>
            </w:pPr>
            <w:r w:rsidRPr="00B879A3">
              <w:rPr>
                <w:sz w:val="20"/>
                <w:szCs w:val="20"/>
              </w:rPr>
              <w:t>Kinnised tugeva konstruktsiooniga ja libisemist takistava tallaga jalanõud</w:t>
            </w:r>
          </w:p>
        </w:tc>
        <w:tc>
          <w:tcPr>
            <w:tcW w:w="2410" w:type="dxa"/>
            <w:vAlign w:val="center"/>
          </w:tcPr>
          <w:p w14:paraId="6DEEC924" w14:textId="77777777" w:rsidR="00D07E48" w:rsidRPr="00B879A3" w:rsidRDefault="00D07E48" w:rsidP="00D07E48">
            <w:pPr>
              <w:jc w:val="center"/>
              <w:rPr>
                <w:sz w:val="20"/>
                <w:szCs w:val="20"/>
              </w:rPr>
            </w:pPr>
            <w:bookmarkStart w:id="17" w:name="_Hlk97211364"/>
            <w:r w:rsidRPr="00B879A3">
              <w:rPr>
                <w:sz w:val="20"/>
                <w:szCs w:val="20"/>
              </w:rPr>
              <w:t>Tugevast riidest pika säärega püksid</w:t>
            </w:r>
            <w:bookmarkEnd w:id="17"/>
          </w:p>
        </w:tc>
        <w:tc>
          <w:tcPr>
            <w:tcW w:w="1701" w:type="dxa"/>
            <w:vAlign w:val="center"/>
          </w:tcPr>
          <w:p w14:paraId="7CA753CC" w14:textId="77777777" w:rsidR="00D07E48" w:rsidRPr="00B879A3" w:rsidRDefault="00D07E48" w:rsidP="6808C55E">
            <w:pPr>
              <w:jc w:val="center"/>
              <w:rPr>
                <w:sz w:val="20"/>
                <w:szCs w:val="20"/>
              </w:rPr>
            </w:pPr>
            <w:r w:rsidRPr="00B879A3">
              <w:rPr>
                <w:sz w:val="20"/>
                <w:szCs w:val="20"/>
              </w:rPr>
              <w:t>Demaskeerivat värvi tööriietus</w:t>
            </w:r>
          </w:p>
        </w:tc>
        <w:tc>
          <w:tcPr>
            <w:tcW w:w="1418" w:type="dxa"/>
            <w:vAlign w:val="center"/>
          </w:tcPr>
          <w:p w14:paraId="3A46C4B4" w14:textId="77777777" w:rsidR="00D07E48" w:rsidRPr="00B879A3" w:rsidRDefault="00D07E48" w:rsidP="00D07E48">
            <w:pPr>
              <w:jc w:val="center"/>
              <w:rPr>
                <w:sz w:val="20"/>
                <w:szCs w:val="20"/>
              </w:rPr>
            </w:pPr>
            <w:r w:rsidRPr="00B879A3">
              <w:rPr>
                <w:sz w:val="20"/>
                <w:szCs w:val="20"/>
              </w:rPr>
              <w:t>Töökindad</w:t>
            </w:r>
          </w:p>
        </w:tc>
        <w:tc>
          <w:tcPr>
            <w:tcW w:w="1275" w:type="dxa"/>
            <w:vAlign w:val="center"/>
          </w:tcPr>
          <w:p w14:paraId="47F4F027" w14:textId="77777777" w:rsidR="00D07E48" w:rsidRPr="00B879A3" w:rsidRDefault="00D07E48" w:rsidP="00D07E48">
            <w:pPr>
              <w:jc w:val="center"/>
              <w:rPr>
                <w:sz w:val="20"/>
                <w:szCs w:val="20"/>
              </w:rPr>
            </w:pPr>
            <w:r w:rsidRPr="00B879A3">
              <w:rPr>
                <w:sz w:val="20"/>
                <w:szCs w:val="20"/>
              </w:rPr>
              <w:t>-</w:t>
            </w:r>
          </w:p>
        </w:tc>
        <w:tc>
          <w:tcPr>
            <w:tcW w:w="1418" w:type="dxa"/>
            <w:vAlign w:val="center"/>
          </w:tcPr>
          <w:p w14:paraId="1AADDBF1" w14:textId="77777777" w:rsidR="00D07E48" w:rsidRPr="00B879A3" w:rsidRDefault="00D07E48" w:rsidP="00D07E48">
            <w:pPr>
              <w:jc w:val="center"/>
              <w:rPr>
                <w:sz w:val="20"/>
                <w:szCs w:val="20"/>
              </w:rPr>
            </w:pPr>
            <w:r w:rsidRPr="00B879A3">
              <w:rPr>
                <w:sz w:val="20"/>
                <w:szCs w:val="20"/>
              </w:rPr>
              <w:t>Kaitsemask või kaitseprillid</w:t>
            </w:r>
          </w:p>
        </w:tc>
        <w:tc>
          <w:tcPr>
            <w:tcW w:w="1417" w:type="dxa"/>
            <w:vAlign w:val="center"/>
          </w:tcPr>
          <w:p w14:paraId="1ADB62E0" w14:textId="77777777" w:rsidR="00D07E48" w:rsidRPr="00B879A3" w:rsidRDefault="00D07E48" w:rsidP="00D07E48">
            <w:pPr>
              <w:jc w:val="center"/>
              <w:rPr>
                <w:sz w:val="20"/>
                <w:szCs w:val="20"/>
              </w:rPr>
            </w:pPr>
            <w:r w:rsidRPr="00B879A3">
              <w:rPr>
                <w:sz w:val="20"/>
                <w:szCs w:val="20"/>
              </w:rPr>
              <w:t>Kuulmiskaitsevahend</w:t>
            </w:r>
          </w:p>
        </w:tc>
      </w:tr>
      <w:tr w:rsidR="00D07E48" w:rsidRPr="00B879A3" w14:paraId="453C0D62" w14:textId="77777777" w:rsidTr="6808C55E">
        <w:trPr>
          <w:trHeight w:val="699"/>
        </w:trPr>
        <w:tc>
          <w:tcPr>
            <w:tcW w:w="1838" w:type="dxa"/>
            <w:vAlign w:val="center"/>
          </w:tcPr>
          <w:p w14:paraId="08A4D538" w14:textId="77777777" w:rsidR="00D07E48" w:rsidRPr="00B879A3" w:rsidRDefault="00D07E48" w:rsidP="00D07E48">
            <w:pPr>
              <w:jc w:val="center"/>
              <w:rPr>
                <w:b/>
                <w:sz w:val="20"/>
                <w:szCs w:val="20"/>
              </w:rPr>
            </w:pPr>
            <w:r w:rsidRPr="00B879A3">
              <w:rPr>
                <w:b/>
                <w:sz w:val="20"/>
                <w:szCs w:val="20"/>
              </w:rPr>
              <w:t>Töö trimmeriga</w:t>
            </w:r>
          </w:p>
        </w:tc>
        <w:tc>
          <w:tcPr>
            <w:tcW w:w="2126" w:type="dxa"/>
            <w:vAlign w:val="center"/>
          </w:tcPr>
          <w:p w14:paraId="36947B85" w14:textId="77777777" w:rsidR="00D07E48" w:rsidRPr="00B879A3" w:rsidRDefault="00D07E48" w:rsidP="00D07E48">
            <w:pPr>
              <w:jc w:val="center"/>
              <w:rPr>
                <w:sz w:val="20"/>
                <w:szCs w:val="20"/>
              </w:rPr>
            </w:pPr>
            <w:r w:rsidRPr="00B879A3">
              <w:rPr>
                <w:sz w:val="20"/>
                <w:szCs w:val="20"/>
              </w:rPr>
              <w:t>Kinnised jalanõud</w:t>
            </w:r>
          </w:p>
        </w:tc>
        <w:tc>
          <w:tcPr>
            <w:tcW w:w="2410" w:type="dxa"/>
          </w:tcPr>
          <w:p w14:paraId="79535D4D" w14:textId="77777777" w:rsidR="00D07E48" w:rsidRPr="00B879A3" w:rsidRDefault="00D07E48" w:rsidP="00D07E48">
            <w:pPr>
              <w:jc w:val="center"/>
              <w:rPr>
                <w:sz w:val="20"/>
                <w:szCs w:val="20"/>
              </w:rPr>
            </w:pPr>
            <w:r w:rsidRPr="00B879A3">
              <w:rPr>
                <w:sz w:val="20"/>
                <w:szCs w:val="20"/>
              </w:rPr>
              <w:t>Tugevast riidest pika säärega püksid</w:t>
            </w:r>
          </w:p>
        </w:tc>
        <w:tc>
          <w:tcPr>
            <w:tcW w:w="1701" w:type="dxa"/>
            <w:vAlign w:val="center"/>
          </w:tcPr>
          <w:p w14:paraId="0E2F57D3" w14:textId="77777777" w:rsidR="00D07E48" w:rsidRPr="00B879A3" w:rsidRDefault="00D07E48" w:rsidP="00D07E48">
            <w:pPr>
              <w:jc w:val="center"/>
              <w:rPr>
                <w:sz w:val="20"/>
                <w:szCs w:val="20"/>
              </w:rPr>
            </w:pPr>
            <w:r w:rsidRPr="00B879A3">
              <w:rPr>
                <w:sz w:val="20"/>
                <w:szCs w:val="20"/>
              </w:rPr>
              <w:t>-</w:t>
            </w:r>
          </w:p>
        </w:tc>
        <w:tc>
          <w:tcPr>
            <w:tcW w:w="1418" w:type="dxa"/>
            <w:vAlign w:val="center"/>
          </w:tcPr>
          <w:p w14:paraId="4948EF13" w14:textId="77777777" w:rsidR="00D07E48" w:rsidRPr="00B879A3" w:rsidRDefault="00D07E48" w:rsidP="00D07E48">
            <w:pPr>
              <w:jc w:val="center"/>
              <w:rPr>
                <w:sz w:val="20"/>
                <w:szCs w:val="20"/>
              </w:rPr>
            </w:pPr>
            <w:r w:rsidRPr="00B879A3">
              <w:rPr>
                <w:sz w:val="20"/>
                <w:szCs w:val="20"/>
              </w:rPr>
              <w:t>Töökindad</w:t>
            </w:r>
          </w:p>
        </w:tc>
        <w:tc>
          <w:tcPr>
            <w:tcW w:w="1275" w:type="dxa"/>
            <w:vAlign w:val="center"/>
          </w:tcPr>
          <w:p w14:paraId="0E08994D" w14:textId="77777777" w:rsidR="00D07E48" w:rsidRPr="00B879A3" w:rsidRDefault="00D07E48" w:rsidP="00D07E48">
            <w:pPr>
              <w:jc w:val="center"/>
              <w:rPr>
                <w:sz w:val="20"/>
                <w:szCs w:val="20"/>
              </w:rPr>
            </w:pPr>
            <w:r w:rsidRPr="00B879A3">
              <w:rPr>
                <w:sz w:val="20"/>
                <w:szCs w:val="20"/>
              </w:rPr>
              <w:t>-</w:t>
            </w:r>
          </w:p>
        </w:tc>
        <w:tc>
          <w:tcPr>
            <w:tcW w:w="1418" w:type="dxa"/>
            <w:vAlign w:val="center"/>
          </w:tcPr>
          <w:p w14:paraId="7AEDD9F0" w14:textId="77777777" w:rsidR="00D07E48" w:rsidRPr="00B879A3" w:rsidRDefault="00D07E48" w:rsidP="00D07E48">
            <w:pPr>
              <w:jc w:val="center"/>
              <w:rPr>
                <w:sz w:val="20"/>
                <w:szCs w:val="20"/>
              </w:rPr>
            </w:pPr>
            <w:r w:rsidRPr="00B879A3">
              <w:rPr>
                <w:sz w:val="20"/>
                <w:szCs w:val="20"/>
              </w:rPr>
              <w:t>Kaitsemask või kaitseprillid</w:t>
            </w:r>
          </w:p>
        </w:tc>
        <w:tc>
          <w:tcPr>
            <w:tcW w:w="1417" w:type="dxa"/>
            <w:vAlign w:val="center"/>
          </w:tcPr>
          <w:p w14:paraId="11CECA85" w14:textId="77777777" w:rsidR="00D07E48" w:rsidRPr="00B879A3" w:rsidRDefault="00D07E48" w:rsidP="00D07E48">
            <w:pPr>
              <w:jc w:val="center"/>
              <w:rPr>
                <w:sz w:val="20"/>
                <w:szCs w:val="20"/>
              </w:rPr>
            </w:pPr>
            <w:r w:rsidRPr="00B879A3">
              <w:rPr>
                <w:sz w:val="20"/>
                <w:szCs w:val="20"/>
              </w:rPr>
              <w:t>Kuulmiskaitsevahend</w:t>
            </w:r>
          </w:p>
        </w:tc>
      </w:tr>
      <w:tr w:rsidR="00D07E48" w:rsidRPr="00B879A3" w14:paraId="7FFFD006" w14:textId="77777777" w:rsidTr="6808C55E">
        <w:trPr>
          <w:trHeight w:val="152"/>
        </w:trPr>
        <w:tc>
          <w:tcPr>
            <w:tcW w:w="1838" w:type="dxa"/>
            <w:vAlign w:val="center"/>
          </w:tcPr>
          <w:p w14:paraId="2BDA43DE" w14:textId="77777777" w:rsidR="00D07E48" w:rsidRPr="00B879A3" w:rsidRDefault="00D07E48" w:rsidP="00D07E48">
            <w:pPr>
              <w:jc w:val="center"/>
              <w:rPr>
                <w:b/>
                <w:sz w:val="20"/>
                <w:szCs w:val="20"/>
              </w:rPr>
            </w:pPr>
            <w:r w:rsidRPr="00B879A3">
              <w:rPr>
                <w:b/>
                <w:sz w:val="20"/>
                <w:szCs w:val="20"/>
              </w:rPr>
              <w:t>Harvesteri, forvarderi, giljotiini, metsa</w:t>
            </w:r>
            <w:r w:rsidRPr="00B879A3">
              <w:rPr>
                <w:b/>
                <w:sz w:val="20"/>
                <w:szCs w:val="20"/>
              </w:rPr>
              <w:softHyphen/>
              <w:t>majanduslikuks tööks kohandatud põllu</w:t>
            </w:r>
            <w:r w:rsidRPr="00B879A3">
              <w:rPr>
                <w:b/>
                <w:sz w:val="20"/>
                <w:szCs w:val="20"/>
              </w:rPr>
              <w:softHyphen/>
              <w:t>majandusliku traktori, maapinnamasina operaatoril tööobjektil väljas olles</w:t>
            </w:r>
          </w:p>
        </w:tc>
        <w:tc>
          <w:tcPr>
            <w:tcW w:w="2126" w:type="dxa"/>
            <w:vAlign w:val="center"/>
          </w:tcPr>
          <w:p w14:paraId="6F6A5843" w14:textId="77777777" w:rsidR="00D07E48" w:rsidRPr="00B879A3" w:rsidRDefault="00D07E48" w:rsidP="00D07E48">
            <w:pPr>
              <w:jc w:val="center"/>
              <w:rPr>
                <w:sz w:val="20"/>
                <w:szCs w:val="20"/>
              </w:rPr>
            </w:pPr>
            <w:r w:rsidRPr="00B879A3">
              <w:rPr>
                <w:sz w:val="20"/>
                <w:szCs w:val="20"/>
              </w:rPr>
              <w:t>Kinnised tugeva konstruktsiooniga ja libisemist takistava tallaga jalanõud</w:t>
            </w:r>
          </w:p>
        </w:tc>
        <w:tc>
          <w:tcPr>
            <w:tcW w:w="2410" w:type="dxa"/>
            <w:vAlign w:val="center"/>
          </w:tcPr>
          <w:p w14:paraId="5DC90085" w14:textId="77777777" w:rsidR="00D07E48" w:rsidRPr="00B879A3" w:rsidRDefault="00D07E48" w:rsidP="00D07E48">
            <w:pPr>
              <w:jc w:val="center"/>
              <w:rPr>
                <w:sz w:val="20"/>
                <w:szCs w:val="20"/>
              </w:rPr>
            </w:pPr>
            <w:r w:rsidRPr="00B879A3">
              <w:rPr>
                <w:sz w:val="20"/>
                <w:szCs w:val="20"/>
              </w:rPr>
              <w:t>-</w:t>
            </w:r>
          </w:p>
        </w:tc>
        <w:tc>
          <w:tcPr>
            <w:tcW w:w="1701" w:type="dxa"/>
            <w:vAlign w:val="center"/>
          </w:tcPr>
          <w:p w14:paraId="0325C3AA" w14:textId="77777777" w:rsidR="00D07E48" w:rsidRPr="00B879A3" w:rsidRDefault="00D07E48" w:rsidP="6808C55E">
            <w:pPr>
              <w:jc w:val="center"/>
              <w:rPr>
                <w:sz w:val="20"/>
                <w:szCs w:val="20"/>
              </w:rPr>
            </w:pPr>
            <w:r w:rsidRPr="00B879A3">
              <w:rPr>
                <w:sz w:val="20"/>
                <w:szCs w:val="20"/>
              </w:rPr>
              <w:t>Demaskeerivat värvi riietus (nt ohutusvest,</w:t>
            </w:r>
            <w:r w:rsidRPr="00B879A3">
              <w:rPr>
                <w:rFonts w:eastAsia="Calibri"/>
              </w:rPr>
              <w:t xml:space="preserve"> </w:t>
            </w:r>
            <w:r w:rsidRPr="00B879A3">
              <w:rPr>
                <w:sz w:val="20"/>
                <w:szCs w:val="20"/>
              </w:rPr>
              <w:t>helkurvest)</w:t>
            </w:r>
          </w:p>
        </w:tc>
        <w:tc>
          <w:tcPr>
            <w:tcW w:w="1418" w:type="dxa"/>
            <w:vAlign w:val="center"/>
          </w:tcPr>
          <w:p w14:paraId="5ACFFFF6" w14:textId="77777777" w:rsidR="00D07E48" w:rsidRPr="00B879A3" w:rsidRDefault="00D07E48" w:rsidP="00D07E48">
            <w:pPr>
              <w:jc w:val="center"/>
              <w:rPr>
                <w:sz w:val="20"/>
                <w:szCs w:val="20"/>
              </w:rPr>
            </w:pPr>
            <w:r w:rsidRPr="00B879A3">
              <w:rPr>
                <w:sz w:val="20"/>
                <w:szCs w:val="20"/>
              </w:rPr>
              <w:t>-</w:t>
            </w:r>
          </w:p>
        </w:tc>
        <w:tc>
          <w:tcPr>
            <w:tcW w:w="1275" w:type="dxa"/>
            <w:vAlign w:val="center"/>
          </w:tcPr>
          <w:p w14:paraId="789B6AD7" w14:textId="77777777" w:rsidR="00D07E48" w:rsidRPr="00B879A3" w:rsidRDefault="00D07E48" w:rsidP="00D07E48">
            <w:pPr>
              <w:jc w:val="center"/>
              <w:rPr>
                <w:sz w:val="20"/>
                <w:szCs w:val="20"/>
              </w:rPr>
            </w:pPr>
            <w:r w:rsidRPr="00B879A3">
              <w:rPr>
                <w:sz w:val="20"/>
                <w:szCs w:val="20"/>
              </w:rPr>
              <w:t>Tööstuslik kaitsekiiver (EN 397)</w:t>
            </w:r>
          </w:p>
        </w:tc>
        <w:tc>
          <w:tcPr>
            <w:tcW w:w="1418" w:type="dxa"/>
            <w:vAlign w:val="center"/>
          </w:tcPr>
          <w:p w14:paraId="7D5EAF37" w14:textId="77777777" w:rsidR="00D07E48" w:rsidRPr="00B879A3" w:rsidRDefault="00D07E48" w:rsidP="00D07E48">
            <w:pPr>
              <w:jc w:val="center"/>
              <w:rPr>
                <w:sz w:val="20"/>
                <w:szCs w:val="20"/>
              </w:rPr>
            </w:pPr>
            <w:r w:rsidRPr="00B879A3">
              <w:rPr>
                <w:sz w:val="20"/>
                <w:szCs w:val="20"/>
              </w:rPr>
              <w:t>-</w:t>
            </w:r>
          </w:p>
        </w:tc>
        <w:tc>
          <w:tcPr>
            <w:tcW w:w="1417" w:type="dxa"/>
            <w:vAlign w:val="center"/>
          </w:tcPr>
          <w:p w14:paraId="3474CD96" w14:textId="77777777" w:rsidR="00D07E48" w:rsidRPr="00B879A3" w:rsidRDefault="00D07E48" w:rsidP="00D07E48">
            <w:pPr>
              <w:jc w:val="center"/>
              <w:rPr>
                <w:sz w:val="20"/>
                <w:szCs w:val="20"/>
              </w:rPr>
            </w:pPr>
            <w:r w:rsidRPr="00B879A3">
              <w:rPr>
                <w:sz w:val="20"/>
                <w:szCs w:val="20"/>
              </w:rPr>
              <w:t>-</w:t>
            </w:r>
          </w:p>
        </w:tc>
      </w:tr>
      <w:tr w:rsidR="00D07E48" w:rsidRPr="00B879A3" w14:paraId="705F2A23" w14:textId="77777777" w:rsidTr="6808C55E">
        <w:trPr>
          <w:trHeight w:val="152"/>
        </w:trPr>
        <w:tc>
          <w:tcPr>
            <w:tcW w:w="1838" w:type="dxa"/>
            <w:vAlign w:val="center"/>
          </w:tcPr>
          <w:p w14:paraId="13DC82E6" w14:textId="77777777" w:rsidR="00D07E48" w:rsidRPr="00B879A3" w:rsidRDefault="00D07E48" w:rsidP="6808C55E">
            <w:pPr>
              <w:jc w:val="center"/>
              <w:rPr>
                <w:b/>
                <w:bCs/>
                <w:sz w:val="20"/>
                <w:szCs w:val="20"/>
              </w:rPr>
            </w:pPr>
            <w:r w:rsidRPr="00B879A3">
              <w:rPr>
                <w:b/>
                <w:bCs/>
                <w:sz w:val="20"/>
                <w:szCs w:val="20"/>
              </w:rPr>
              <w:t>Puiduveoki, hakkuri, hakkpuidu konteinerveoki juhil tööobjektil väljas olles</w:t>
            </w:r>
          </w:p>
        </w:tc>
        <w:tc>
          <w:tcPr>
            <w:tcW w:w="2126" w:type="dxa"/>
            <w:vAlign w:val="center"/>
          </w:tcPr>
          <w:p w14:paraId="0D9669D4" w14:textId="77777777" w:rsidR="00D07E48" w:rsidRPr="00B879A3" w:rsidRDefault="00D07E48" w:rsidP="00D07E48">
            <w:pPr>
              <w:jc w:val="center"/>
              <w:rPr>
                <w:sz w:val="20"/>
                <w:szCs w:val="20"/>
              </w:rPr>
            </w:pPr>
            <w:r w:rsidRPr="00B879A3">
              <w:rPr>
                <w:sz w:val="20"/>
                <w:szCs w:val="20"/>
              </w:rPr>
              <w:t>Kinnised tugeva konstruktsiooniga ja libisemist takistava tallaga jalanõud</w:t>
            </w:r>
          </w:p>
        </w:tc>
        <w:tc>
          <w:tcPr>
            <w:tcW w:w="2410" w:type="dxa"/>
            <w:vAlign w:val="center"/>
          </w:tcPr>
          <w:p w14:paraId="5E66AD4D" w14:textId="77777777" w:rsidR="00D07E48" w:rsidRPr="00B879A3" w:rsidRDefault="00D07E48" w:rsidP="00D07E48">
            <w:pPr>
              <w:jc w:val="center"/>
              <w:rPr>
                <w:sz w:val="20"/>
                <w:szCs w:val="20"/>
              </w:rPr>
            </w:pPr>
            <w:r w:rsidRPr="00B879A3">
              <w:rPr>
                <w:sz w:val="20"/>
                <w:szCs w:val="20"/>
              </w:rPr>
              <w:t>-</w:t>
            </w:r>
          </w:p>
        </w:tc>
        <w:tc>
          <w:tcPr>
            <w:tcW w:w="1701" w:type="dxa"/>
            <w:vAlign w:val="center"/>
          </w:tcPr>
          <w:p w14:paraId="24134129" w14:textId="77777777" w:rsidR="00D07E48" w:rsidRPr="00B879A3" w:rsidRDefault="00D07E48" w:rsidP="6808C55E">
            <w:pPr>
              <w:jc w:val="center"/>
              <w:rPr>
                <w:sz w:val="20"/>
                <w:szCs w:val="20"/>
              </w:rPr>
            </w:pPr>
            <w:r w:rsidRPr="00B879A3">
              <w:rPr>
                <w:sz w:val="20"/>
                <w:szCs w:val="20"/>
              </w:rPr>
              <w:t>Demaskeerivat värvi riietus (nt ohutusvest, helkurvest)</w:t>
            </w:r>
          </w:p>
        </w:tc>
        <w:tc>
          <w:tcPr>
            <w:tcW w:w="1418" w:type="dxa"/>
            <w:vAlign w:val="center"/>
          </w:tcPr>
          <w:p w14:paraId="11B781BD" w14:textId="77777777" w:rsidR="00D07E48" w:rsidRPr="00B879A3" w:rsidRDefault="00D07E48" w:rsidP="00D07E48">
            <w:pPr>
              <w:jc w:val="center"/>
              <w:rPr>
                <w:sz w:val="20"/>
                <w:szCs w:val="20"/>
              </w:rPr>
            </w:pPr>
            <w:r w:rsidRPr="00B879A3">
              <w:rPr>
                <w:sz w:val="20"/>
                <w:szCs w:val="20"/>
              </w:rPr>
              <w:t>-</w:t>
            </w:r>
          </w:p>
        </w:tc>
        <w:tc>
          <w:tcPr>
            <w:tcW w:w="1275" w:type="dxa"/>
            <w:vAlign w:val="center"/>
          </w:tcPr>
          <w:p w14:paraId="47F8D9D8" w14:textId="77777777" w:rsidR="00D07E48" w:rsidRPr="00B879A3" w:rsidRDefault="00D07E48" w:rsidP="00D07E48">
            <w:pPr>
              <w:jc w:val="center"/>
              <w:rPr>
                <w:sz w:val="20"/>
                <w:szCs w:val="20"/>
              </w:rPr>
            </w:pPr>
            <w:r w:rsidRPr="00B879A3">
              <w:rPr>
                <w:sz w:val="20"/>
                <w:szCs w:val="20"/>
              </w:rPr>
              <w:t>Tööstuslik kaitsekiiver (EN 397)</w:t>
            </w:r>
          </w:p>
        </w:tc>
        <w:tc>
          <w:tcPr>
            <w:tcW w:w="1418" w:type="dxa"/>
            <w:vAlign w:val="center"/>
          </w:tcPr>
          <w:p w14:paraId="30CA176D" w14:textId="77777777" w:rsidR="00D07E48" w:rsidRPr="00B879A3" w:rsidRDefault="00D07E48" w:rsidP="00D07E48">
            <w:pPr>
              <w:jc w:val="center"/>
              <w:rPr>
                <w:sz w:val="20"/>
                <w:szCs w:val="20"/>
              </w:rPr>
            </w:pPr>
            <w:r w:rsidRPr="00B879A3">
              <w:rPr>
                <w:sz w:val="20"/>
                <w:szCs w:val="20"/>
              </w:rPr>
              <w:t>-</w:t>
            </w:r>
          </w:p>
        </w:tc>
        <w:tc>
          <w:tcPr>
            <w:tcW w:w="1417" w:type="dxa"/>
            <w:vAlign w:val="center"/>
          </w:tcPr>
          <w:p w14:paraId="53F16FE9" w14:textId="77777777" w:rsidR="00D07E48" w:rsidRPr="00B879A3" w:rsidRDefault="00D07E48" w:rsidP="00D07E48">
            <w:pPr>
              <w:jc w:val="center"/>
              <w:rPr>
                <w:sz w:val="20"/>
                <w:szCs w:val="20"/>
              </w:rPr>
            </w:pPr>
            <w:r w:rsidRPr="00B879A3">
              <w:rPr>
                <w:sz w:val="20"/>
                <w:szCs w:val="20"/>
              </w:rPr>
              <w:t>-</w:t>
            </w:r>
          </w:p>
        </w:tc>
      </w:tr>
    </w:tbl>
    <w:p w14:paraId="0DE08185" w14:textId="77777777" w:rsidR="00207BFC" w:rsidRPr="00B879A3" w:rsidRDefault="00207BFC" w:rsidP="003E147F">
      <w:pPr>
        <w:pStyle w:val="Heading2"/>
      </w:pPr>
    </w:p>
    <w:p w14:paraId="78D58815" w14:textId="77777777" w:rsidR="00581DF3" w:rsidRPr="00B879A3" w:rsidRDefault="00581DF3" w:rsidP="00D25A66">
      <w:pPr>
        <w:rPr>
          <w:b/>
          <w:bCs/>
          <w:noProof/>
          <w:kern w:val="28"/>
        </w:rPr>
        <w:sectPr w:rsidR="00581DF3" w:rsidRPr="00B879A3" w:rsidSect="009238B3">
          <w:pgSz w:w="16838" w:h="11906" w:orient="landscape"/>
          <w:pgMar w:top="1418" w:right="1418" w:bottom="1418" w:left="851" w:header="709" w:footer="709" w:gutter="0"/>
          <w:cols w:space="708"/>
          <w:formProt w:val="0"/>
          <w:titlePg/>
          <w:docGrid w:linePitch="360"/>
        </w:sectPr>
      </w:pPr>
    </w:p>
    <w:p w14:paraId="32D27362" w14:textId="77777777" w:rsidR="00581DF3" w:rsidRPr="00B879A3" w:rsidRDefault="00581DF3" w:rsidP="00581DF3">
      <w:pPr>
        <w:ind w:left="4248" w:firstLine="708"/>
        <w:jc w:val="both"/>
        <w:outlineLvl w:val="0"/>
      </w:pPr>
      <w:r w:rsidRPr="00B879A3">
        <w:lastRenderedPageBreak/>
        <w:t>Lisa 8/1</w:t>
      </w:r>
    </w:p>
    <w:p w14:paraId="4EA143DA" w14:textId="77777777" w:rsidR="00581DF3" w:rsidRPr="00B879A3" w:rsidRDefault="00581DF3" w:rsidP="00581DF3">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61857775"/>
          <w:placeholder>
            <w:docPart w:val="30D1D443140D4342BDEB1901349DB814"/>
          </w:placeholder>
          <w:date>
            <w:dateFormat w:val="d.MM.yyyy"/>
            <w:lid w:val="et-EE"/>
            <w:storeMappedDataAs w:val="dateTime"/>
            <w:calendar w:val="gregorian"/>
          </w:date>
        </w:sdtPr>
        <w:sdtContent>
          <w:r w:rsidRPr="00B879A3">
            <w:t>[Vali kuupäev]</w:t>
          </w:r>
        </w:sdtContent>
      </w:sdt>
      <w:r w:rsidRPr="00B879A3">
        <w:t xml:space="preserve"> veolepingu</w:t>
      </w:r>
    </w:p>
    <w:p w14:paraId="1BB4E674" w14:textId="77777777" w:rsidR="00581DF3" w:rsidRPr="00B879A3" w:rsidRDefault="00581DF3" w:rsidP="00581DF3">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05F9A4F8" w14:textId="77777777" w:rsidR="00820B34" w:rsidRPr="00B879A3" w:rsidRDefault="00F11292" w:rsidP="00D25A66">
      <w:pPr>
        <w:rPr>
          <w:b/>
          <w:bCs/>
          <w:noProof/>
          <w:kern w:val="28"/>
        </w:rPr>
      </w:pPr>
      <w:r w:rsidRPr="00B879A3">
        <w:rPr>
          <w:noProof/>
        </w:rPr>
        <w:drawing>
          <wp:inline distT="0" distB="0" distL="0" distR="0" wp14:anchorId="0CD3B41B" wp14:editId="30B124AC">
            <wp:extent cx="5759450" cy="3525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53A73BE" w14:textId="77777777" w:rsidR="00F11292" w:rsidRPr="00B879A3" w:rsidRDefault="00F11292" w:rsidP="00D25A66">
      <w:pPr>
        <w:rPr>
          <w:b/>
          <w:bCs/>
          <w:noProof/>
          <w:kern w:val="28"/>
        </w:rPr>
      </w:pPr>
    </w:p>
    <w:p w14:paraId="3E771BF6" w14:textId="77777777" w:rsidR="00820B34" w:rsidRPr="00B879A3" w:rsidRDefault="00F11292" w:rsidP="00D25A66">
      <w:pPr>
        <w:rPr>
          <w:b/>
          <w:bCs/>
          <w:noProof/>
          <w:kern w:val="28"/>
        </w:rPr>
      </w:pPr>
      <w:r w:rsidRPr="00B879A3">
        <w:rPr>
          <w:noProof/>
        </w:rPr>
        <w:drawing>
          <wp:inline distT="0" distB="0" distL="0" distR="0" wp14:anchorId="16D8A6CD" wp14:editId="1083CD2C">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A788155" w14:textId="77777777" w:rsidR="00820B34" w:rsidRPr="00B879A3" w:rsidRDefault="00820B34">
      <w:pPr>
        <w:rPr>
          <w:b/>
          <w:bCs/>
          <w:noProof/>
          <w:kern w:val="28"/>
        </w:rPr>
      </w:pPr>
      <w:r w:rsidRPr="00B879A3">
        <w:rPr>
          <w:b/>
          <w:bCs/>
          <w:noProof/>
          <w:kern w:val="28"/>
        </w:rPr>
        <w:br w:type="page"/>
      </w:r>
    </w:p>
    <w:p w14:paraId="7C069954" w14:textId="77777777" w:rsidR="00ED7174" w:rsidRPr="00B879A3" w:rsidRDefault="00ED7174" w:rsidP="00D25A66">
      <w:pPr>
        <w:rPr>
          <w:b/>
          <w:bCs/>
          <w:noProof/>
          <w:kern w:val="28"/>
        </w:rPr>
      </w:pPr>
    </w:p>
    <w:p w14:paraId="24352AAC" w14:textId="77777777" w:rsidR="00ED7174" w:rsidRPr="00B879A3" w:rsidRDefault="00ED7174" w:rsidP="00D25A66">
      <w:pPr>
        <w:rPr>
          <w:b/>
          <w:bCs/>
          <w:noProof/>
          <w:kern w:val="28"/>
        </w:rPr>
      </w:pPr>
      <w:r w:rsidRPr="00B879A3">
        <w:rPr>
          <w:noProof/>
        </w:rPr>
        <w:drawing>
          <wp:inline distT="0" distB="0" distL="0" distR="0" wp14:anchorId="2B62BFC7" wp14:editId="06640CA0">
            <wp:extent cx="5759450" cy="4143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6B2C567" w14:textId="77777777" w:rsidR="00820B34" w:rsidRPr="00B879A3" w:rsidRDefault="00820B34" w:rsidP="00D25A66">
      <w:pPr>
        <w:rPr>
          <w:b/>
          <w:bCs/>
          <w:noProof/>
          <w:kern w:val="28"/>
        </w:rPr>
      </w:pPr>
    </w:p>
    <w:p w14:paraId="334BCDBF" w14:textId="77777777" w:rsidR="00820B34" w:rsidRPr="00B879A3" w:rsidRDefault="00ED7174" w:rsidP="00D25A66">
      <w:pPr>
        <w:rPr>
          <w:b/>
          <w:bCs/>
          <w:noProof/>
          <w:kern w:val="28"/>
        </w:rPr>
      </w:pPr>
      <w:r w:rsidRPr="00B879A3">
        <w:rPr>
          <w:noProof/>
        </w:rPr>
        <w:drawing>
          <wp:inline distT="0" distB="0" distL="0" distR="0" wp14:anchorId="4745115B" wp14:editId="3FB7AD3B">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7E20DD3E" w14:textId="77777777" w:rsidR="00820B34" w:rsidRPr="00B879A3" w:rsidRDefault="00820B34">
      <w:pPr>
        <w:rPr>
          <w:b/>
          <w:bCs/>
          <w:noProof/>
          <w:kern w:val="28"/>
        </w:rPr>
      </w:pPr>
      <w:r w:rsidRPr="00B879A3">
        <w:rPr>
          <w:b/>
          <w:bCs/>
          <w:noProof/>
          <w:kern w:val="28"/>
        </w:rPr>
        <w:br w:type="page"/>
      </w:r>
    </w:p>
    <w:p w14:paraId="4DD490F4" w14:textId="77777777" w:rsidR="00ED7174" w:rsidRPr="00B879A3" w:rsidRDefault="00ED7174" w:rsidP="00D25A66">
      <w:pPr>
        <w:rPr>
          <w:b/>
          <w:bCs/>
          <w:noProof/>
          <w:kern w:val="28"/>
        </w:rPr>
      </w:pPr>
    </w:p>
    <w:p w14:paraId="6EC9BD2D" w14:textId="77777777" w:rsidR="00ED7174" w:rsidRPr="00B879A3" w:rsidRDefault="00ED7174" w:rsidP="00D25A66">
      <w:pPr>
        <w:rPr>
          <w:b/>
          <w:bCs/>
          <w:noProof/>
          <w:kern w:val="28"/>
        </w:rPr>
      </w:pPr>
      <w:r w:rsidRPr="00B879A3">
        <w:rPr>
          <w:noProof/>
        </w:rPr>
        <w:drawing>
          <wp:inline distT="0" distB="0" distL="0" distR="0" wp14:anchorId="047D9870" wp14:editId="614DB8A8">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4C6B4DB3" w14:textId="77777777" w:rsidR="00ED7174" w:rsidRPr="00B879A3" w:rsidRDefault="00ED7174" w:rsidP="00D25A66">
      <w:pPr>
        <w:rPr>
          <w:b/>
          <w:bCs/>
          <w:noProof/>
          <w:kern w:val="28"/>
        </w:rPr>
      </w:pPr>
    </w:p>
    <w:p w14:paraId="4B90AAA9" w14:textId="77777777" w:rsidR="00820B34" w:rsidRPr="00B879A3" w:rsidRDefault="00ED7174" w:rsidP="00D25A66">
      <w:pPr>
        <w:rPr>
          <w:b/>
          <w:bCs/>
          <w:noProof/>
          <w:kern w:val="28"/>
        </w:rPr>
      </w:pPr>
      <w:r w:rsidRPr="00B879A3">
        <w:rPr>
          <w:noProof/>
        </w:rPr>
        <w:drawing>
          <wp:inline distT="0" distB="0" distL="0" distR="0" wp14:anchorId="7DB1F92B" wp14:editId="2FB0D54B">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07EFFF0C" w14:textId="77777777" w:rsidR="00820B34" w:rsidRPr="00B879A3" w:rsidRDefault="00820B34">
      <w:pPr>
        <w:rPr>
          <w:b/>
          <w:bCs/>
          <w:noProof/>
          <w:kern w:val="28"/>
        </w:rPr>
      </w:pPr>
      <w:r w:rsidRPr="00B879A3">
        <w:rPr>
          <w:b/>
          <w:bCs/>
          <w:noProof/>
          <w:kern w:val="28"/>
        </w:rPr>
        <w:br w:type="page"/>
      </w:r>
    </w:p>
    <w:p w14:paraId="1D18272F" w14:textId="77777777" w:rsidR="00ED7174" w:rsidRPr="00B879A3" w:rsidRDefault="00ED7174" w:rsidP="00D25A66">
      <w:pPr>
        <w:rPr>
          <w:b/>
          <w:bCs/>
          <w:noProof/>
          <w:kern w:val="28"/>
        </w:rPr>
      </w:pPr>
    </w:p>
    <w:p w14:paraId="42A3F5EA" w14:textId="77777777" w:rsidR="00ED7174" w:rsidRPr="00B879A3" w:rsidRDefault="00ED7174" w:rsidP="00D25A66">
      <w:pPr>
        <w:rPr>
          <w:b/>
          <w:bCs/>
          <w:noProof/>
          <w:kern w:val="28"/>
        </w:rPr>
      </w:pPr>
      <w:r w:rsidRPr="00B879A3">
        <w:rPr>
          <w:noProof/>
        </w:rPr>
        <w:drawing>
          <wp:inline distT="0" distB="0" distL="0" distR="0" wp14:anchorId="2DF35CAA" wp14:editId="6C36A4F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271DE28F" w14:textId="77777777" w:rsidR="00ED7174" w:rsidRPr="00B879A3" w:rsidRDefault="00ED7174" w:rsidP="00D25A66">
      <w:pPr>
        <w:rPr>
          <w:b/>
          <w:bCs/>
          <w:noProof/>
          <w:kern w:val="28"/>
        </w:rPr>
      </w:pPr>
    </w:p>
    <w:p w14:paraId="4089458A" w14:textId="77777777" w:rsidR="00820B34" w:rsidRPr="00B879A3" w:rsidRDefault="00ED7174" w:rsidP="00D25A66">
      <w:pPr>
        <w:rPr>
          <w:b/>
          <w:bCs/>
          <w:noProof/>
          <w:kern w:val="28"/>
        </w:rPr>
      </w:pPr>
      <w:r w:rsidRPr="00B879A3">
        <w:rPr>
          <w:noProof/>
        </w:rPr>
        <w:drawing>
          <wp:inline distT="0" distB="0" distL="0" distR="0" wp14:anchorId="0764B02B" wp14:editId="3CC719E5">
            <wp:extent cx="5759450" cy="41433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6D3DA4CF" w14:textId="77777777" w:rsidR="00820B34" w:rsidRPr="00B879A3" w:rsidRDefault="00820B34">
      <w:pPr>
        <w:rPr>
          <w:b/>
          <w:bCs/>
          <w:noProof/>
          <w:kern w:val="28"/>
        </w:rPr>
      </w:pPr>
      <w:r w:rsidRPr="00B879A3">
        <w:rPr>
          <w:b/>
          <w:bCs/>
          <w:noProof/>
          <w:kern w:val="28"/>
        </w:rPr>
        <w:br w:type="page"/>
      </w:r>
    </w:p>
    <w:p w14:paraId="70E885B1" w14:textId="77777777" w:rsidR="00ED7174" w:rsidRPr="00B879A3" w:rsidRDefault="00ED7174" w:rsidP="00D25A66">
      <w:pPr>
        <w:rPr>
          <w:b/>
          <w:bCs/>
          <w:noProof/>
          <w:kern w:val="28"/>
        </w:rPr>
      </w:pPr>
    </w:p>
    <w:p w14:paraId="235DD81B" w14:textId="77777777" w:rsidR="00ED7174" w:rsidRPr="00B879A3" w:rsidRDefault="00ED7174" w:rsidP="00D25A66">
      <w:pPr>
        <w:rPr>
          <w:b/>
          <w:bCs/>
          <w:noProof/>
          <w:kern w:val="28"/>
        </w:rPr>
      </w:pPr>
      <w:r w:rsidRPr="00B879A3">
        <w:rPr>
          <w:noProof/>
        </w:rPr>
        <w:drawing>
          <wp:inline distT="0" distB="0" distL="0" distR="0" wp14:anchorId="3D39297A" wp14:editId="54F90B81">
            <wp:extent cx="5759450" cy="41433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62384093" w14:textId="77777777" w:rsidR="00820B34" w:rsidRPr="00B879A3" w:rsidRDefault="00820B34" w:rsidP="00D25A66">
      <w:pPr>
        <w:rPr>
          <w:b/>
          <w:bCs/>
          <w:noProof/>
          <w:kern w:val="28"/>
        </w:rPr>
      </w:pPr>
    </w:p>
    <w:p w14:paraId="23122D28" w14:textId="77777777" w:rsidR="00820B34" w:rsidRPr="00B879A3" w:rsidRDefault="00ED7174" w:rsidP="00D25A66">
      <w:pPr>
        <w:rPr>
          <w:b/>
          <w:bCs/>
          <w:noProof/>
          <w:kern w:val="28"/>
        </w:rPr>
      </w:pPr>
      <w:r w:rsidRPr="00B879A3">
        <w:rPr>
          <w:noProof/>
        </w:rPr>
        <w:drawing>
          <wp:inline distT="0" distB="0" distL="0" distR="0" wp14:anchorId="713B3A10" wp14:editId="082F6EBA">
            <wp:extent cx="5759450" cy="4143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B5B24A3" w14:textId="77777777" w:rsidR="00820B34" w:rsidRPr="00B879A3" w:rsidRDefault="00820B34">
      <w:pPr>
        <w:rPr>
          <w:b/>
          <w:bCs/>
          <w:noProof/>
          <w:kern w:val="28"/>
        </w:rPr>
      </w:pPr>
      <w:r w:rsidRPr="00B879A3">
        <w:rPr>
          <w:b/>
          <w:bCs/>
          <w:noProof/>
          <w:kern w:val="28"/>
        </w:rPr>
        <w:br w:type="page"/>
      </w:r>
    </w:p>
    <w:p w14:paraId="4299312B" w14:textId="77777777" w:rsidR="00ED7174" w:rsidRPr="00B879A3" w:rsidRDefault="00ED7174" w:rsidP="00D25A66">
      <w:pPr>
        <w:rPr>
          <w:b/>
          <w:bCs/>
          <w:noProof/>
          <w:kern w:val="28"/>
        </w:rPr>
      </w:pPr>
    </w:p>
    <w:p w14:paraId="0A00220E" w14:textId="77777777" w:rsidR="00ED7174" w:rsidRPr="00B879A3" w:rsidRDefault="00ED7174" w:rsidP="00ED7174">
      <w:pPr>
        <w:ind w:left="4248" w:firstLine="708"/>
        <w:jc w:val="both"/>
        <w:outlineLvl w:val="0"/>
      </w:pPr>
      <w:r w:rsidRPr="00B879A3">
        <w:t>Lisa 9/1</w:t>
      </w:r>
    </w:p>
    <w:p w14:paraId="422727FC" w14:textId="77777777" w:rsidR="00ED7174" w:rsidRPr="00B879A3" w:rsidRDefault="00ED7174" w:rsidP="00ED7174">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870493675"/>
          <w:placeholder>
            <w:docPart w:val="D33F94B0FA4D49E2AE80DBE8F0AC47F3"/>
          </w:placeholder>
          <w:date>
            <w:dateFormat w:val="d.MM.yyyy"/>
            <w:lid w:val="et-EE"/>
            <w:storeMappedDataAs w:val="dateTime"/>
            <w:calendar w:val="gregorian"/>
          </w:date>
        </w:sdtPr>
        <w:sdtContent>
          <w:r w:rsidRPr="00B879A3">
            <w:t>[Vali kuupäev]</w:t>
          </w:r>
        </w:sdtContent>
      </w:sdt>
      <w:r w:rsidRPr="00B879A3">
        <w:t xml:space="preserve"> veolepingu</w:t>
      </w:r>
    </w:p>
    <w:p w14:paraId="7335D186" w14:textId="77777777" w:rsidR="00ED7174" w:rsidRPr="00B879A3" w:rsidRDefault="00ED7174" w:rsidP="00ED7174">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72B3FFDB" w14:textId="77777777" w:rsidR="007B2913" w:rsidRPr="00B879A3" w:rsidRDefault="007B2913" w:rsidP="007B2913">
      <w:pPr>
        <w:jc w:val="both"/>
        <w:rPr>
          <w:bCs/>
        </w:rPr>
      </w:pPr>
    </w:p>
    <w:p w14:paraId="7E6B7043" w14:textId="77777777" w:rsidR="005446D1" w:rsidRPr="00B879A3" w:rsidRDefault="005446D1" w:rsidP="005446D1">
      <w:pPr>
        <w:ind w:left="708"/>
        <w:jc w:val="center"/>
        <w:rPr>
          <w:b/>
        </w:rPr>
      </w:pPr>
      <w:r w:rsidRPr="00B879A3">
        <w:rPr>
          <w:b/>
        </w:rPr>
        <w:t>RMK ümarpuidu koormate veose kinnituse juhis</w:t>
      </w:r>
    </w:p>
    <w:p w14:paraId="7ABEB658" w14:textId="77777777" w:rsidR="005446D1" w:rsidRPr="00B879A3" w:rsidRDefault="005446D1" w:rsidP="005446D1">
      <w:pPr>
        <w:jc w:val="both"/>
        <w:rPr>
          <w:bCs/>
        </w:rPr>
      </w:pPr>
    </w:p>
    <w:p w14:paraId="01663F7D" w14:textId="77777777" w:rsidR="005446D1" w:rsidRPr="00B879A3" w:rsidRDefault="005446D1" w:rsidP="005446D1">
      <w:pPr>
        <w:pStyle w:val="ListParagraph"/>
        <w:numPr>
          <w:ilvl w:val="0"/>
          <w:numId w:val="38"/>
        </w:numPr>
        <w:jc w:val="both"/>
        <w:rPr>
          <w:b/>
        </w:rPr>
      </w:pPr>
      <w:r w:rsidRPr="00B879A3">
        <w:rPr>
          <w:b/>
        </w:rPr>
        <w:t>Üldsätted</w:t>
      </w:r>
    </w:p>
    <w:p w14:paraId="4A9E5914" w14:textId="77777777" w:rsidR="005446D1" w:rsidRPr="00B879A3" w:rsidRDefault="005446D1" w:rsidP="005446D1">
      <w:pPr>
        <w:pStyle w:val="ListParagraph"/>
        <w:numPr>
          <w:ilvl w:val="1"/>
          <w:numId w:val="38"/>
        </w:numPr>
        <w:jc w:val="both"/>
        <w:rPr>
          <w:b/>
        </w:rPr>
      </w:pPr>
      <w:r w:rsidRPr="00B879A3">
        <w:t>Juhise eesmärk on kehtestada ümarpuidu veol ohutud ja tõhusad metsaveo autorongi või metsa</w:t>
      </w:r>
      <w:r w:rsidRPr="00B879A3">
        <w:softHyphen/>
        <w:t>veoauto koormamise nõuded.</w:t>
      </w:r>
    </w:p>
    <w:p w14:paraId="37CC36B9" w14:textId="77777777" w:rsidR="005446D1" w:rsidRPr="00B879A3" w:rsidRDefault="005446D1" w:rsidP="005446D1">
      <w:pPr>
        <w:pStyle w:val="ListParagraph"/>
        <w:numPr>
          <w:ilvl w:val="1"/>
          <w:numId w:val="38"/>
        </w:numPr>
        <w:jc w:val="both"/>
      </w:pPr>
      <w:r w:rsidRPr="00B879A3">
        <w:t>Nõuded maanteetranspordil veoseohutuse tagamiseks põhinevad Euroopa standardil EN 12195-1:2010.</w:t>
      </w:r>
    </w:p>
    <w:p w14:paraId="305C3013" w14:textId="77777777" w:rsidR="005446D1" w:rsidRPr="00B879A3" w:rsidRDefault="005446D1" w:rsidP="005446D1">
      <w:pPr>
        <w:pStyle w:val="ListParagraph"/>
      </w:pPr>
    </w:p>
    <w:p w14:paraId="5BAD0CB6" w14:textId="77777777" w:rsidR="005446D1" w:rsidRPr="00B879A3" w:rsidRDefault="005446D1" w:rsidP="005446D1">
      <w:pPr>
        <w:pStyle w:val="ListParagraph"/>
        <w:numPr>
          <w:ilvl w:val="0"/>
          <w:numId w:val="38"/>
        </w:numPr>
        <w:jc w:val="both"/>
      </w:pPr>
      <w:r w:rsidRPr="00B879A3">
        <w:rPr>
          <w:b/>
        </w:rPr>
        <w:t>Kohustused ja vastutus</w:t>
      </w:r>
    </w:p>
    <w:p w14:paraId="18CD8AB8" w14:textId="77777777" w:rsidR="005446D1" w:rsidRPr="00B879A3" w:rsidRDefault="005446D1" w:rsidP="005446D1">
      <w:pPr>
        <w:pStyle w:val="ListParagraph"/>
        <w:numPr>
          <w:ilvl w:val="1"/>
          <w:numId w:val="38"/>
        </w:numPr>
        <w:jc w:val="both"/>
      </w:pPr>
      <w:r w:rsidRPr="00B879A3">
        <w:t>Vedaja vastutab järgmiste nõuete täitmise eest:</w:t>
      </w:r>
    </w:p>
    <w:p w14:paraId="204F7E33" w14:textId="77777777" w:rsidR="005446D1" w:rsidRPr="00B879A3" w:rsidRDefault="005446D1" w:rsidP="005446D1">
      <w:pPr>
        <w:pStyle w:val="ListParagraph"/>
        <w:numPr>
          <w:ilvl w:val="2"/>
          <w:numId w:val="38"/>
        </w:numPr>
        <w:ind w:left="1418" w:hanging="698"/>
        <w:jc w:val="both"/>
      </w:pPr>
      <w:r w:rsidRPr="00B879A3">
        <w:t>koormus on metsaveo autorongil või metsaveoautol õigesti jaotatud, võttes arvesse veose paigutust metsaveo autorongil või metsaveoautol pikitelje ja telgede koormuste suhtes;</w:t>
      </w:r>
    </w:p>
    <w:p w14:paraId="24A93DB3" w14:textId="77777777" w:rsidR="005446D1" w:rsidRPr="00B879A3" w:rsidRDefault="005446D1" w:rsidP="005446D1">
      <w:pPr>
        <w:pStyle w:val="ListParagraph"/>
        <w:numPr>
          <w:ilvl w:val="2"/>
          <w:numId w:val="38"/>
        </w:numPr>
        <w:ind w:left="1418" w:hanging="698"/>
        <w:jc w:val="both"/>
      </w:pPr>
      <w:r w:rsidRPr="00B879A3">
        <w:t>metsaveo autorongi või metsaveoauto laadimisel ei ületata lubatud telgede koormusi ja täismassi;</w:t>
      </w:r>
    </w:p>
    <w:p w14:paraId="0BB0C755" w14:textId="77777777" w:rsidR="005446D1" w:rsidRPr="00B879A3" w:rsidRDefault="005446D1" w:rsidP="005446D1">
      <w:pPr>
        <w:pStyle w:val="ListParagraph"/>
        <w:numPr>
          <w:ilvl w:val="2"/>
          <w:numId w:val="38"/>
        </w:numPr>
        <w:ind w:left="1418" w:hanging="698"/>
        <w:jc w:val="both"/>
      </w:pPr>
      <w:r w:rsidRPr="00B879A3">
        <w:t>kõiki veose sidumisvahendeid (koormarihmad ja -ketid) kasutatakse nõuetekohaselt;</w:t>
      </w:r>
    </w:p>
    <w:p w14:paraId="17DBD06A" w14:textId="77777777" w:rsidR="005446D1" w:rsidRPr="00B879A3" w:rsidRDefault="005446D1" w:rsidP="005446D1">
      <w:pPr>
        <w:pStyle w:val="ListParagraph"/>
        <w:numPr>
          <w:ilvl w:val="2"/>
          <w:numId w:val="38"/>
        </w:numPr>
        <w:ind w:left="1418" w:hanging="698"/>
        <w:jc w:val="both"/>
      </w:pPr>
      <w:r w:rsidRPr="00B879A3">
        <w:t>sidumisvahendite seisukord on nõuetekohane;</w:t>
      </w:r>
    </w:p>
    <w:p w14:paraId="66D71F63" w14:textId="77777777" w:rsidR="005446D1" w:rsidRPr="00B879A3" w:rsidRDefault="005446D1" w:rsidP="005446D1">
      <w:pPr>
        <w:pStyle w:val="ListParagraph"/>
        <w:numPr>
          <w:ilvl w:val="2"/>
          <w:numId w:val="38"/>
        </w:numPr>
        <w:ind w:left="1418" w:hanging="698"/>
        <w:jc w:val="both"/>
      </w:pPr>
      <w:r w:rsidRPr="00B879A3">
        <w:t>veokijuht jälgib, et koorem on kinnitatud nõuetekohaselt kogu koormaga läbitud teekonna vältel;</w:t>
      </w:r>
    </w:p>
    <w:p w14:paraId="65DC1199" w14:textId="77777777" w:rsidR="005446D1" w:rsidRPr="00B879A3" w:rsidRDefault="005446D1" w:rsidP="005446D1">
      <w:pPr>
        <w:pStyle w:val="ListParagraph"/>
        <w:numPr>
          <w:ilvl w:val="2"/>
          <w:numId w:val="38"/>
        </w:numPr>
        <w:ind w:left="1418" w:hanging="698"/>
      </w:pPr>
      <w:r w:rsidRPr="00B879A3">
        <w:t>vedaja vastutab, et metsaveo autorong või metsaveoauto on varustatud vajalike ja nõuetekohaste sidumisvahenditega;</w:t>
      </w:r>
    </w:p>
    <w:p w14:paraId="469C055B" w14:textId="77777777" w:rsidR="005446D1" w:rsidRPr="00B879A3" w:rsidRDefault="005446D1" w:rsidP="005446D1">
      <w:pPr>
        <w:pStyle w:val="ListParagraph"/>
        <w:numPr>
          <w:ilvl w:val="2"/>
          <w:numId w:val="38"/>
        </w:numPr>
        <w:ind w:left="1418" w:hanging="698"/>
        <w:jc w:val="both"/>
      </w:pPr>
      <w:r w:rsidRPr="00B879A3">
        <w:t>RMK ümarpuidu vedamisel on veose laadimise ja kinnitamise kohustus veokijuhil.</w:t>
      </w:r>
    </w:p>
    <w:p w14:paraId="6A8647AD" w14:textId="77777777" w:rsidR="005446D1" w:rsidRPr="00B879A3" w:rsidRDefault="005446D1" w:rsidP="005446D1">
      <w:pPr>
        <w:jc w:val="both"/>
      </w:pPr>
    </w:p>
    <w:p w14:paraId="3C78ACF6" w14:textId="77777777" w:rsidR="005446D1" w:rsidRPr="00B879A3" w:rsidRDefault="005446D1" w:rsidP="005446D1">
      <w:pPr>
        <w:pStyle w:val="ListParagraph"/>
        <w:numPr>
          <w:ilvl w:val="0"/>
          <w:numId w:val="38"/>
        </w:numPr>
        <w:jc w:val="both"/>
        <w:rPr>
          <w:b/>
        </w:rPr>
      </w:pPr>
      <w:r w:rsidRPr="00B879A3">
        <w:rPr>
          <w:b/>
        </w:rPr>
        <w:t>Veose kinnitamine</w:t>
      </w:r>
    </w:p>
    <w:p w14:paraId="7C902F88" w14:textId="77777777" w:rsidR="005446D1" w:rsidRPr="00B879A3" w:rsidRDefault="005446D1" w:rsidP="005446D1">
      <w:pPr>
        <w:pStyle w:val="ListParagraph"/>
        <w:numPr>
          <w:ilvl w:val="1"/>
          <w:numId w:val="38"/>
        </w:numPr>
        <w:jc w:val="both"/>
      </w:pPr>
      <w:r w:rsidRPr="00B879A3">
        <w:t xml:space="preserve">Ümarpuidu vedamisel tuleb vältida nottide libisemist, veosest kukkumist ja rullumist mistahes suunas ning samuti vibratsiooni tekkimist. Seda saab takistada tõkestamise, sidumise ja/või hõõrdumise suurendamise abil. </w:t>
      </w:r>
    </w:p>
    <w:p w14:paraId="427C7043" w14:textId="77777777" w:rsidR="005446D1" w:rsidRPr="00B879A3" w:rsidRDefault="005446D1" w:rsidP="005446D1">
      <w:pPr>
        <w:pStyle w:val="ListParagraph"/>
        <w:numPr>
          <w:ilvl w:val="1"/>
          <w:numId w:val="38"/>
        </w:numPr>
        <w:jc w:val="both"/>
      </w:pPr>
      <w:r w:rsidRPr="00B879A3">
        <w:t>Ümarpuidu laadimisel ei tohi veose kõrgus või muu laadimisviisist tulenev asjaolu põhjustada puiduveo autorongi või veose ebastabiilseks muutumist.</w:t>
      </w:r>
    </w:p>
    <w:p w14:paraId="3AEB9DEC" w14:textId="77777777" w:rsidR="005446D1" w:rsidRPr="00B879A3" w:rsidRDefault="005446D1" w:rsidP="005446D1">
      <w:pPr>
        <w:pStyle w:val="ListParagraph"/>
        <w:numPr>
          <w:ilvl w:val="1"/>
          <w:numId w:val="38"/>
        </w:numPr>
        <w:jc w:val="both"/>
      </w:pPr>
      <w:r w:rsidRPr="00B879A3">
        <w:t>Ümarpuidu laadimisel tuleb järgida kaalujaotust ja võimalusel blokeerida veos vastu metsa</w:t>
      </w:r>
      <w:r w:rsidRPr="00B879A3">
        <w:softHyphen/>
        <w:t>veoauto esipaneeli.</w:t>
      </w:r>
    </w:p>
    <w:p w14:paraId="7C162991" w14:textId="77777777" w:rsidR="005446D1" w:rsidRPr="00B879A3" w:rsidRDefault="005446D1" w:rsidP="005446D1">
      <w:pPr>
        <w:pStyle w:val="ListParagraph"/>
        <w:numPr>
          <w:ilvl w:val="1"/>
          <w:numId w:val="38"/>
        </w:numPr>
        <w:jc w:val="both"/>
      </w:pPr>
      <w:r w:rsidRPr="00B879A3">
        <w:t>Koormarihma või -ketti tuleb kasutada koos pingutiga ning neid tuleb kontrollida ja hoida pingul kogu veo ajal.</w:t>
      </w:r>
    </w:p>
    <w:p w14:paraId="7945A0C6" w14:textId="77777777" w:rsidR="005446D1" w:rsidRPr="00B879A3" w:rsidRDefault="005446D1" w:rsidP="005446D1">
      <w:pPr>
        <w:jc w:val="both"/>
      </w:pPr>
    </w:p>
    <w:p w14:paraId="7F35CAEE" w14:textId="77777777" w:rsidR="005446D1" w:rsidRPr="00B879A3" w:rsidRDefault="005446D1" w:rsidP="005446D1">
      <w:pPr>
        <w:pStyle w:val="ListParagraph"/>
        <w:numPr>
          <w:ilvl w:val="0"/>
          <w:numId w:val="38"/>
        </w:numPr>
        <w:jc w:val="both"/>
      </w:pPr>
      <w:r w:rsidRPr="00B879A3">
        <w:rPr>
          <w:b/>
        </w:rPr>
        <w:t>Pikuti laaditud ümarpuidu koorem</w:t>
      </w:r>
    </w:p>
    <w:p w14:paraId="4DB7082B" w14:textId="77777777" w:rsidR="005446D1" w:rsidRPr="00B879A3" w:rsidRDefault="005446D1" w:rsidP="005446D1">
      <w:pPr>
        <w:pStyle w:val="ListParagraph"/>
        <w:numPr>
          <w:ilvl w:val="1"/>
          <w:numId w:val="38"/>
        </w:numPr>
        <w:jc w:val="both"/>
      </w:pPr>
      <w:r w:rsidRPr="00B879A3">
        <w:t xml:space="preserve">Notid laetakse koormasse selliselt, et oleks tagatud ühtlaselt tasakaalustatud koorem. </w:t>
      </w:r>
    </w:p>
    <w:p w14:paraId="01C12F45" w14:textId="77777777" w:rsidR="005446D1" w:rsidRPr="00B879A3" w:rsidRDefault="005446D1" w:rsidP="005446D1">
      <w:pPr>
        <w:pStyle w:val="ListParagraph"/>
        <w:numPr>
          <w:ilvl w:val="1"/>
          <w:numId w:val="38"/>
        </w:numPr>
        <w:jc w:val="both"/>
      </w:pPr>
      <w:r w:rsidRPr="00B879A3">
        <w:t>Koorma välimised notid peavad toetuma vähemalt kahe paari tugipostide vastu. Iga väliskülje nott peab olema tõkestatud vähemalt kahe tugipostiga.</w:t>
      </w:r>
    </w:p>
    <w:p w14:paraId="6B3F0EC7" w14:textId="77777777" w:rsidR="005446D1" w:rsidRPr="00B879A3" w:rsidRDefault="005446D1" w:rsidP="005446D1">
      <w:pPr>
        <w:pStyle w:val="ListParagraph"/>
        <w:numPr>
          <w:ilvl w:val="1"/>
          <w:numId w:val="38"/>
        </w:numPr>
        <w:jc w:val="both"/>
      </w:pPr>
      <w:r w:rsidRPr="00B879A3">
        <w:t xml:space="preserve">Tugipostide tugevus peab olema piisav, et takistada puiduveo autorongi kogu pikkuses külgsuunalise kiirendusega 0,5 g veosele tekitatavat tsentrifugaaljõudu. </w:t>
      </w:r>
    </w:p>
    <w:p w14:paraId="6D26E8A5" w14:textId="77777777" w:rsidR="005446D1" w:rsidRPr="00B879A3" w:rsidRDefault="005446D1" w:rsidP="005446D1">
      <w:pPr>
        <w:pStyle w:val="ListParagraph"/>
        <w:numPr>
          <w:ilvl w:val="1"/>
          <w:numId w:val="38"/>
        </w:numPr>
        <w:jc w:val="both"/>
      </w:pPr>
      <w:r w:rsidRPr="00B879A3">
        <w:t xml:space="preserve">Koorma kõrgus ei tohi ulatuda üle tugipostide. </w:t>
      </w:r>
    </w:p>
    <w:p w14:paraId="08B7F88E" w14:textId="77777777" w:rsidR="005446D1" w:rsidRPr="00B879A3" w:rsidRDefault="005446D1" w:rsidP="005446D1">
      <w:pPr>
        <w:pStyle w:val="ListParagraph"/>
        <w:numPr>
          <w:ilvl w:val="1"/>
          <w:numId w:val="38"/>
        </w:numPr>
        <w:jc w:val="both"/>
      </w:pPr>
      <w:r w:rsidRPr="00B879A3">
        <w:t>Koorma keskel olevad notid peavad olema kõrgemal äärenottidest eesmärgiga, et koorma sidumisvahendeid oleks võimalik korralikult pingutada, vt joonis 1.</w:t>
      </w:r>
    </w:p>
    <w:p w14:paraId="14C727BF" w14:textId="77777777" w:rsidR="005446D1" w:rsidRPr="00B879A3" w:rsidRDefault="005446D1" w:rsidP="005446D1">
      <w:pPr>
        <w:pStyle w:val="ListParagraph"/>
        <w:ind w:left="709"/>
        <w:jc w:val="both"/>
      </w:pPr>
    </w:p>
    <w:p w14:paraId="374C7ACB" w14:textId="77777777" w:rsidR="005446D1" w:rsidRPr="00B879A3" w:rsidRDefault="005446D1" w:rsidP="005446D1">
      <w:pPr>
        <w:ind w:left="708"/>
        <w:jc w:val="both"/>
        <w:rPr>
          <w:sz w:val="20"/>
          <w:szCs w:val="20"/>
        </w:rPr>
      </w:pPr>
      <w:r w:rsidRPr="00B879A3">
        <w:rPr>
          <w:noProof/>
          <w:sz w:val="20"/>
          <w:szCs w:val="20"/>
        </w:rPr>
        <w:lastRenderedPageBreak/>
        <w:drawing>
          <wp:inline distT="0" distB="0" distL="0" distR="0" wp14:anchorId="1EB7933D" wp14:editId="03985172">
            <wp:extent cx="5760720" cy="24053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2405380"/>
                    </a:xfrm>
                    <a:prstGeom prst="rect">
                      <a:avLst/>
                    </a:prstGeom>
                  </pic:spPr>
                </pic:pic>
              </a:graphicData>
            </a:graphic>
          </wp:inline>
        </w:drawing>
      </w:r>
    </w:p>
    <w:p w14:paraId="0C0F7E43" w14:textId="77777777" w:rsidR="005446D1" w:rsidRPr="00B879A3" w:rsidRDefault="005446D1" w:rsidP="005446D1">
      <w:pPr>
        <w:ind w:left="708"/>
        <w:jc w:val="both"/>
        <w:rPr>
          <w:sz w:val="20"/>
          <w:szCs w:val="20"/>
        </w:rPr>
      </w:pPr>
      <w:r w:rsidRPr="00B879A3">
        <w:rPr>
          <w:b/>
          <w:sz w:val="20"/>
          <w:szCs w:val="20"/>
        </w:rPr>
        <w:t>Joonis 1.</w:t>
      </w:r>
      <w:r w:rsidRPr="00B879A3">
        <w:rPr>
          <w:sz w:val="20"/>
          <w:szCs w:val="20"/>
        </w:rPr>
        <w:t xml:space="preserve"> Ümarpuidu koormakinnitamisel tuleb tugipostide vahele alati lisada koormarihmad või -ketid</w:t>
      </w:r>
    </w:p>
    <w:p w14:paraId="496B92E0" w14:textId="77777777" w:rsidR="005446D1" w:rsidRPr="00B879A3" w:rsidRDefault="005446D1" w:rsidP="005446D1">
      <w:pPr>
        <w:ind w:left="708"/>
        <w:jc w:val="both"/>
        <w:rPr>
          <w:sz w:val="20"/>
          <w:szCs w:val="20"/>
        </w:rPr>
      </w:pPr>
    </w:p>
    <w:p w14:paraId="3EEE809A" w14:textId="77777777" w:rsidR="005446D1" w:rsidRPr="00B879A3" w:rsidRDefault="005446D1" w:rsidP="005446D1">
      <w:pPr>
        <w:pStyle w:val="ListParagraph"/>
        <w:numPr>
          <w:ilvl w:val="1"/>
          <w:numId w:val="38"/>
        </w:numPr>
        <w:jc w:val="both"/>
      </w:pPr>
      <w:r w:rsidRPr="00B879A3">
        <w:t>Sidumisvahendid tuleb kinnitada igale koormasektsioonile eesmiste ja tagumiste tugipostide vahele võimalikult sümmeetriliselt.</w:t>
      </w:r>
    </w:p>
    <w:p w14:paraId="5EC87CFE" w14:textId="77777777" w:rsidR="005446D1" w:rsidRPr="00B879A3" w:rsidRDefault="005446D1" w:rsidP="005446D1">
      <w:pPr>
        <w:pStyle w:val="ListParagraph"/>
        <w:numPr>
          <w:ilvl w:val="1"/>
          <w:numId w:val="38"/>
        </w:numPr>
        <w:jc w:val="both"/>
      </w:pPr>
      <w:r w:rsidRPr="00B879A3">
        <w:t xml:space="preserve">Kuni 3,3 m pikkuse koormapakile toestatud hüdrotõstuki korral kinnitatakse kabiini poolne koormarihm tõstuki noole pealt ja tagumine koormarihm tõstuki noole alt. </w:t>
      </w:r>
    </w:p>
    <w:p w14:paraId="4C700F70" w14:textId="77777777" w:rsidR="005446D1" w:rsidRPr="00B879A3" w:rsidRDefault="005446D1" w:rsidP="005446D1">
      <w:pPr>
        <w:pStyle w:val="ListParagraph"/>
        <w:numPr>
          <w:ilvl w:val="1"/>
          <w:numId w:val="38"/>
        </w:numPr>
        <w:jc w:val="both"/>
      </w:pPr>
      <w:r w:rsidRPr="00B879A3">
        <w:t>Kui veoki peal on koormapakk, mille pikkus on üle 3,3 m ja hüdrotõstuk on toestatud koormapakile, siis peab mõlemad koormarihmad kinnitama üle tõstuki.</w:t>
      </w:r>
    </w:p>
    <w:p w14:paraId="020D1C80" w14:textId="77777777" w:rsidR="005446D1" w:rsidRPr="00B879A3" w:rsidRDefault="005446D1" w:rsidP="005446D1">
      <w:pPr>
        <w:pStyle w:val="ListParagraph"/>
        <w:numPr>
          <w:ilvl w:val="1"/>
          <w:numId w:val="38"/>
        </w:numPr>
        <w:jc w:val="both"/>
      </w:pPr>
      <w:r w:rsidRPr="00B879A3">
        <w:t>Ketid kinnitatakse alati koormapakkidele toestatud tõstuki noole alt.</w:t>
      </w:r>
    </w:p>
    <w:p w14:paraId="4C0B01B0" w14:textId="77777777" w:rsidR="005446D1" w:rsidRPr="00B879A3" w:rsidRDefault="005446D1" w:rsidP="005446D1">
      <w:pPr>
        <w:pStyle w:val="ListParagraph"/>
        <w:ind w:left="709"/>
        <w:jc w:val="both"/>
      </w:pPr>
    </w:p>
    <w:p w14:paraId="5D4C96B4" w14:textId="77777777" w:rsidR="005446D1" w:rsidRPr="00B879A3" w:rsidRDefault="005446D1" w:rsidP="005446D1">
      <w:pPr>
        <w:pStyle w:val="ListParagraph"/>
        <w:numPr>
          <w:ilvl w:val="0"/>
          <w:numId w:val="38"/>
        </w:numPr>
        <w:jc w:val="both"/>
      </w:pPr>
      <w:r w:rsidRPr="00B879A3">
        <w:rPr>
          <w:b/>
        </w:rPr>
        <w:t>Koorma kinnitamisvahendid ja neile esitatavad nõuded</w:t>
      </w:r>
    </w:p>
    <w:p w14:paraId="5E3E5918" w14:textId="77777777" w:rsidR="005446D1" w:rsidRPr="00B879A3" w:rsidRDefault="005446D1" w:rsidP="005446D1">
      <w:pPr>
        <w:pStyle w:val="ListParagraph"/>
        <w:numPr>
          <w:ilvl w:val="1"/>
          <w:numId w:val="38"/>
        </w:numPr>
        <w:jc w:val="both"/>
      </w:pPr>
      <w:r w:rsidRPr="00B879A3">
        <w:t xml:space="preserve">Sidumisvahendid peavad vastama järgnevatele standardile: </w:t>
      </w:r>
    </w:p>
    <w:p w14:paraId="18ECE887" w14:textId="77777777" w:rsidR="005446D1" w:rsidRPr="00B879A3" w:rsidRDefault="005446D1" w:rsidP="005446D1">
      <w:pPr>
        <w:pStyle w:val="ListParagraph"/>
        <w:numPr>
          <w:ilvl w:val="2"/>
          <w:numId w:val="38"/>
        </w:numPr>
        <w:ind w:left="1224" w:hanging="504"/>
        <w:jc w:val="both"/>
      </w:pPr>
      <w:r w:rsidRPr="00B879A3">
        <w:t xml:space="preserve">koormarihmad EN 12195-2; </w:t>
      </w:r>
    </w:p>
    <w:p w14:paraId="53A151B8" w14:textId="77777777" w:rsidR="005446D1" w:rsidRPr="00B879A3" w:rsidRDefault="005446D1" w:rsidP="005446D1">
      <w:pPr>
        <w:pStyle w:val="ListParagraph"/>
        <w:numPr>
          <w:ilvl w:val="2"/>
          <w:numId w:val="38"/>
        </w:numPr>
        <w:ind w:left="1224" w:hanging="504"/>
        <w:jc w:val="both"/>
      </w:pPr>
      <w:r w:rsidRPr="00B879A3">
        <w:t>koormaketid EN 12195-3</w:t>
      </w:r>
      <w:r w:rsidRPr="00B879A3">
        <w:rPr>
          <w:sz w:val="20"/>
          <w:szCs w:val="20"/>
        </w:rPr>
        <w:t>.</w:t>
      </w:r>
    </w:p>
    <w:p w14:paraId="6EC8CF0A" w14:textId="77777777" w:rsidR="005446D1" w:rsidRPr="00B879A3" w:rsidRDefault="005446D1" w:rsidP="005446D1">
      <w:pPr>
        <w:pStyle w:val="ListParagraph"/>
        <w:numPr>
          <w:ilvl w:val="1"/>
          <w:numId w:val="38"/>
        </w:numPr>
        <w:jc w:val="both"/>
      </w:pPr>
      <w:r w:rsidRPr="00B879A3">
        <w:t>Metsaveoauto esipaneeli ja tugipostide konstruktsioon peab vastama standardile EN 12642 XL.</w:t>
      </w:r>
    </w:p>
    <w:p w14:paraId="28BBB29D" w14:textId="77777777" w:rsidR="005446D1" w:rsidRPr="00B879A3" w:rsidRDefault="005446D1" w:rsidP="005446D1">
      <w:pPr>
        <w:pStyle w:val="ListParagraph"/>
        <w:numPr>
          <w:ilvl w:val="1"/>
          <w:numId w:val="38"/>
        </w:numPr>
        <w:jc w:val="both"/>
      </w:pPr>
      <w:r w:rsidRPr="00B879A3">
        <w:t>Sidumisvahendid peavad vastama vähemalt järgmistele parameetritele:</w:t>
      </w:r>
    </w:p>
    <w:p w14:paraId="43BFEDCD" w14:textId="77777777" w:rsidR="005446D1" w:rsidRPr="00B879A3" w:rsidRDefault="005446D1" w:rsidP="005446D1">
      <w:pPr>
        <w:pStyle w:val="ListParagraph"/>
        <w:numPr>
          <w:ilvl w:val="2"/>
          <w:numId w:val="38"/>
        </w:numPr>
        <w:ind w:left="1418" w:hanging="709"/>
        <w:jc w:val="both"/>
      </w:pPr>
      <w:r w:rsidRPr="00B879A3">
        <w:t>tõmbejõud (LC) 1600 daN;</w:t>
      </w:r>
    </w:p>
    <w:p w14:paraId="3512B73A" w14:textId="77777777" w:rsidR="005446D1" w:rsidRPr="00B879A3" w:rsidRDefault="005446D1" w:rsidP="005446D1">
      <w:pPr>
        <w:pStyle w:val="ListParagraph"/>
        <w:numPr>
          <w:ilvl w:val="2"/>
          <w:numId w:val="38"/>
        </w:numPr>
        <w:ind w:left="1418" w:hanging="709"/>
        <w:jc w:val="both"/>
      </w:pPr>
      <w:r w:rsidRPr="00B879A3">
        <w:t>eelpingestus (STF) 400 daN.</w:t>
      </w:r>
    </w:p>
    <w:p w14:paraId="2A0BF92C" w14:textId="77777777" w:rsidR="005446D1" w:rsidRPr="00B879A3" w:rsidRDefault="005446D1" w:rsidP="005446D1">
      <w:pPr>
        <w:pStyle w:val="ListParagraph"/>
        <w:numPr>
          <w:ilvl w:val="1"/>
          <w:numId w:val="38"/>
        </w:numPr>
        <w:jc w:val="both"/>
      </w:pPr>
      <w:r w:rsidRPr="00B879A3">
        <w:t>Sidumisvahendid peavad olema kogu veo ajal eelpingestatud vähemalt 400 daN.</w:t>
      </w:r>
    </w:p>
    <w:p w14:paraId="2862E34E" w14:textId="77777777" w:rsidR="005446D1" w:rsidRPr="00B879A3" w:rsidRDefault="005446D1" w:rsidP="005446D1">
      <w:pPr>
        <w:pStyle w:val="ListParagraph"/>
        <w:numPr>
          <w:ilvl w:val="1"/>
          <w:numId w:val="38"/>
        </w:numPr>
        <w:jc w:val="both"/>
      </w:pPr>
      <w:r w:rsidRPr="00B879A3">
        <w:t xml:space="preserve">Sidumisvahendid on varustatud etikettidega (joonis 2), mis täpsustavad nende lubatavat tõmbejõudu (LC) ja standardset eelpingestusjõudu (STF) dekaNjuutonites (daN). </w:t>
      </w:r>
    </w:p>
    <w:p w14:paraId="74B6E466" w14:textId="77777777" w:rsidR="005446D1" w:rsidRPr="00B879A3" w:rsidRDefault="005446D1" w:rsidP="005446D1">
      <w:pPr>
        <w:ind w:left="708"/>
        <w:jc w:val="both"/>
      </w:pPr>
      <w:r w:rsidRPr="00B879A3">
        <w:rPr>
          <w:noProof/>
        </w:rPr>
        <w:lastRenderedPageBreak/>
        <w:drawing>
          <wp:inline distT="0" distB="0" distL="0" distR="0" wp14:anchorId="0579446E" wp14:editId="1842E46A">
            <wp:extent cx="5448300" cy="3838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48300" cy="3838575"/>
                    </a:xfrm>
                    <a:prstGeom prst="rect">
                      <a:avLst/>
                    </a:prstGeom>
                  </pic:spPr>
                </pic:pic>
              </a:graphicData>
            </a:graphic>
          </wp:inline>
        </w:drawing>
      </w:r>
    </w:p>
    <w:p w14:paraId="27651EAF" w14:textId="77777777" w:rsidR="005446D1" w:rsidRPr="00B879A3" w:rsidRDefault="005446D1" w:rsidP="005446D1">
      <w:pPr>
        <w:ind w:left="708"/>
        <w:jc w:val="both"/>
        <w:rPr>
          <w:sz w:val="20"/>
          <w:szCs w:val="20"/>
        </w:rPr>
      </w:pPr>
      <w:r w:rsidRPr="00B879A3">
        <w:rPr>
          <w:b/>
          <w:sz w:val="20"/>
          <w:szCs w:val="20"/>
        </w:rPr>
        <w:t>Joonis 2.</w:t>
      </w:r>
      <w:r w:rsidRPr="00B879A3">
        <w:rPr>
          <w:sz w:val="20"/>
          <w:szCs w:val="20"/>
        </w:rPr>
        <w:t xml:space="preserve"> Tüüpiline sidumisvahendi etiketi sisu märgistatud vastavalt standardile EN 12195-2</w:t>
      </w:r>
    </w:p>
    <w:p w14:paraId="6D56DC57" w14:textId="77777777" w:rsidR="005446D1" w:rsidRPr="00B879A3" w:rsidRDefault="005446D1" w:rsidP="005446D1">
      <w:pPr>
        <w:ind w:left="708"/>
        <w:jc w:val="both"/>
        <w:rPr>
          <w:sz w:val="22"/>
        </w:rPr>
      </w:pPr>
    </w:p>
    <w:p w14:paraId="384FDB5C" w14:textId="77777777" w:rsidR="005446D1" w:rsidRPr="00B879A3" w:rsidRDefault="005446D1" w:rsidP="005446D1">
      <w:pPr>
        <w:pStyle w:val="ListParagraph"/>
        <w:numPr>
          <w:ilvl w:val="1"/>
          <w:numId w:val="38"/>
        </w:numPr>
        <w:jc w:val="both"/>
      </w:pPr>
      <w:r w:rsidRPr="00B879A3">
        <w:t>Eelpingestamisel on keelatud kasutada mehhaanilisi abivahendeid nagu näiteks kange või vardaid, v.a juhtudel, kui pingutamisel on nende kasutamine tootja poolt ette nähtud.</w:t>
      </w:r>
    </w:p>
    <w:p w14:paraId="6A9F25AC" w14:textId="77777777" w:rsidR="005446D1" w:rsidRPr="00B879A3" w:rsidRDefault="005446D1" w:rsidP="005446D1">
      <w:pPr>
        <w:pStyle w:val="ListParagraph"/>
        <w:numPr>
          <w:ilvl w:val="1"/>
          <w:numId w:val="38"/>
        </w:numPr>
        <w:jc w:val="both"/>
      </w:pPr>
      <w:r w:rsidRPr="00B879A3">
        <w:t xml:space="preserve">Lubatud on kasutada ainult loetavalt märgistatud sidumisvahendeid. </w:t>
      </w:r>
    </w:p>
    <w:p w14:paraId="76751BBC" w14:textId="77777777" w:rsidR="005446D1" w:rsidRPr="00B879A3" w:rsidRDefault="005446D1" w:rsidP="005446D1">
      <w:pPr>
        <w:pStyle w:val="ListParagraph"/>
        <w:numPr>
          <w:ilvl w:val="1"/>
          <w:numId w:val="38"/>
        </w:numPr>
        <w:jc w:val="both"/>
      </w:pPr>
      <w:r w:rsidRPr="00B879A3">
        <w:t xml:space="preserve">Kõiki sidumisvahendeid tuleb regulaarselt kontrollida kulumise ja vigastuste osas, erilist tähelepanu tuleb pöörata koormarihmadele, et neil ei oleks nähtavaid vigastusi (joonis 3). </w:t>
      </w:r>
    </w:p>
    <w:p w14:paraId="05B5FCDA" w14:textId="77777777" w:rsidR="005446D1" w:rsidRPr="00B879A3" w:rsidRDefault="005446D1" w:rsidP="005446D1">
      <w:pPr>
        <w:pStyle w:val="ListParagraph"/>
        <w:numPr>
          <w:ilvl w:val="1"/>
          <w:numId w:val="38"/>
        </w:numPr>
        <w:jc w:val="both"/>
      </w:pPr>
      <w:r w:rsidRPr="00B879A3">
        <w:t>Metallist valmistatud seadmeid ei tohi kasutada juhul, kui mõni osa on saanud püsiva deformatsiooni nagu painutatud ketilülid või osaliselt painutatud koormarihma pinguti.</w:t>
      </w:r>
    </w:p>
    <w:p w14:paraId="31B1ECEC" w14:textId="77777777" w:rsidR="005446D1" w:rsidRPr="00B879A3" w:rsidRDefault="005446D1" w:rsidP="005446D1">
      <w:pPr>
        <w:pStyle w:val="ListParagraph"/>
        <w:numPr>
          <w:ilvl w:val="1"/>
          <w:numId w:val="38"/>
        </w:numPr>
        <w:jc w:val="both"/>
      </w:pPr>
      <w:r w:rsidRPr="00B879A3">
        <w:t>Vigastatud sidumisvahendid tuleb viivitamatult asendada.</w:t>
      </w:r>
    </w:p>
    <w:p w14:paraId="11DAD648" w14:textId="77777777" w:rsidR="005446D1" w:rsidRPr="00B879A3" w:rsidRDefault="005446D1" w:rsidP="005446D1">
      <w:pPr>
        <w:pStyle w:val="ListParagraph"/>
        <w:numPr>
          <w:ilvl w:val="1"/>
          <w:numId w:val="38"/>
        </w:numPr>
        <w:jc w:val="both"/>
      </w:pPr>
      <w:r w:rsidRPr="00B879A3">
        <w:t>Koormarihmade kasutamisel tuleb kontrollida, et metallosad ei oleks korrodeerunud või kahjustatud.</w:t>
      </w:r>
    </w:p>
    <w:p w14:paraId="135B32A5" w14:textId="77777777" w:rsidR="005446D1" w:rsidRPr="00B879A3" w:rsidRDefault="005446D1" w:rsidP="005446D1">
      <w:pPr>
        <w:pStyle w:val="ListParagraph"/>
        <w:numPr>
          <w:ilvl w:val="1"/>
          <w:numId w:val="38"/>
        </w:numPr>
        <w:jc w:val="both"/>
      </w:pPr>
      <w:r w:rsidRPr="00B879A3">
        <w:t>Koormarihmal ei tohi olla lõikejälgi, ta ei tohi olla kulunud ning kõik õmblused ja ühendused peavad olema korras.</w:t>
      </w:r>
    </w:p>
    <w:p w14:paraId="2CB2970B" w14:textId="77777777" w:rsidR="005446D1" w:rsidRPr="00B879A3" w:rsidRDefault="005446D1" w:rsidP="005446D1">
      <w:pPr>
        <w:pStyle w:val="ListParagraph"/>
        <w:numPr>
          <w:ilvl w:val="1"/>
          <w:numId w:val="38"/>
        </w:numPr>
        <w:jc w:val="both"/>
      </w:pPr>
      <w:r w:rsidRPr="00B879A3">
        <w:t xml:space="preserve">Koormakette ei tohi kasutada, kui ahelas on sõlmed või nad on ühendatud tihvtide või poltidega või nad on muul viisil kahjustatud. </w:t>
      </w:r>
    </w:p>
    <w:p w14:paraId="5A595630" w14:textId="77777777" w:rsidR="005446D1" w:rsidRPr="00B879A3" w:rsidRDefault="005446D1" w:rsidP="005446D1">
      <w:pPr>
        <w:pStyle w:val="ListParagraph"/>
        <w:numPr>
          <w:ilvl w:val="1"/>
          <w:numId w:val="38"/>
        </w:numPr>
        <w:jc w:val="both"/>
      </w:pPr>
      <w:r w:rsidRPr="00B879A3">
        <w:t xml:space="preserve">Koormakettide remondi peab läbi viima tootja või tema esindaja. Pärast remonti peab tootja tagama, et algne kettsideme tõmbetugevus on taastatud. </w:t>
      </w:r>
    </w:p>
    <w:p w14:paraId="304C5D6F" w14:textId="77777777" w:rsidR="005446D1" w:rsidRPr="00B879A3" w:rsidRDefault="005446D1" w:rsidP="005446D1">
      <w:pPr>
        <w:pStyle w:val="ListParagraph"/>
        <w:numPr>
          <w:ilvl w:val="1"/>
          <w:numId w:val="38"/>
        </w:numPr>
        <w:jc w:val="both"/>
      </w:pPr>
      <w:r w:rsidRPr="00B879A3">
        <w:t>Koormakette tuleb kasutada ainult koos sobivate pingutite või kruvitalreppidega, mille ohutu töökoormus on kooskõlas keti tõmbetugevusega</w:t>
      </w:r>
      <w:r w:rsidR="006E647B" w:rsidRPr="00B879A3">
        <w:t>.</w:t>
      </w:r>
    </w:p>
    <w:p w14:paraId="7CA937AC" w14:textId="77777777" w:rsidR="005446D1" w:rsidRPr="00B879A3" w:rsidRDefault="005446D1" w:rsidP="005446D1">
      <w:pPr>
        <w:ind w:left="708"/>
        <w:jc w:val="both"/>
      </w:pPr>
      <w:r w:rsidRPr="00B879A3">
        <w:rPr>
          <w:noProof/>
        </w:rPr>
        <w:lastRenderedPageBreak/>
        <w:drawing>
          <wp:inline distT="0" distB="0" distL="0" distR="0" wp14:anchorId="59416FAD" wp14:editId="3E663064">
            <wp:extent cx="4393216" cy="3153508"/>
            <wp:effectExtent l="0" t="0" r="762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17075" cy="3170634"/>
                    </a:xfrm>
                    <a:prstGeom prst="rect">
                      <a:avLst/>
                    </a:prstGeom>
                  </pic:spPr>
                </pic:pic>
              </a:graphicData>
            </a:graphic>
          </wp:inline>
        </w:drawing>
      </w:r>
    </w:p>
    <w:p w14:paraId="02C9C536" w14:textId="77777777" w:rsidR="005446D1" w:rsidRPr="00B879A3" w:rsidRDefault="005446D1" w:rsidP="005446D1">
      <w:pPr>
        <w:ind w:left="708"/>
        <w:jc w:val="both"/>
        <w:rPr>
          <w:sz w:val="20"/>
          <w:szCs w:val="20"/>
        </w:rPr>
      </w:pPr>
      <w:r w:rsidRPr="00B879A3">
        <w:rPr>
          <w:b/>
          <w:sz w:val="20"/>
          <w:szCs w:val="20"/>
        </w:rPr>
        <w:t>Joonis 3.</w:t>
      </w:r>
      <w:r w:rsidRPr="00B879A3">
        <w:rPr>
          <w:sz w:val="20"/>
          <w:szCs w:val="20"/>
        </w:rPr>
        <w:t xml:space="preserve"> Vigastatud koormarihmad, mis tuleb asendada</w:t>
      </w:r>
    </w:p>
    <w:p w14:paraId="119F68AF" w14:textId="77777777" w:rsidR="0059311E" w:rsidRPr="00B879A3" w:rsidRDefault="0059311E" w:rsidP="007B2913">
      <w:pPr>
        <w:jc w:val="both"/>
        <w:rPr>
          <w:bCs/>
        </w:rPr>
      </w:pPr>
    </w:p>
    <w:p w14:paraId="2B7FC0AB" w14:textId="77777777" w:rsidR="00A211E5" w:rsidRPr="00B879A3" w:rsidRDefault="00A211E5">
      <w:r w:rsidRPr="00B879A3">
        <w:br w:type="page"/>
      </w:r>
    </w:p>
    <w:p w14:paraId="5F0F285A" w14:textId="77777777" w:rsidR="00A616B2" w:rsidRPr="00B879A3" w:rsidRDefault="00A616B2" w:rsidP="00D25A66">
      <w:pPr>
        <w:rPr>
          <w:b/>
          <w:bCs/>
          <w:noProof/>
          <w:kern w:val="28"/>
        </w:rPr>
      </w:pPr>
    </w:p>
    <w:p w14:paraId="638BE26E" w14:textId="77777777" w:rsidR="00A616B2" w:rsidRPr="00B879A3" w:rsidRDefault="00A616B2" w:rsidP="00A616B2">
      <w:pPr>
        <w:ind w:left="4248" w:firstLine="708"/>
        <w:jc w:val="both"/>
        <w:outlineLvl w:val="0"/>
      </w:pPr>
      <w:r w:rsidRPr="00B879A3">
        <w:t xml:space="preserve">Lisa </w:t>
      </w:r>
      <w:r w:rsidR="002E3D65" w:rsidRPr="00B879A3">
        <w:t>10</w:t>
      </w:r>
      <w:r w:rsidRPr="00B879A3">
        <w:t>/1</w:t>
      </w:r>
    </w:p>
    <w:p w14:paraId="087A78B8" w14:textId="77777777" w:rsidR="00A616B2" w:rsidRPr="00B879A3" w:rsidRDefault="00A616B2" w:rsidP="00A616B2">
      <w:pPr>
        <w:ind w:left="4956"/>
        <w:jc w:val="both"/>
        <w:outlineLvl w:val="0"/>
      </w:pPr>
      <w:r w:rsidRPr="00B879A3">
        <w:t xml:space="preserve">RMK ja </w:t>
      </w:r>
      <w:r w:rsidRPr="00B879A3">
        <w:fldChar w:fldCharType="begin"/>
      </w:r>
      <w:r w:rsidRPr="00B879A3">
        <w:instrText xml:space="preserve"> MACROBUTTON  AcceptAllChangesInDoc [Sisesta juriidilise isiku nimi] </w:instrText>
      </w:r>
      <w:r w:rsidRPr="00B879A3">
        <w:fldChar w:fldCharType="end"/>
      </w:r>
      <w:r w:rsidRPr="00B879A3">
        <w:t xml:space="preserve">vahelise </w:t>
      </w:r>
      <w:sdt>
        <w:sdtPr>
          <w:id w:val="-1367203093"/>
          <w:placeholder>
            <w:docPart w:val="1F964CB04439470AA84B6937D35FB594"/>
          </w:placeholder>
          <w:date>
            <w:dateFormat w:val="d.MM.yyyy"/>
            <w:lid w:val="et-EE"/>
            <w:storeMappedDataAs w:val="dateTime"/>
            <w:calendar w:val="gregorian"/>
          </w:date>
        </w:sdtPr>
        <w:sdtContent>
          <w:r w:rsidRPr="00B879A3">
            <w:t>[Vali kuupäev]</w:t>
          </w:r>
        </w:sdtContent>
      </w:sdt>
      <w:r w:rsidRPr="00B879A3">
        <w:t xml:space="preserve"> veolepingu</w:t>
      </w:r>
    </w:p>
    <w:p w14:paraId="5D75EDC1" w14:textId="77777777" w:rsidR="00A616B2" w:rsidRPr="00B879A3" w:rsidRDefault="00A616B2" w:rsidP="00A616B2">
      <w:pPr>
        <w:ind w:left="4956"/>
        <w:jc w:val="both"/>
        <w:outlineLvl w:val="0"/>
      </w:pPr>
      <w:r w:rsidRPr="00B879A3">
        <w:t>nr 3-2.5.2/</w:t>
      </w:r>
      <w:r w:rsidRPr="00B879A3">
        <w:fldChar w:fldCharType="begin"/>
      </w:r>
      <w:r w:rsidRPr="00B879A3">
        <w:instrText xml:space="preserve"> MACROBUTTON  AcceptAllChangesInDoc [Sisesta number] </w:instrText>
      </w:r>
      <w:r w:rsidRPr="00B879A3">
        <w:fldChar w:fldCharType="end"/>
      </w:r>
      <w:r w:rsidRPr="00B879A3">
        <w:t>juurde</w:t>
      </w:r>
    </w:p>
    <w:p w14:paraId="102EE6D3" w14:textId="77777777" w:rsidR="00A616B2" w:rsidRPr="00B879A3" w:rsidRDefault="00A616B2" w:rsidP="00A616B2">
      <w:pPr>
        <w:jc w:val="both"/>
        <w:rPr>
          <w:bCs/>
        </w:rPr>
      </w:pPr>
    </w:p>
    <w:p w14:paraId="7259DABB" w14:textId="77777777" w:rsidR="00A616B2" w:rsidRPr="00B879A3" w:rsidRDefault="00A616B2" w:rsidP="00A616B2">
      <w:pPr>
        <w:ind w:left="708"/>
        <w:jc w:val="center"/>
        <w:rPr>
          <w:b/>
          <w:bCs/>
        </w:rPr>
      </w:pPr>
      <w:r w:rsidRPr="00B879A3">
        <w:rPr>
          <w:b/>
          <w:bCs/>
        </w:rPr>
        <w:t xml:space="preserve">Veokijuhi kohustused </w:t>
      </w:r>
      <w:r w:rsidRPr="00B879A3">
        <w:rPr>
          <w:b/>
        </w:rPr>
        <w:t xml:space="preserve">RMK </w:t>
      </w:r>
      <w:r w:rsidRPr="00B879A3">
        <w:rPr>
          <w:b/>
          <w:bCs/>
        </w:rPr>
        <w:t>metsamaterjali laadimisel avalikult</w:t>
      </w:r>
    </w:p>
    <w:p w14:paraId="7C292CF8" w14:textId="77777777" w:rsidR="00A616B2" w:rsidRPr="00B879A3" w:rsidRDefault="00A616B2" w:rsidP="00A616B2">
      <w:pPr>
        <w:ind w:left="708"/>
        <w:jc w:val="center"/>
        <w:rPr>
          <w:b/>
          <w:bCs/>
        </w:rPr>
      </w:pPr>
      <w:r w:rsidRPr="00B879A3">
        <w:rPr>
          <w:b/>
          <w:bCs/>
        </w:rPr>
        <w:t>kasutatavatel teedel (riigitee, kohalik tee ja avalikuks</w:t>
      </w:r>
    </w:p>
    <w:p w14:paraId="52AF1BCE" w14:textId="77777777" w:rsidR="00A616B2" w:rsidRPr="00B879A3" w:rsidRDefault="00A616B2" w:rsidP="00A616B2">
      <w:pPr>
        <w:ind w:left="708"/>
        <w:jc w:val="center"/>
        <w:rPr>
          <w:b/>
        </w:rPr>
      </w:pPr>
      <w:r w:rsidRPr="00B879A3">
        <w:rPr>
          <w:b/>
          <w:bCs/>
        </w:rPr>
        <w:t>kasutamiseks määratud eratee)</w:t>
      </w:r>
    </w:p>
    <w:p w14:paraId="22CA9577" w14:textId="77777777" w:rsidR="00A616B2" w:rsidRPr="00B879A3" w:rsidRDefault="00A616B2" w:rsidP="00A616B2">
      <w:pPr>
        <w:jc w:val="both"/>
        <w:rPr>
          <w:bCs/>
        </w:rPr>
      </w:pPr>
    </w:p>
    <w:p w14:paraId="50D4B1B9" w14:textId="77777777" w:rsidR="00A616B2" w:rsidRPr="00B879A3" w:rsidRDefault="00A616B2" w:rsidP="00A616B2">
      <w:pPr>
        <w:pStyle w:val="ListParagraph"/>
        <w:numPr>
          <w:ilvl w:val="0"/>
          <w:numId w:val="38"/>
        </w:numPr>
        <w:jc w:val="both"/>
        <w:rPr>
          <w:b/>
        </w:rPr>
      </w:pPr>
      <w:r w:rsidRPr="00B879A3">
        <w:rPr>
          <w:b/>
        </w:rPr>
        <w:t>Üldsätted</w:t>
      </w:r>
    </w:p>
    <w:p w14:paraId="0AB2E897" w14:textId="77777777" w:rsidR="00A616B2" w:rsidRPr="00B879A3" w:rsidRDefault="00A616B2" w:rsidP="00A616B2">
      <w:pPr>
        <w:pStyle w:val="ListParagraph"/>
        <w:ind w:left="709"/>
        <w:jc w:val="both"/>
        <w:rPr>
          <w:b/>
        </w:rPr>
      </w:pPr>
      <w:r w:rsidRPr="00B879A3">
        <w:t>Dokumendi eesmärk on anda olulist praktilist teavet ohutuks metsamaterjali laadimiseks avalikult kasutataval teel.</w:t>
      </w:r>
    </w:p>
    <w:p w14:paraId="0C91AF4B" w14:textId="77777777" w:rsidR="00A616B2" w:rsidRPr="00B879A3" w:rsidRDefault="00A616B2" w:rsidP="00A616B2">
      <w:pPr>
        <w:jc w:val="both"/>
      </w:pPr>
    </w:p>
    <w:p w14:paraId="4BFE79D5" w14:textId="77777777" w:rsidR="00A616B2" w:rsidRPr="00B879A3" w:rsidRDefault="00A616B2" w:rsidP="00A616B2">
      <w:pPr>
        <w:pStyle w:val="ListParagraph"/>
        <w:numPr>
          <w:ilvl w:val="0"/>
          <w:numId w:val="38"/>
        </w:numPr>
        <w:jc w:val="both"/>
        <w:rPr>
          <w:b/>
        </w:rPr>
      </w:pPr>
      <w:r w:rsidRPr="00B879A3">
        <w:rPr>
          <w:b/>
        </w:rPr>
        <w:t>Nõuded metsamaterjali laadimisel</w:t>
      </w:r>
    </w:p>
    <w:p w14:paraId="7C94B2F2" w14:textId="77777777" w:rsidR="00A616B2" w:rsidRPr="00B879A3" w:rsidRDefault="00A616B2" w:rsidP="00A616B2">
      <w:pPr>
        <w:pStyle w:val="ListParagraph"/>
        <w:numPr>
          <w:ilvl w:val="1"/>
          <w:numId w:val="38"/>
        </w:numPr>
        <w:jc w:val="both"/>
      </w:pPr>
      <w:r w:rsidRPr="00B879A3">
        <w:rPr>
          <w:rFonts w:ascii="TimesNewRomanPSMT" w:hAnsi="TimesNewRomanPSMT" w:cs="TimesNewRomanPSMT"/>
        </w:rPr>
        <w:t>Laadimisel peab veok asuma pärisuunas.</w:t>
      </w:r>
    </w:p>
    <w:p w14:paraId="6FA1F48F" w14:textId="77777777" w:rsidR="00A616B2" w:rsidRPr="00B879A3" w:rsidRDefault="00A616B2" w:rsidP="00A616B2">
      <w:pPr>
        <w:pStyle w:val="ListParagraph"/>
        <w:numPr>
          <w:ilvl w:val="1"/>
          <w:numId w:val="38"/>
        </w:numPr>
        <w:jc w:val="both"/>
      </w:pPr>
      <w:r w:rsidRPr="00B879A3">
        <w:t xml:space="preserve">Laadimise ajal peab veokil </w:t>
      </w:r>
      <w:r w:rsidRPr="00B879A3">
        <w:rPr>
          <w:b/>
          <w:bCs/>
          <w:u w:val="single"/>
        </w:rPr>
        <w:t>olema sisse lülitatud</w:t>
      </w:r>
      <w:r w:rsidRPr="00B879A3">
        <w:t xml:space="preserve"> igas suunas nähtav kollane vilkur või vilkurite kombinatsioon. Soovitatav on panna üks vilkur veoki kabiinile ja teine tõstuki kabiinile.</w:t>
      </w:r>
    </w:p>
    <w:p w14:paraId="332FFB86" w14:textId="77777777" w:rsidR="00A616B2" w:rsidRPr="00B879A3" w:rsidRDefault="00A616B2" w:rsidP="00A616B2">
      <w:pPr>
        <w:pStyle w:val="ListParagraph"/>
        <w:numPr>
          <w:ilvl w:val="1"/>
          <w:numId w:val="38"/>
        </w:numPr>
        <w:jc w:val="both"/>
      </w:pPr>
      <w:r w:rsidRPr="00B879A3">
        <w:t xml:space="preserve">Laadimise ajal peavad autorongil põlema ääre- ja numbrituled ning </w:t>
      </w:r>
      <w:r w:rsidRPr="00B879A3">
        <w:rPr>
          <w:b/>
          <w:bCs/>
          <w:u w:val="single"/>
        </w:rPr>
        <w:t>ei tohi</w:t>
      </w:r>
      <w:r w:rsidRPr="00B879A3">
        <w:t xml:space="preserve"> põleda ohu- ega sõidutuled.</w:t>
      </w:r>
    </w:p>
    <w:p w14:paraId="52D11AF8" w14:textId="77777777" w:rsidR="00A616B2" w:rsidRPr="00B879A3" w:rsidRDefault="00A616B2" w:rsidP="00A616B2">
      <w:pPr>
        <w:pStyle w:val="ListParagraph"/>
        <w:numPr>
          <w:ilvl w:val="1"/>
          <w:numId w:val="38"/>
        </w:numPr>
        <w:jc w:val="both"/>
      </w:pPr>
      <w:r w:rsidRPr="00B879A3">
        <w:t xml:space="preserve">Laadimiskohast 150 meetri kaugusel peab olema paigaldatud liiklusmärk 158 „Teetööd“ (nn labidamehe märk) mida on kujutatud </w:t>
      </w:r>
      <w:r w:rsidRPr="00B879A3">
        <w:rPr>
          <w:b/>
        </w:rPr>
        <w:t>joonisel 1</w:t>
      </w:r>
      <w:r w:rsidRPr="00B879A3">
        <w:t xml:space="preserve">. </w:t>
      </w:r>
      <w:r w:rsidRPr="00B879A3" w:rsidDel="000C5684">
        <w:t xml:space="preserve"> </w:t>
      </w:r>
      <w:r w:rsidRPr="00B879A3">
        <w:t>Antud liiklusmärki ei pea veokijuht pöörama ei enne ega pärast laadimist.</w:t>
      </w:r>
    </w:p>
    <w:p w14:paraId="3B048D63" w14:textId="77777777" w:rsidR="00A616B2" w:rsidRPr="00B879A3" w:rsidRDefault="00A616B2" w:rsidP="00A616B2">
      <w:pPr>
        <w:pStyle w:val="ListParagraph"/>
      </w:pPr>
    </w:p>
    <w:p w14:paraId="38B0DB05" w14:textId="77777777" w:rsidR="00A616B2" w:rsidRPr="00B879A3" w:rsidRDefault="00A616B2" w:rsidP="00A616B2">
      <w:pPr>
        <w:pStyle w:val="ListParagraph"/>
        <w:ind w:left="709"/>
        <w:jc w:val="both"/>
      </w:pPr>
      <w:r w:rsidRPr="00B879A3">
        <w:rPr>
          <w:noProof/>
        </w:rPr>
        <w:drawing>
          <wp:inline distT="0" distB="0" distL="0" distR="0" wp14:anchorId="715B3F6C" wp14:editId="549CFCEE">
            <wp:extent cx="1644212" cy="1777076"/>
            <wp:effectExtent l="0" t="0" r="0" b="0"/>
            <wp:docPr id="19"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descr="A picture containing text, clipart&#10;&#10;Description automatically generated"/>
                    <pic:cNvPicPr/>
                  </pic:nvPicPr>
                  <pic:blipFill>
                    <a:blip r:embed="rId30"/>
                    <a:stretch>
                      <a:fillRect/>
                    </a:stretch>
                  </pic:blipFill>
                  <pic:spPr>
                    <a:xfrm>
                      <a:off x="0" y="0"/>
                      <a:ext cx="1681460" cy="1817334"/>
                    </a:xfrm>
                    <a:prstGeom prst="rect">
                      <a:avLst/>
                    </a:prstGeom>
                  </pic:spPr>
                </pic:pic>
              </a:graphicData>
            </a:graphic>
          </wp:inline>
        </w:drawing>
      </w:r>
      <w:r w:rsidRPr="00B879A3">
        <w:rPr>
          <w:noProof/>
        </w:rPr>
        <w:t xml:space="preserve">          </w:t>
      </w:r>
    </w:p>
    <w:p w14:paraId="73CF104D" w14:textId="77777777" w:rsidR="00A616B2" w:rsidRPr="00B879A3" w:rsidRDefault="00A616B2" w:rsidP="00A616B2">
      <w:pPr>
        <w:pStyle w:val="ListParagraph"/>
        <w:ind w:left="709"/>
        <w:jc w:val="both"/>
        <w:rPr>
          <w:sz w:val="20"/>
          <w:szCs w:val="20"/>
        </w:rPr>
      </w:pPr>
      <w:r w:rsidRPr="00B879A3">
        <w:rPr>
          <w:b/>
          <w:sz w:val="20"/>
          <w:szCs w:val="20"/>
        </w:rPr>
        <w:t>Joonis 1.</w:t>
      </w:r>
      <w:r w:rsidRPr="00B879A3">
        <w:rPr>
          <w:sz w:val="20"/>
          <w:szCs w:val="20"/>
        </w:rPr>
        <w:t xml:space="preserve"> Liiklusmärgid 158 „Teetööd“ (nn labidamehe märk).</w:t>
      </w:r>
    </w:p>
    <w:p w14:paraId="69B150BB" w14:textId="77777777" w:rsidR="00A616B2" w:rsidRPr="00B879A3" w:rsidRDefault="00A616B2" w:rsidP="00A616B2">
      <w:pPr>
        <w:pStyle w:val="ListParagraph"/>
        <w:ind w:left="709"/>
        <w:jc w:val="both"/>
      </w:pPr>
      <w:r w:rsidRPr="00B879A3">
        <w:t xml:space="preserve"> </w:t>
      </w:r>
    </w:p>
    <w:p w14:paraId="52731264" w14:textId="77777777" w:rsidR="00A616B2" w:rsidRPr="00B879A3" w:rsidRDefault="00A616B2" w:rsidP="00A616B2">
      <w:pPr>
        <w:pStyle w:val="ListParagraph"/>
        <w:numPr>
          <w:ilvl w:val="1"/>
          <w:numId w:val="38"/>
        </w:numPr>
        <w:jc w:val="both"/>
      </w:pPr>
      <w:r w:rsidRPr="00B879A3">
        <w:t>Kui teelõigul peatamisnähtavus (kuni 150m) tagatud ei ole, peab lisaks liiklusmärgile 158 „Teetööd“ (nn labidamehe märk) RMK töötaja lisama liiklusskeemi alusel kiiruspiirangu või liiklus</w:t>
      </w:r>
      <w:r w:rsidRPr="00B879A3">
        <w:softHyphen/>
        <w:t xml:space="preserve">skeemist lähtuvalt teisi liiklusmärke. Neid peab enne ja pärast laadimist veokijuht pöörama. Ajutist liikluskorralduse tüüpskeemi metsamaterjali laadimiseks kujutab </w:t>
      </w:r>
      <w:r w:rsidRPr="00B879A3">
        <w:rPr>
          <w:b/>
        </w:rPr>
        <w:t>joonis 2</w:t>
      </w:r>
      <w:r w:rsidRPr="00B879A3">
        <w:t xml:space="preserve">. </w:t>
      </w:r>
    </w:p>
    <w:p w14:paraId="239554DB" w14:textId="77777777" w:rsidR="00A616B2" w:rsidRPr="00B879A3" w:rsidRDefault="00A616B2" w:rsidP="00A616B2">
      <w:pPr>
        <w:pStyle w:val="ListParagraph"/>
        <w:numPr>
          <w:ilvl w:val="1"/>
          <w:numId w:val="38"/>
        </w:numPr>
        <w:jc w:val="both"/>
      </w:pPr>
      <w:r w:rsidRPr="00B879A3">
        <w:t>Enne laadimise algust tuleb teha digifoto paigaldatud kiiruspiirangu või teistest liiklusskeemis ette nähtud liiklusmärkidest, v.a liiklusmärgist 158 „Teetööd“ (nn labidamehe märk) ja saata see veotellimuse esitanud logistikule e-kirjaga.</w:t>
      </w:r>
    </w:p>
    <w:p w14:paraId="32E516D2" w14:textId="77777777" w:rsidR="00A616B2" w:rsidRPr="00B879A3" w:rsidRDefault="00A616B2" w:rsidP="00A616B2">
      <w:pPr>
        <w:pStyle w:val="ListParagraph"/>
        <w:numPr>
          <w:ilvl w:val="1"/>
          <w:numId w:val="38"/>
        </w:numPr>
        <w:jc w:val="both"/>
      </w:pPr>
      <w:r w:rsidRPr="00B879A3">
        <w:t>Veokijuht peab sõiduteel olles kandma demaskeeriva värvinguga riietust (nt ohutusvest, helkurvest) ja tööstuslikku kaitsekiivrit (EN 397).</w:t>
      </w:r>
    </w:p>
    <w:p w14:paraId="19A95826" w14:textId="77777777" w:rsidR="00A616B2" w:rsidRPr="00B879A3" w:rsidRDefault="00A616B2" w:rsidP="00A616B2">
      <w:pPr>
        <w:jc w:val="both"/>
      </w:pPr>
    </w:p>
    <w:p w14:paraId="10A765D3" w14:textId="77777777" w:rsidR="00A616B2" w:rsidRPr="00B879A3" w:rsidRDefault="00A616B2" w:rsidP="00A616B2">
      <w:pPr>
        <w:ind w:left="708"/>
        <w:jc w:val="both"/>
      </w:pPr>
      <w:r w:rsidRPr="00B879A3">
        <w:rPr>
          <w:noProof/>
        </w:rPr>
        <w:lastRenderedPageBreak/>
        <w:drawing>
          <wp:inline distT="0" distB="0" distL="0" distR="0" wp14:anchorId="25A0297A" wp14:editId="0C640032">
            <wp:extent cx="6106377" cy="7935432"/>
            <wp:effectExtent l="0" t="0" r="8890" b="889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1"/>
                    <a:stretch>
                      <a:fillRect/>
                    </a:stretch>
                  </pic:blipFill>
                  <pic:spPr>
                    <a:xfrm>
                      <a:off x="0" y="0"/>
                      <a:ext cx="6106377" cy="7935432"/>
                    </a:xfrm>
                    <a:prstGeom prst="rect">
                      <a:avLst/>
                    </a:prstGeom>
                  </pic:spPr>
                </pic:pic>
              </a:graphicData>
            </a:graphic>
          </wp:inline>
        </w:drawing>
      </w:r>
    </w:p>
    <w:p w14:paraId="00FA1617" w14:textId="77777777" w:rsidR="00A616B2" w:rsidRPr="00A211E5" w:rsidRDefault="00A616B2" w:rsidP="00A211E5">
      <w:pPr>
        <w:ind w:left="708"/>
        <w:jc w:val="both"/>
        <w:rPr>
          <w:sz w:val="20"/>
          <w:szCs w:val="20"/>
        </w:rPr>
      </w:pPr>
      <w:r w:rsidRPr="00B879A3">
        <w:rPr>
          <w:b/>
          <w:sz w:val="20"/>
          <w:szCs w:val="20"/>
        </w:rPr>
        <w:t>Joonis 2.</w:t>
      </w:r>
      <w:r w:rsidRPr="00B879A3">
        <w:rPr>
          <w:sz w:val="20"/>
          <w:szCs w:val="20"/>
        </w:rPr>
        <w:t xml:space="preserve"> Ajutine liikluskorralduse tüüpskeem metsamaterjali laadimiseks. Majandus- ja taristuministri 13.07.2018 a määrus nr 43, Lisa 2, Joonis 44. Laadimistööd.</w:t>
      </w:r>
    </w:p>
    <w:sectPr w:rsidR="00A616B2" w:rsidRPr="00A211E5" w:rsidSect="00B17798">
      <w:pgSz w:w="11906" w:h="16838"/>
      <w:pgMar w:top="1418" w:right="1418" w:bottom="851" w:left="1418"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BC753" w14:textId="77777777" w:rsidR="0020606B" w:rsidRDefault="0020606B" w:rsidP="00CA3ED5">
      <w:r>
        <w:separator/>
      </w:r>
    </w:p>
  </w:endnote>
  <w:endnote w:type="continuationSeparator" w:id="0">
    <w:p w14:paraId="38F34995" w14:textId="77777777" w:rsidR="0020606B" w:rsidRDefault="0020606B" w:rsidP="00CA3ED5">
      <w:r>
        <w:continuationSeparator/>
      </w:r>
    </w:p>
  </w:endnote>
  <w:endnote w:type="continuationNotice" w:id="1">
    <w:p w14:paraId="7B8ABA83" w14:textId="77777777" w:rsidR="0020606B" w:rsidRDefault="002060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91EC8" w14:textId="77777777" w:rsidR="0020606B" w:rsidRDefault="0020606B" w:rsidP="00CA3ED5">
      <w:r>
        <w:separator/>
      </w:r>
    </w:p>
  </w:footnote>
  <w:footnote w:type="continuationSeparator" w:id="0">
    <w:p w14:paraId="021CC05B" w14:textId="77777777" w:rsidR="0020606B" w:rsidRDefault="0020606B" w:rsidP="00CA3ED5">
      <w:r>
        <w:continuationSeparator/>
      </w:r>
    </w:p>
  </w:footnote>
  <w:footnote w:type="continuationNotice" w:id="1">
    <w:p w14:paraId="7BD55974" w14:textId="77777777" w:rsidR="0020606B" w:rsidRDefault="002060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72AB8" w14:textId="77777777" w:rsidR="003464EF" w:rsidRDefault="003464EF" w:rsidP="001C1AD6">
    <w:pPr>
      <w:pStyle w:val="Header"/>
      <w:jc w:val="center"/>
    </w:pPr>
    <w:r>
      <w:fldChar w:fldCharType="begin"/>
    </w:r>
    <w:r>
      <w:instrText>PAGE   \* MERGEFORMAT</w:instrText>
    </w:r>
    <w:r>
      <w:fldChar w:fldCharType="separate"/>
    </w:r>
    <w:r w:rsidR="00A77C70">
      <w:rPr>
        <w:noProof/>
      </w:rPr>
      <w:t>21</w:t>
    </w:r>
    <w:r>
      <w:fldChar w:fldCharType="end"/>
    </w:r>
  </w:p>
  <w:p w14:paraId="4ABEB281" w14:textId="77777777" w:rsidR="003464EF" w:rsidRPr="001C1AD6" w:rsidRDefault="003464EF" w:rsidP="001C1AD6">
    <w:pPr>
      <w:pStyle w:val="Header"/>
      <w:jc w:val="right"/>
      <w:rPr>
        <w:rFonts w:ascii="Arial" w:hAnsi="Arial" w:cs="Arial"/>
        <w:b/>
        <w:sz w:val="18"/>
        <w:szCs w:val="18"/>
      </w:rPr>
    </w:pPr>
    <w:r w:rsidRPr="001C1AD6">
      <w:rPr>
        <w:rFonts w:ascii="Arial" w:hAnsi="Arial" w:cs="Arial"/>
        <w:b/>
        <w:sz w:val="18"/>
        <w:szCs w:val="18"/>
      </w:rPr>
      <w:t>ASUTUSESISESEKS KASUTAMISEKS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F80F20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A08580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3" w15:restartNumberingAfterBreak="0">
    <w:nsid w:val="1072202E"/>
    <w:multiLevelType w:val="multilevel"/>
    <w:tmpl w:val="98C44052"/>
    <w:lvl w:ilvl="0">
      <w:start w:val="16"/>
      <w:numFmt w:val="decimal"/>
      <w:lvlText w:val="%1."/>
      <w:lvlJc w:val="left"/>
      <w:pPr>
        <w:ind w:left="480" w:hanging="480"/>
      </w:pPr>
      <w:rPr>
        <w:rFonts w:hint="default"/>
      </w:rPr>
    </w:lvl>
    <w:lvl w:ilvl="1">
      <w:start w:val="3"/>
      <w:numFmt w:val="decimal"/>
      <w:lvlText w:val="%1.%2."/>
      <w:lvlJc w:val="left"/>
      <w:pPr>
        <w:ind w:left="622" w:hanging="48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6B12AA4"/>
    <w:multiLevelType w:val="multilevel"/>
    <w:tmpl w:val="139EF39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AA449AB"/>
    <w:multiLevelType w:val="hybridMultilevel"/>
    <w:tmpl w:val="D05CDCB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1BFB1EB4"/>
    <w:multiLevelType w:val="multilevel"/>
    <w:tmpl w:val="57A6D28A"/>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val="0"/>
      </w:rPr>
    </w:lvl>
    <w:lvl w:ilvl="2">
      <w:start w:val="1"/>
      <w:numFmt w:val="decimal"/>
      <w:lvlText w:val="%1.%2.%3."/>
      <w:lvlJc w:val="left"/>
      <w:pPr>
        <w:tabs>
          <w:tab w:val="num" w:pos="1440"/>
        </w:tabs>
        <w:ind w:left="122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293D4FEF"/>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D4C74E6"/>
    <w:multiLevelType w:val="multilevel"/>
    <w:tmpl w:val="EDE03E8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562"/>
        </w:tabs>
        <w:ind w:left="562"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1" w15:restartNumberingAfterBreak="0">
    <w:nsid w:val="2DFD6E4B"/>
    <w:multiLevelType w:val="hybridMultilevel"/>
    <w:tmpl w:val="645EF09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354C64F3"/>
    <w:multiLevelType w:val="hybridMultilevel"/>
    <w:tmpl w:val="6E6450C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492455A"/>
    <w:multiLevelType w:val="hybridMultilevel"/>
    <w:tmpl w:val="7CE62912"/>
    <w:lvl w:ilvl="0" w:tplc="D6E22680">
      <w:numFmt w:val="bullet"/>
      <w:lvlText w:val="-"/>
      <w:lvlJc w:val="left"/>
      <w:pPr>
        <w:ind w:left="1635" w:hanging="915"/>
      </w:pPr>
      <w:rPr>
        <w:rFonts w:ascii="Times New Roman" w:eastAsia="Times New Roman" w:hAnsi="Times New Roman" w:cs="Times New Roman"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4"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9AC018F"/>
    <w:multiLevelType w:val="multilevel"/>
    <w:tmpl w:val="EDE03E8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562"/>
        </w:tabs>
        <w:ind w:left="562"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6" w15:restartNumberingAfterBreak="0">
    <w:nsid w:val="4FC2074F"/>
    <w:multiLevelType w:val="multilevel"/>
    <w:tmpl w:val="09B25CD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104"/>
        </w:tabs>
        <w:ind w:left="7104" w:hanging="1440"/>
      </w:pPr>
      <w:rPr>
        <w:rFonts w:hint="default"/>
      </w:rPr>
    </w:lvl>
  </w:abstractNum>
  <w:abstractNum w:abstractNumId="17"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8" w15:restartNumberingAfterBreak="0">
    <w:nsid w:val="537D38F0"/>
    <w:multiLevelType w:val="hybridMultilevel"/>
    <w:tmpl w:val="327E847A"/>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5C36C3A"/>
    <w:multiLevelType w:val="hybridMultilevel"/>
    <w:tmpl w:val="32CACD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0" w15:restartNumberingAfterBreak="0">
    <w:nsid w:val="5EED72DB"/>
    <w:multiLevelType w:val="hybridMultilevel"/>
    <w:tmpl w:val="3A52BFD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64A25B9E"/>
    <w:multiLevelType w:val="multilevel"/>
    <w:tmpl w:val="EF66A116"/>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3" w15:restartNumberingAfterBreak="0">
    <w:nsid w:val="6A5511B5"/>
    <w:multiLevelType w:val="hybridMultilevel"/>
    <w:tmpl w:val="3D986C4A"/>
    <w:lvl w:ilvl="0" w:tplc="EF4A7054">
      <w:start w:val="1"/>
      <w:numFmt w:val="bullet"/>
      <w:pStyle w:val="Table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6ABE4C5B"/>
    <w:multiLevelType w:val="multilevel"/>
    <w:tmpl w:val="E968DE9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780"/>
        </w:tabs>
        <w:ind w:left="78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EF50286"/>
    <w:multiLevelType w:val="hybridMultilevel"/>
    <w:tmpl w:val="1548BAF4"/>
    <w:lvl w:ilvl="0" w:tplc="4AB8CE14">
      <w:start w:val="1"/>
      <w:numFmt w:val="decimal"/>
      <w:pStyle w:val="ListNumber"/>
      <w:lvlText w:val="%1."/>
      <w:lvlJc w:val="left"/>
      <w:pPr>
        <w:tabs>
          <w:tab w:val="num" w:pos="927"/>
        </w:tabs>
        <w:ind w:left="927" w:hanging="360"/>
      </w:pPr>
      <w:rPr>
        <w:rFonts w:hint="default"/>
      </w:rPr>
    </w:lvl>
    <w:lvl w:ilvl="1" w:tplc="94982F68">
      <w:start w:val="1"/>
      <w:numFmt w:val="upperLetter"/>
      <w:lvlText w:val="%2."/>
      <w:lvlJc w:val="left"/>
      <w:pPr>
        <w:tabs>
          <w:tab w:val="num" w:pos="1440"/>
        </w:tabs>
        <w:ind w:left="1440" w:hanging="360"/>
      </w:pPr>
      <w:rPr>
        <w:rFonts w:hint="default"/>
      </w:rPr>
    </w:lvl>
    <w:lvl w:ilvl="2" w:tplc="AE34B4EE">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6F137302"/>
    <w:multiLevelType w:val="multilevel"/>
    <w:tmpl w:val="8E62A858"/>
    <w:lvl w:ilvl="0">
      <w:start w:val="1"/>
      <w:numFmt w:val="decimal"/>
      <w:lvlText w:val="%1."/>
      <w:lvlJc w:val="left"/>
      <w:pPr>
        <w:ind w:left="709" w:hanging="709"/>
      </w:pPr>
      <w:rPr>
        <w:rFonts w:hint="default"/>
        <w:b/>
        <w:bCs/>
      </w:rPr>
    </w:lvl>
    <w:lvl w:ilvl="1">
      <w:start w:val="1"/>
      <w:numFmt w:val="decimal"/>
      <w:lvlText w:val="%1.%2."/>
      <w:lvlJc w:val="left"/>
      <w:pPr>
        <w:ind w:left="709" w:hanging="709"/>
      </w:pPr>
      <w:rPr>
        <w:rFonts w:hint="default"/>
        <w:b w:val="0"/>
        <w:bCs/>
      </w:rPr>
    </w:lvl>
    <w:lvl w:ilvl="2">
      <w:start w:val="1"/>
      <w:numFmt w:val="decimal"/>
      <w:lvlText w:val="%1.%2.%3"/>
      <w:lvlJc w:val="left"/>
      <w:pPr>
        <w:ind w:left="1474"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50A4BB4"/>
    <w:multiLevelType w:val="hybridMultilevel"/>
    <w:tmpl w:val="FC1A0108"/>
    <w:lvl w:ilvl="0" w:tplc="12B05726">
      <w:start w:val="1"/>
      <w:numFmt w:val="lowerLetter"/>
      <w:pStyle w:val="ListContinue"/>
      <w:lvlText w:val="%1)"/>
      <w:lvlJc w:val="left"/>
      <w:pPr>
        <w:tabs>
          <w:tab w:val="num" w:pos="1276"/>
        </w:tabs>
        <w:ind w:left="1276" w:hanging="360"/>
      </w:pPr>
      <w:rPr>
        <w:rFonts w:hint="default"/>
      </w:rPr>
    </w:lvl>
    <w:lvl w:ilvl="1" w:tplc="CE3423FE">
      <w:start w:val="2"/>
      <w:numFmt w:val="decimal"/>
      <w:lvlText w:val="%2."/>
      <w:lvlJc w:val="left"/>
      <w:pPr>
        <w:tabs>
          <w:tab w:val="num" w:pos="1723"/>
        </w:tabs>
        <w:ind w:left="1723" w:hanging="360"/>
      </w:pPr>
      <w:rPr>
        <w:rFonts w:hint="default"/>
      </w:rPr>
    </w:lvl>
    <w:lvl w:ilvl="2" w:tplc="0409001B" w:tentative="1">
      <w:start w:val="1"/>
      <w:numFmt w:val="lowerRoman"/>
      <w:lvlText w:val="%3."/>
      <w:lvlJc w:val="right"/>
      <w:pPr>
        <w:tabs>
          <w:tab w:val="num" w:pos="2443"/>
        </w:tabs>
        <w:ind w:left="2443" w:hanging="180"/>
      </w:pPr>
    </w:lvl>
    <w:lvl w:ilvl="3" w:tplc="0409000F">
      <w:start w:val="1"/>
      <w:numFmt w:val="decimal"/>
      <w:lvlText w:val="%4."/>
      <w:lvlJc w:val="left"/>
      <w:pPr>
        <w:tabs>
          <w:tab w:val="num" w:pos="3163"/>
        </w:tabs>
        <w:ind w:left="3163" w:hanging="360"/>
      </w:pPr>
    </w:lvl>
    <w:lvl w:ilvl="4" w:tplc="04090019" w:tentative="1">
      <w:start w:val="1"/>
      <w:numFmt w:val="lowerLetter"/>
      <w:lvlText w:val="%5."/>
      <w:lvlJc w:val="left"/>
      <w:pPr>
        <w:tabs>
          <w:tab w:val="num" w:pos="3883"/>
        </w:tabs>
        <w:ind w:left="3883" w:hanging="360"/>
      </w:pPr>
    </w:lvl>
    <w:lvl w:ilvl="5" w:tplc="0409001B" w:tentative="1">
      <w:start w:val="1"/>
      <w:numFmt w:val="lowerRoman"/>
      <w:lvlText w:val="%6."/>
      <w:lvlJc w:val="right"/>
      <w:pPr>
        <w:tabs>
          <w:tab w:val="num" w:pos="4603"/>
        </w:tabs>
        <w:ind w:left="4603" w:hanging="180"/>
      </w:pPr>
    </w:lvl>
    <w:lvl w:ilvl="6" w:tplc="0409000F">
      <w:start w:val="1"/>
      <w:numFmt w:val="decimal"/>
      <w:lvlText w:val="%7."/>
      <w:lvlJc w:val="left"/>
      <w:pPr>
        <w:tabs>
          <w:tab w:val="num" w:pos="5323"/>
        </w:tabs>
        <w:ind w:left="5323" w:hanging="360"/>
      </w:pPr>
    </w:lvl>
    <w:lvl w:ilvl="7" w:tplc="04090019" w:tentative="1">
      <w:start w:val="1"/>
      <w:numFmt w:val="lowerLetter"/>
      <w:lvlText w:val="%8."/>
      <w:lvlJc w:val="left"/>
      <w:pPr>
        <w:tabs>
          <w:tab w:val="num" w:pos="6043"/>
        </w:tabs>
        <w:ind w:left="6043" w:hanging="360"/>
      </w:pPr>
    </w:lvl>
    <w:lvl w:ilvl="8" w:tplc="0409001B" w:tentative="1">
      <w:start w:val="1"/>
      <w:numFmt w:val="lowerRoman"/>
      <w:lvlText w:val="%9."/>
      <w:lvlJc w:val="right"/>
      <w:pPr>
        <w:tabs>
          <w:tab w:val="num" w:pos="6763"/>
        </w:tabs>
        <w:ind w:left="6763" w:hanging="180"/>
      </w:pPr>
    </w:lvl>
  </w:abstractNum>
  <w:abstractNum w:abstractNumId="30" w15:restartNumberingAfterBreak="0">
    <w:nsid w:val="77FA0563"/>
    <w:multiLevelType w:val="hybridMultilevel"/>
    <w:tmpl w:val="224AEA36"/>
    <w:lvl w:ilvl="0" w:tplc="0425000F">
      <w:start w:val="1"/>
      <w:numFmt w:val="decimal"/>
      <w:lvlText w:val="%1."/>
      <w:lvlJc w:val="left"/>
      <w:pPr>
        <w:tabs>
          <w:tab w:val="num" w:pos="360"/>
        </w:tabs>
        <w:ind w:left="360" w:hanging="360"/>
      </w:pPr>
      <w:rPr>
        <w:rFonts w:hint="default"/>
      </w:rPr>
    </w:lvl>
    <w:lvl w:ilvl="1" w:tplc="04250019" w:tentative="1">
      <w:start w:val="1"/>
      <w:numFmt w:val="lowerLetter"/>
      <w:lvlText w:val="%2."/>
      <w:lvlJc w:val="left"/>
      <w:pPr>
        <w:tabs>
          <w:tab w:val="num" w:pos="1080"/>
        </w:tabs>
        <w:ind w:left="1080" w:hanging="360"/>
      </w:pPr>
    </w:lvl>
    <w:lvl w:ilvl="2" w:tplc="0425001B" w:tentative="1">
      <w:start w:val="1"/>
      <w:numFmt w:val="lowerRoman"/>
      <w:lvlText w:val="%3."/>
      <w:lvlJc w:val="right"/>
      <w:pPr>
        <w:tabs>
          <w:tab w:val="num" w:pos="1800"/>
        </w:tabs>
        <w:ind w:left="1800" w:hanging="180"/>
      </w:pPr>
    </w:lvl>
    <w:lvl w:ilvl="3" w:tplc="0425000F" w:tentative="1">
      <w:start w:val="1"/>
      <w:numFmt w:val="decimal"/>
      <w:lvlText w:val="%4."/>
      <w:lvlJc w:val="left"/>
      <w:pPr>
        <w:tabs>
          <w:tab w:val="num" w:pos="2520"/>
        </w:tabs>
        <w:ind w:left="2520" w:hanging="360"/>
      </w:pPr>
    </w:lvl>
    <w:lvl w:ilvl="4" w:tplc="04250019" w:tentative="1">
      <w:start w:val="1"/>
      <w:numFmt w:val="lowerLetter"/>
      <w:lvlText w:val="%5."/>
      <w:lvlJc w:val="left"/>
      <w:pPr>
        <w:tabs>
          <w:tab w:val="num" w:pos="3240"/>
        </w:tabs>
        <w:ind w:left="3240" w:hanging="360"/>
      </w:pPr>
    </w:lvl>
    <w:lvl w:ilvl="5" w:tplc="0425001B" w:tentative="1">
      <w:start w:val="1"/>
      <w:numFmt w:val="lowerRoman"/>
      <w:lvlText w:val="%6."/>
      <w:lvlJc w:val="right"/>
      <w:pPr>
        <w:tabs>
          <w:tab w:val="num" w:pos="3960"/>
        </w:tabs>
        <w:ind w:left="3960" w:hanging="180"/>
      </w:pPr>
    </w:lvl>
    <w:lvl w:ilvl="6" w:tplc="0425000F" w:tentative="1">
      <w:start w:val="1"/>
      <w:numFmt w:val="decimal"/>
      <w:lvlText w:val="%7."/>
      <w:lvlJc w:val="left"/>
      <w:pPr>
        <w:tabs>
          <w:tab w:val="num" w:pos="4680"/>
        </w:tabs>
        <w:ind w:left="4680" w:hanging="360"/>
      </w:pPr>
    </w:lvl>
    <w:lvl w:ilvl="7" w:tplc="04250019" w:tentative="1">
      <w:start w:val="1"/>
      <w:numFmt w:val="lowerLetter"/>
      <w:lvlText w:val="%8."/>
      <w:lvlJc w:val="left"/>
      <w:pPr>
        <w:tabs>
          <w:tab w:val="num" w:pos="5400"/>
        </w:tabs>
        <w:ind w:left="5400" w:hanging="360"/>
      </w:pPr>
    </w:lvl>
    <w:lvl w:ilvl="8" w:tplc="0425001B" w:tentative="1">
      <w:start w:val="1"/>
      <w:numFmt w:val="lowerRoman"/>
      <w:lvlText w:val="%9."/>
      <w:lvlJc w:val="right"/>
      <w:pPr>
        <w:tabs>
          <w:tab w:val="num" w:pos="6120"/>
        </w:tabs>
        <w:ind w:left="6120" w:hanging="180"/>
      </w:pPr>
    </w:lvl>
  </w:abstractNum>
  <w:abstractNum w:abstractNumId="31" w15:restartNumberingAfterBreak="0">
    <w:nsid w:val="78005829"/>
    <w:multiLevelType w:val="multilevel"/>
    <w:tmpl w:val="BB24FA8C"/>
    <w:lvl w:ilvl="0">
      <w:start w:val="11"/>
      <w:numFmt w:val="decimal"/>
      <w:lvlText w:val="%1."/>
      <w:lvlJc w:val="left"/>
      <w:pPr>
        <w:ind w:left="600" w:hanging="600"/>
      </w:pPr>
      <w:rPr>
        <w:rFonts w:hint="default"/>
      </w:rPr>
    </w:lvl>
    <w:lvl w:ilvl="1">
      <w:start w:val="2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D921C87"/>
    <w:multiLevelType w:val="hybridMultilevel"/>
    <w:tmpl w:val="393283B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3" w15:restartNumberingAfterBreak="0">
    <w:nsid w:val="7E59015A"/>
    <w:multiLevelType w:val="hybridMultilevel"/>
    <w:tmpl w:val="708C19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34" w15:restartNumberingAfterBreak="0">
    <w:nsid w:val="7E6238FD"/>
    <w:multiLevelType w:val="multilevel"/>
    <w:tmpl w:val="EDE03E8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b w:val="0"/>
        <w:strike w:val="0"/>
      </w:rPr>
    </w:lvl>
    <w:lvl w:ilvl="2">
      <w:start w:val="1"/>
      <w:numFmt w:val="decimal"/>
      <w:lvlText w:val="%1.%2.%3."/>
      <w:lvlJc w:val="left"/>
      <w:pPr>
        <w:tabs>
          <w:tab w:val="num" w:pos="861"/>
        </w:tabs>
        <w:ind w:left="861"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5" w15:restartNumberingAfterBreak="0">
    <w:nsid w:val="7E850280"/>
    <w:multiLevelType w:val="hybridMultilevel"/>
    <w:tmpl w:val="2CEA8E94"/>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2057773548">
    <w:abstractNumId w:val="24"/>
  </w:num>
  <w:num w:numId="2" w16cid:durableId="7367399">
    <w:abstractNumId w:val="4"/>
  </w:num>
  <w:num w:numId="3" w16cid:durableId="199125516">
    <w:abstractNumId w:val="34"/>
  </w:num>
  <w:num w:numId="4" w16cid:durableId="1141078684">
    <w:abstractNumId w:val="35"/>
  </w:num>
  <w:num w:numId="5" w16cid:durableId="1112554108">
    <w:abstractNumId w:val="1"/>
  </w:num>
  <w:num w:numId="6" w16cid:durableId="1471023567">
    <w:abstractNumId w:val="0"/>
  </w:num>
  <w:num w:numId="7" w16cid:durableId="1824351295">
    <w:abstractNumId w:val="26"/>
  </w:num>
  <w:num w:numId="8" w16cid:durableId="1638140624">
    <w:abstractNumId w:val="23"/>
  </w:num>
  <w:num w:numId="9" w16cid:durableId="297075223">
    <w:abstractNumId w:val="29"/>
  </w:num>
  <w:num w:numId="10" w16cid:durableId="2101440671">
    <w:abstractNumId w:val="7"/>
  </w:num>
  <w:num w:numId="11" w16cid:durableId="530193939">
    <w:abstractNumId w:val="30"/>
  </w:num>
  <w:num w:numId="12" w16cid:durableId="1473446232">
    <w:abstractNumId w:val="12"/>
  </w:num>
  <w:num w:numId="13" w16cid:durableId="979771426">
    <w:abstractNumId w:val="20"/>
  </w:num>
  <w:num w:numId="14" w16cid:durableId="14695414">
    <w:abstractNumId w:val="18"/>
  </w:num>
  <w:num w:numId="15" w16cid:durableId="832644243">
    <w:abstractNumId w:val="14"/>
  </w:num>
  <w:num w:numId="16" w16cid:durableId="1822188171">
    <w:abstractNumId w:val="16"/>
  </w:num>
  <w:num w:numId="17" w16cid:durableId="586621715">
    <w:abstractNumId w:val="6"/>
  </w:num>
  <w:num w:numId="18" w16cid:durableId="1516110202">
    <w:abstractNumId w:val="31"/>
  </w:num>
  <w:num w:numId="19" w16cid:durableId="188832566">
    <w:abstractNumId w:val="8"/>
  </w:num>
  <w:num w:numId="20" w16cid:durableId="44971267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6265375">
    <w:abstractNumId w:val="22"/>
  </w:num>
  <w:num w:numId="22" w16cid:durableId="23945174">
    <w:abstractNumId w:val="5"/>
  </w:num>
  <w:num w:numId="23" w16cid:durableId="338234624">
    <w:abstractNumId w:val="13"/>
  </w:num>
  <w:num w:numId="24" w16cid:durableId="2004041019">
    <w:abstractNumId w:val="25"/>
  </w:num>
  <w:num w:numId="25" w16cid:durableId="1238903453">
    <w:abstractNumId w:val="17"/>
  </w:num>
  <w:num w:numId="26" w16cid:durableId="15410926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5318484">
    <w:abstractNumId w:val="21"/>
  </w:num>
  <w:num w:numId="28" w16cid:durableId="45375139">
    <w:abstractNumId w:val="2"/>
  </w:num>
  <w:num w:numId="29" w16cid:durableId="307439816">
    <w:abstractNumId w:val="3"/>
  </w:num>
  <w:num w:numId="30" w16cid:durableId="909313582">
    <w:abstractNumId w:val="19"/>
  </w:num>
  <w:num w:numId="31" w16cid:durableId="1867253734">
    <w:abstractNumId w:val="11"/>
  </w:num>
  <w:num w:numId="32" w16cid:durableId="818500195">
    <w:abstractNumId w:val="32"/>
  </w:num>
  <w:num w:numId="33" w16cid:durableId="1600719433">
    <w:abstractNumId w:val="10"/>
  </w:num>
  <w:num w:numId="34" w16cid:durableId="1658026103">
    <w:abstractNumId w:val="15"/>
  </w:num>
  <w:num w:numId="35" w16cid:durableId="1450975302">
    <w:abstractNumId w:val="28"/>
  </w:num>
  <w:num w:numId="36" w16cid:durableId="1030489626">
    <w:abstractNumId w:val="36"/>
  </w:num>
  <w:num w:numId="37" w16cid:durableId="417362253">
    <w:abstractNumId w:val="9"/>
  </w:num>
  <w:num w:numId="38" w16cid:durableId="115225498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161"/>
    <w:rsid w:val="000026F7"/>
    <w:rsid w:val="00006013"/>
    <w:rsid w:val="00012872"/>
    <w:rsid w:val="00015CAA"/>
    <w:rsid w:val="00016B12"/>
    <w:rsid w:val="00017914"/>
    <w:rsid w:val="00017D1E"/>
    <w:rsid w:val="00021206"/>
    <w:rsid w:val="00021F20"/>
    <w:rsid w:val="00023088"/>
    <w:rsid w:val="00025FEC"/>
    <w:rsid w:val="00026FCF"/>
    <w:rsid w:val="0002712D"/>
    <w:rsid w:val="00033EFB"/>
    <w:rsid w:val="00036141"/>
    <w:rsid w:val="000413FE"/>
    <w:rsid w:val="00041C76"/>
    <w:rsid w:val="000436C1"/>
    <w:rsid w:val="00043CA7"/>
    <w:rsid w:val="00043EC8"/>
    <w:rsid w:val="0004523C"/>
    <w:rsid w:val="00045BED"/>
    <w:rsid w:val="00045D7B"/>
    <w:rsid w:val="0005029D"/>
    <w:rsid w:val="00050427"/>
    <w:rsid w:val="00052D84"/>
    <w:rsid w:val="00054C4A"/>
    <w:rsid w:val="00055A36"/>
    <w:rsid w:val="00056139"/>
    <w:rsid w:val="000569C4"/>
    <w:rsid w:val="00057F2D"/>
    <w:rsid w:val="00060A6D"/>
    <w:rsid w:val="00062936"/>
    <w:rsid w:val="00062D0F"/>
    <w:rsid w:val="00063686"/>
    <w:rsid w:val="00063B02"/>
    <w:rsid w:val="0006624A"/>
    <w:rsid w:val="000667FD"/>
    <w:rsid w:val="00066E2A"/>
    <w:rsid w:val="00067A37"/>
    <w:rsid w:val="00070029"/>
    <w:rsid w:val="00070899"/>
    <w:rsid w:val="000746A9"/>
    <w:rsid w:val="0007476C"/>
    <w:rsid w:val="00074EF2"/>
    <w:rsid w:val="00075C51"/>
    <w:rsid w:val="0008028F"/>
    <w:rsid w:val="00081A6D"/>
    <w:rsid w:val="00087528"/>
    <w:rsid w:val="000878E1"/>
    <w:rsid w:val="000902C2"/>
    <w:rsid w:val="000903A5"/>
    <w:rsid w:val="00091A3C"/>
    <w:rsid w:val="000920B6"/>
    <w:rsid w:val="000924AD"/>
    <w:rsid w:val="000946F5"/>
    <w:rsid w:val="00094D3C"/>
    <w:rsid w:val="000958F1"/>
    <w:rsid w:val="00095C8F"/>
    <w:rsid w:val="000A0D1A"/>
    <w:rsid w:val="000A1277"/>
    <w:rsid w:val="000A3490"/>
    <w:rsid w:val="000A45D9"/>
    <w:rsid w:val="000A47E6"/>
    <w:rsid w:val="000A4C40"/>
    <w:rsid w:val="000B08F7"/>
    <w:rsid w:val="000B25DD"/>
    <w:rsid w:val="000B3992"/>
    <w:rsid w:val="000B4705"/>
    <w:rsid w:val="000B72D3"/>
    <w:rsid w:val="000C2D9B"/>
    <w:rsid w:val="000C3A5C"/>
    <w:rsid w:val="000C5543"/>
    <w:rsid w:val="000C7EE7"/>
    <w:rsid w:val="000D12BD"/>
    <w:rsid w:val="000D23ED"/>
    <w:rsid w:val="000D2A92"/>
    <w:rsid w:val="000D4244"/>
    <w:rsid w:val="000E10D4"/>
    <w:rsid w:val="000E2375"/>
    <w:rsid w:val="000E34EE"/>
    <w:rsid w:val="000E3F05"/>
    <w:rsid w:val="000E63D4"/>
    <w:rsid w:val="000F1466"/>
    <w:rsid w:val="000F1BDE"/>
    <w:rsid w:val="000F38F8"/>
    <w:rsid w:val="000F3F6F"/>
    <w:rsid w:val="000F3FF2"/>
    <w:rsid w:val="00103F84"/>
    <w:rsid w:val="001052FC"/>
    <w:rsid w:val="00106871"/>
    <w:rsid w:val="00111748"/>
    <w:rsid w:val="00111F8E"/>
    <w:rsid w:val="00112CFB"/>
    <w:rsid w:val="0011347E"/>
    <w:rsid w:val="001139B1"/>
    <w:rsid w:val="00114AD2"/>
    <w:rsid w:val="00115B7B"/>
    <w:rsid w:val="00117060"/>
    <w:rsid w:val="00117871"/>
    <w:rsid w:val="0012018A"/>
    <w:rsid w:val="00123ED2"/>
    <w:rsid w:val="00130DC3"/>
    <w:rsid w:val="00130E39"/>
    <w:rsid w:val="001346C1"/>
    <w:rsid w:val="0014001D"/>
    <w:rsid w:val="0014163E"/>
    <w:rsid w:val="00141689"/>
    <w:rsid w:val="0014232A"/>
    <w:rsid w:val="00143508"/>
    <w:rsid w:val="00144B0A"/>
    <w:rsid w:val="00145034"/>
    <w:rsid w:val="00145A41"/>
    <w:rsid w:val="0014631A"/>
    <w:rsid w:val="00147BA1"/>
    <w:rsid w:val="0015416A"/>
    <w:rsid w:val="00155E66"/>
    <w:rsid w:val="001565C2"/>
    <w:rsid w:val="001575BB"/>
    <w:rsid w:val="00160B30"/>
    <w:rsid w:val="00161BF7"/>
    <w:rsid w:val="001667C4"/>
    <w:rsid w:val="00167757"/>
    <w:rsid w:val="001700EC"/>
    <w:rsid w:val="00171873"/>
    <w:rsid w:val="00171B56"/>
    <w:rsid w:val="00173463"/>
    <w:rsid w:val="00174FBA"/>
    <w:rsid w:val="00180A27"/>
    <w:rsid w:val="00180F77"/>
    <w:rsid w:val="00183286"/>
    <w:rsid w:val="001868CD"/>
    <w:rsid w:val="00186BC1"/>
    <w:rsid w:val="00192DB3"/>
    <w:rsid w:val="001930B9"/>
    <w:rsid w:val="00195447"/>
    <w:rsid w:val="001959C2"/>
    <w:rsid w:val="00195B46"/>
    <w:rsid w:val="00195BB5"/>
    <w:rsid w:val="0019636A"/>
    <w:rsid w:val="0019719A"/>
    <w:rsid w:val="001A221F"/>
    <w:rsid w:val="001A3AEA"/>
    <w:rsid w:val="001A71AB"/>
    <w:rsid w:val="001A73C8"/>
    <w:rsid w:val="001B069C"/>
    <w:rsid w:val="001B0E90"/>
    <w:rsid w:val="001B1212"/>
    <w:rsid w:val="001B2F41"/>
    <w:rsid w:val="001B3829"/>
    <w:rsid w:val="001B494F"/>
    <w:rsid w:val="001B7DAB"/>
    <w:rsid w:val="001C0477"/>
    <w:rsid w:val="001C1AD6"/>
    <w:rsid w:val="001C4C17"/>
    <w:rsid w:val="001C5FE8"/>
    <w:rsid w:val="001C6AFA"/>
    <w:rsid w:val="001D1412"/>
    <w:rsid w:val="001D47B3"/>
    <w:rsid w:val="001D4EF8"/>
    <w:rsid w:val="001D51FE"/>
    <w:rsid w:val="001E0C91"/>
    <w:rsid w:val="001E1898"/>
    <w:rsid w:val="001E224A"/>
    <w:rsid w:val="001E312F"/>
    <w:rsid w:val="001E4D0E"/>
    <w:rsid w:val="001E5B14"/>
    <w:rsid w:val="001E6B2A"/>
    <w:rsid w:val="001F5E42"/>
    <w:rsid w:val="001F6709"/>
    <w:rsid w:val="001F67F7"/>
    <w:rsid w:val="002029D3"/>
    <w:rsid w:val="002031E9"/>
    <w:rsid w:val="0020487D"/>
    <w:rsid w:val="0020606B"/>
    <w:rsid w:val="00207A52"/>
    <w:rsid w:val="00207BFC"/>
    <w:rsid w:val="0021055E"/>
    <w:rsid w:val="002105BB"/>
    <w:rsid w:val="00215161"/>
    <w:rsid w:val="00215713"/>
    <w:rsid w:val="002157F2"/>
    <w:rsid w:val="00216370"/>
    <w:rsid w:val="0021744D"/>
    <w:rsid w:val="002174B4"/>
    <w:rsid w:val="0021795F"/>
    <w:rsid w:val="00221C20"/>
    <w:rsid w:val="00222080"/>
    <w:rsid w:val="0022706C"/>
    <w:rsid w:val="002271AE"/>
    <w:rsid w:val="002274B6"/>
    <w:rsid w:val="00230CB6"/>
    <w:rsid w:val="0023242F"/>
    <w:rsid w:val="00233C9C"/>
    <w:rsid w:val="0023672B"/>
    <w:rsid w:val="00241C5A"/>
    <w:rsid w:val="00242F94"/>
    <w:rsid w:val="00243FEA"/>
    <w:rsid w:val="00244DD7"/>
    <w:rsid w:val="00244F83"/>
    <w:rsid w:val="00245396"/>
    <w:rsid w:val="00253044"/>
    <w:rsid w:val="0025340B"/>
    <w:rsid w:val="00254725"/>
    <w:rsid w:val="00255C2D"/>
    <w:rsid w:val="00256FEE"/>
    <w:rsid w:val="0025787D"/>
    <w:rsid w:val="002626BB"/>
    <w:rsid w:val="00262A25"/>
    <w:rsid w:val="00263F84"/>
    <w:rsid w:val="00264C4C"/>
    <w:rsid w:val="00264C85"/>
    <w:rsid w:val="00265AA9"/>
    <w:rsid w:val="00266154"/>
    <w:rsid w:val="00271134"/>
    <w:rsid w:val="002725A6"/>
    <w:rsid w:val="0027332F"/>
    <w:rsid w:val="00274014"/>
    <w:rsid w:val="00274B28"/>
    <w:rsid w:val="00276B59"/>
    <w:rsid w:val="002805B4"/>
    <w:rsid w:val="00281B11"/>
    <w:rsid w:val="00285333"/>
    <w:rsid w:val="002909C7"/>
    <w:rsid w:val="002916E6"/>
    <w:rsid w:val="00291707"/>
    <w:rsid w:val="0029595A"/>
    <w:rsid w:val="00296AD9"/>
    <w:rsid w:val="002973EB"/>
    <w:rsid w:val="002A0557"/>
    <w:rsid w:val="002A08E4"/>
    <w:rsid w:val="002A0C4C"/>
    <w:rsid w:val="002A1274"/>
    <w:rsid w:val="002A18EA"/>
    <w:rsid w:val="002A227E"/>
    <w:rsid w:val="002A2BD7"/>
    <w:rsid w:val="002A300B"/>
    <w:rsid w:val="002A3217"/>
    <w:rsid w:val="002A3FD7"/>
    <w:rsid w:val="002A555F"/>
    <w:rsid w:val="002A7FD4"/>
    <w:rsid w:val="002B0E0A"/>
    <w:rsid w:val="002B4260"/>
    <w:rsid w:val="002B4D78"/>
    <w:rsid w:val="002B5AC0"/>
    <w:rsid w:val="002B60D7"/>
    <w:rsid w:val="002B6A15"/>
    <w:rsid w:val="002C1624"/>
    <w:rsid w:val="002C2050"/>
    <w:rsid w:val="002C4B67"/>
    <w:rsid w:val="002C53B7"/>
    <w:rsid w:val="002C6482"/>
    <w:rsid w:val="002C64A4"/>
    <w:rsid w:val="002C6D4F"/>
    <w:rsid w:val="002D00D9"/>
    <w:rsid w:val="002D36B9"/>
    <w:rsid w:val="002D3BB3"/>
    <w:rsid w:val="002D4234"/>
    <w:rsid w:val="002D5643"/>
    <w:rsid w:val="002D6F1C"/>
    <w:rsid w:val="002D7981"/>
    <w:rsid w:val="002D7A99"/>
    <w:rsid w:val="002D7CC8"/>
    <w:rsid w:val="002E1274"/>
    <w:rsid w:val="002E3D65"/>
    <w:rsid w:val="002E62A5"/>
    <w:rsid w:val="002E6372"/>
    <w:rsid w:val="002E6BB4"/>
    <w:rsid w:val="002F06ED"/>
    <w:rsid w:val="002F2184"/>
    <w:rsid w:val="002F22A7"/>
    <w:rsid w:val="002F34D7"/>
    <w:rsid w:val="002F4813"/>
    <w:rsid w:val="002F5EFB"/>
    <w:rsid w:val="002F7FDB"/>
    <w:rsid w:val="003002AE"/>
    <w:rsid w:val="00301548"/>
    <w:rsid w:val="00302953"/>
    <w:rsid w:val="00303E58"/>
    <w:rsid w:val="00305547"/>
    <w:rsid w:val="00307AF5"/>
    <w:rsid w:val="0031139A"/>
    <w:rsid w:val="003147B0"/>
    <w:rsid w:val="00314D80"/>
    <w:rsid w:val="003156EB"/>
    <w:rsid w:val="0031573E"/>
    <w:rsid w:val="0031701A"/>
    <w:rsid w:val="0031706F"/>
    <w:rsid w:val="00321508"/>
    <w:rsid w:val="00321CB0"/>
    <w:rsid w:val="0032591E"/>
    <w:rsid w:val="00325B59"/>
    <w:rsid w:val="00327293"/>
    <w:rsid w:val="0033274A"/>
    <w:rsid w:val="00332DA8"/>
    <w:rsid w:val="0033367B"/>
    <w:rsid w:val="0033607E"/>
    <w:rsid w:val="0033684A"/>
    <w:rsid w:val="00341D34"/>
    <w:rsid w:val="00343F18"/>
    <w:rsid w:val="00345808"/>
    <w:rsid w:val="003461E5"/>
    <w:rsid w:val="003464EF"/>
    <w:rsid w:val="00346F94"/>
    <w:rsid w:val="00350894"/>
    <w:rsid w:val="00351491"/>
    <w:rsid w:val="003516AD"/>
    <w:rsid w:val="003534E7"/>
    <w:rsid w:val="00354642"/>
    <w:rsid w:val="00354C93"/>
    <w:rsid w:val="00355499"/>
    <w:rsid w:val="00356FF7"/>
    <w:rsid w:val="0035C55A"/>
    <w:rsid w:val="00362C9A"/>
    <w:rsid w:val="00365BF0"/>
    <w:rsid w:val="00365EE3"/>
    <w:rsid w:val="0036637C"/>
    <w:rsid w:val="00371C9C"/>
    <w:rsid w:val="00371D34"/>
    <w:rsid w:val="003729AE"/>
    <w:rsid w:val="00373DF5"/>
    <w:rsid w:val="003746EF"/>
    <w:rsid w:val="00375CB6"/>
    <w:rsid w:val="00380021"/>
    <w:rsid w:val="0038200D"/>
    <w:rsid w:val="003826E5"/>
    <w:rsid w:val="0039049F"/>
    <w:rsid w:val="00391B4C"/>
    <w:rsid w:val="00392C7A"/>
    <w:rsid w:val="00392DD6"/>
    <w:rsid w:val="00397EA2"/>
    <w:rsid w:val="003A2355"/>
    <w:rsid w:val="003A2C77"/>
    <w:rsid w:val="003A4318"/>
    <w:rsid w:val="003A4FDC"/>
    <w:rsid w:val="003A6989"/>
    <w:rsid w:val="003B0FFF"/>
    <w:rsid w:val="003B1065"/>
    <w:rsid w:val="003B349B"/>
    <w:rsid w:val="003B4F92"/>
    <w:rsid w:val="003B55C9"/>
    <w:rsid w:val="003B7237"/>
    <w:rsid w:val="003C12BE"/>
    <w:rsid w:val="003C1A92"/>
    <w:rsid w:val="003C3964"/>
    <w:rsid w:val="003C3EA4"/>
    <w:rsid w:val="003C4644"/>
    <w:rsid w:val="003C5117"/>
    <w:rsid w:val="003C631D"/>
    <w:rsid w:val="003D0FF4"/>
    <w:rsid w:val="003D10AB"/>
    <w:rsid w:val="003D21FB"/>
    <w:rsid w:val="003E1141"/>
    <w:rsid w:val="003E147F"/>
    <w:rsid w:val="003E1930"/>
    <w:rsid w:val="003E2FB9"/>
    <w:rsid w:val="003E7BA6"/>
    <w:rsid w:val="003F0020"/>
    <w:rsid w:val="003F233A"/>
    <w:rsid w:val="003F2CFB"/>
    <w:rsid w:val="003F30E2"/>
    <w:rsid w:val="003F458F"/>
    <w:rsid w:val="003F5C9A"/>
    <w:rsid w:val="003F6049"/>
    <w:rsid w:val="003F76DE"/>
    <w:rsid w:val="00400522"/>
    <w:rsid w:val="00401AD4"/>
    <w:rsid w:val="004021E9"/>
    <w:rsid w:val="004029C0"/>
    <w:rsid w:val="00405039"/>
    <w:rsid w:val="004054A0"/>
    <w:rsid w:val="0040601E"/>
    <w:rsid w:val="00406516"/>
    <w:rsid w:val="00407537"/>
    <w:rsid w:val="004112B7"/>
    <w:rsid w:val="00411D75"/>
    <w:rsid w:val="00411E01"/>
    <w:rsid w:val="0041529E"/>
    <w:rsid w:val="0041569A"/>
    <w:rsid w:val="0041624F"/>
    <w:rsid w:val="00416C64"/>
    <w:rsid w:val="004173AB"/>
    <w:rsid w:val="00420025"/>
    <w:rsid w:val="00420531"/>
    <w:rsid w:val="00421C5A"/>
    <w:rsid w:val="004227A9"/>
    <w:rsid w:val="00427FAF"/>
    <w:rsid w:val="00430012"/>
    <w:rsid w:val="004311B1"/>
    <w:rsid w:val="00431AF6"/>
    <w:rsid w:val="00433FB9"/>
    <w:rsid w:val="004341DC"/>
    <w:rsid w:val="00435407"/>
    <w:rsid w:val="0043654A"/>
    <w:rsid w:val="00440F67"/>
    <w:rsid w:val="00445E2A"/>
    <w:rsid w:val="0044614C"/>
    <w:rsid w:val="00446ABE"/>
    <w:rsid w:val="00452350"/>
    <w:rsid w:val="00460117"/>
    <w:rsid w:val="004603EB"/>
    <w:rsid w:val="0046128A"/>
    <w:rsid w:val="00461BF9"/>
    <w:rsid w:val="00462E64"/>
    <w:rsid w:val="004669EF"/>
    <w:rsid w:val="004706C8"/>
    <w:rsid w:val="00472B30"/>
    <w:rsid w:val="00472BCB"/>
    <w:rsid w:val="004733E6"/>
    <w:rsid w:val="004740B9"/>
    <w:rsid w:val="0047464B"/>
    <w:rsid w:val="00476482"/>
    <w:rsid w:val="00476F5F"/>
    <w:rsid w:val="00476F64"/>
    <w:rsid w:val="00482D36"/>
    <w:rsid w:val="00485338"/>
    <w:rsid w:val="00487756"/>
    <w:rsid w:val="00490EDD"/>
    <w:rsid w:val="00493A03"/>
    <w:rsid w:val="00493A2A"/>
    <w:rsid w:val="00495376"/>
    <w:rsid w:val="00495E95"/>
    <w:rsid w:val="004A1218"/>
    <w:rsid w:val="004A128A"/>
    <w:rsid w:val="004A1DF0"/>
    <w:rsid w:val="004A3D92"/>
    <w:rsid w:val="004A5325"/>
    <w:rsid w:val="004A551E"/>
    <w:rsid w:val="004A57B6"/>
    <w:rsid w:val="004A5974"/>
    <w:rsid w:val="004A6B94"/>
    <w:rsid w:val="004A7370"/>
    <w:rsid w:val="004A737F"/>
    <w:rsid w:val="004A7982"/>
    <w:rsid w:val="004A7AF8"/>
    <w:rsid w:val="004B25D1"/>
    <w:rsid w:val="004B44A4"/>
    <w:rsid w:val="004B4F1D"/>
    <w:rsid w:val="004B4F5C"/>
    <w:rsid w:val="004B5A87"/>
    <w:rsid w:val="004B62A4"/>
    <w:rsid w:val="004B6940"/>
    <w:rsid w:val="004C00F0"/>
    <w:rsid w:val="004C3A69"/>
    <w:rsid w:val="004C583A"/>
    <w:rsid w:val="004C6647"/>
    <w:rsid w:val="004C71F8"/>
    <w:rsid w:val="004D03C3"/>
    <w:rsid w:val="004D3720"/>
    <w:rsid w:val="004D412C"/>
    <w:rsid w:val="004D4544"/>
    <w:rsid w:val="004D4CE7"/>
    <w:rsid w:val="004D4FB3"/>
    <w:rsid w:val="004D5380"/>
    <w:rsid w:val="004D55CE"/>
    <w:rsid w:val="004D5E88"/>
    <w:rsid w:val="004D7234"/>
    <w:rsid w:val="004D78D0"/>
    <w:rsid w:val="004E0591"/>
    <w:rsid w:val="004E0BF3"/>
    <w:rsid w:val="004E3BEA"/>
    <w:rsid w:val="004E513C"/>
    <w:rsid w:val="004F23B6"/>
    <w:rsid w:val="004F23CF"/>
    <w:rsid w:val="004F4318"/>
    <w:rsid w:val="004F4D1B"/>
    <w:rsid w:val="004F54D6"/>
    <w:rsid w:val="004F7A54"/>
    <w:rsid w:val="004F7A73"/>
    <w:rsid w:val="00500A12"/>
    <w:rsid w:val="00501572"/>
    <w:rsid w:val="0050222E"/>
    <w:rsid w:val="00502C80"/>
    <w:rsid w:val="00505FBB"/>
    <w:rsid w:val="00506CF6"/>
    <w:rsid w:val="005077E0"/>
    <w:rsid w:val="00507ED3"/>
    <w:rsid w:val="005103D9"/>
    <w:rsid w:val="00510695"/>
    <w:rsid w:val="0051086A"/>
    <w:rsid w:val="005114F5"/>
    <w:rsid w:val="005119BE"/>
    <w:rsid w:val="00511B9A"/>
    <w:rsid w:val="0051318F"/>
    <w:rsid w:val="005136FD"/>
    <w:rsid w:val="00514661"/>
    <w:rsid w:val="00514A1D"/>
    <w:rsid w:val="0051505B"/>
    <w:rsid w:val="00515466"/>
    <w:rsid w:val="005158E5"/>
    <w:rsid w:val="0052207A"/>
    <w:rsid w:val="00522942"/>
    <w:rsid w:val="005232C1"/>
    <w:rsid w:val="00524392"/>
    <w:rsid w:val="00525A2B"/>
    <w:rsid w:val="00527F55"/>
    <w:rsid w:val="00530C25"/>
    <w:rsid w:val="0053103A"/>
    <w:rsid w:val="005316EA"/>
    <w:rsid w:val="005323FC"/>
    <w:rsid w:val="005329A7"/>
    <w:rsid w:val="00532F74"/>
    <w:rsid w:val="005350CC"/>
    <w:rsid w:val="00535558"/>
    <w:rsid w:val="0053604F"/>
    <w:rsid w:val="00536B6A"/>
    <w:rsid w:val="0053769B"/>
    <w:rsid w:val="0053797E"/>
    <w:rsid w:val="00541317"/>
    <w:rsid w:val="00542115"/>
    <w:rsid w:val="00542931"/>
    <w:rsid w:val="00542D02"/>
    <w:rsid w:val="005446D1"/>
    <w:rsid w:val="005508D7"/>
    <w:rsid w:val="00550994"/>
    <w:rsid w:val="00551527"/>
    <w:rsid w:val="00551AF6"/>
    <w:rsid w:val="00551FD4"/>
    <w:rsid w:val="00554725"/>
    <w:rsid w:val="00554CB1"/>
    <w:rsid w:val="005552EC"/>
    <w:rsid w:val="00555BEF"/>
    <w:rsid w:val="00556F8B"/>
    <w:rsid w:val="00557264"/>
    <w:rsid w:val="00560422"/>
    <w:rsid w:val="00560570"/>
    <w:rsid w:val="00563BDF"/>
    <w:rsid w:val="005646B3"/>
    <w:rsid w:val="00567DF0"/>
    <w:rsid w:val="0057008B"/>
    <w:rsid w:val="00571454"/>
    <w:rsid w:val="005715F7"/>
    <w:rsid w:val="005723FD"/>
    <w:rsid w:val="00573964"/>
    <w:rsid w:val="00576A97"/>
    <w:rsid w:val="005770B9"/>
    <w:rsid w:val="00577E75"/>
    <w:rsid w:val="00581DF3"/>
    <w:rsid w:val="0058467A"/>
    <w:rsid w:val="00585FD4"/>
    <w:rsid w:val="00587E46"/>
    <w:rsid w:val="005924D3"/>
    <w:rsid w:val="00592C40"/>
    <w:rsid w:val="00593078"/>
    <w:rsid w:val="0059311E"/>
    <w:rsid w:val="00595716"/>
    <w:rsid w:val="00595A81"/>
    <w:rsid w:val="00595C22"/>
    <w:rsid w:val="00595D5B"/>
    <w:rsid w:val="005A1E5B"/>
    <w:rsid w:val="005A1F15"/>
    <w:rsid w:val="005A3DE2"/>
    <w:rsid w:val="005A4AC0"/>
    <w:rsid w:val="005B119B"/>
    <w:rsid w:val="005B3BD5"/>
    <w:rsid w:val="005B4347"/>
    <w:rsid w:val="005B4D15"/>
    <w:rsid w:val="005B5AC9"/>
    <w:rsid w:val="005B6599"/>
    <w:rsid w:val="005B7FCD"/>
    <w:rsid w:val="005C024C"/>
    <w:rsid w:val="005C151A"/>
    <w:rsid w:val="005C2F73"/>
    <w:rsid w:val="005C460A"/>
    <w:rsid w:val="005C4A5E"/>
    <w:rsid w:val="005C628E"/>
    <w:rsid w:val="005D081B"/>
    <w:rsid w:val="005D0F59"/>
    <w:rsid w:val="005D2862"/>
    <w:rsid w:val="005D3799"/>
    <w:rsid w:val="005D3C2C"/>
    <w:rsid w:val="005D51F9"/>
    <w:rsid w:val="005D6578"/>
    <w:rsid w:val="005D6DE1"/>
    <w:rsid w:val="005D76F9"/>
    <w:rsid w:val="005E206C"/>
    <w:rsid w:val="005E5310"/>
    <w:rsid w:val="005E5446"/>
    <w:rsid w:val="005E5906"/>
    <w:rsid w:val="005F1849"/>
    <w:rsid w:val="005F4016"/>
    <w:rsid w:val="005F4831"/>
    <w:rsid w:val="00601826"/>
    <w:rsid w:val="00601B25"/>
    <w:rsid w:val="00601FF0"/>
    <w:rsid w:val="00602707"/>
    <w:rsid w:val="00604473"/>
    <w:rsid w:val="00604730"/>
    <w:rsid w:val="006047A2"/>
    <w:rsid w:val="00605573"/>
    <w:rsid w:val="006060D1"/>
    <w:rsid w:val="0061052C"/>
    <w:rsid w:val="0061077A"/>
    <w:rsid w:val="00610BA8"/>
    <w:rsid w:val="00610BEC"/>
    <w:rsid w:val="0061652A"/>
    <w:rsid w:val="006202A6"/>
    <w:rsid w:val="00620D7C"/>
    <w:rsid w:val="0062405A"/>
    <w:rsid w:val="00625BF1"/>
    <w:rsid w:val="006261BA"/>
    <w:rsid w:val="00627208"/>
    <w:rsid w:val="006277CF"/>
    <w:rsid w:val="006278A1"/>
    <w:rsid w:val="0063036E"/>
    <w:rsid w:val="006303AD"/>
    <w:rsid w:val="006306C5"/>
    <w:rsid w:val="00630B57"/>
    <w:rsid w:val="00633D63"/>
    <w:rsid w:val="0063445D"/>
    <w:rsid w:val="00636297"/>
    <w:rsid w:val="0063783C"/>
    <w:rsid w:val="00637F47"/>
    <w:rsid w:val="00640851"/>
    <w:rsid w:val="00645898"/>
    <w:rsid w:val="0064756F"/>
    <w:rsid w:val="00647E1D"/>
    <w:rsid w:val="00650E01"/>
    <w:rsid w:val="00652AF0"/>
    <w:rsid w:val="006545E8"/>
    <w:rsid w:val="006556E1"/>
    <w:rsid w:val="00656394"/>
    <w:rsid w:val="00656C8C"/>
    <w:rsid w:val="0065718D"/>
    <w:rsid w:val="00657E10"/>
    <w:rsid w:val="00660443"/>
    <w:rsid w:val="00660985"/>
    <w:rsid w:val="00660EF5"/>
    <w:rsid w:val="0066162B"/>
    <w:rsid w:val="00661F56"/>
    <w:rsid w:val="00664BE9"/>
    <w:rsid w:val="006659AA"/>
    <w:rsid w:val="006674DC"/>
    <w:rsid w:val="00671CCF"/>
    <w:rsid w:val="00672FF3"/>
    <w:rsid w:val="006731CB"/>
    <w:rsid w:val="00673DD2"/>
    <w:rsid w:val="006748BA"/>
    <w:rsid w:val="00677582"/>
    <w:rsid w:val="00680EB9"/>
    <w:rsid w:val="006810CB"/>
    <w:rsid w:val="006820A5"/>
    <w:rsid w:val="00684C30"/>
    <w:rsid w:val="00685332"/>
    <w:rsid w:val="00690D7A"/>
    <w:rsid w:val="00691344"/>
    <w:rsid w:val="006928C4"/>
    <w:rsid w:val="0069510D"/>
    <w:rsid w:val="0069532B"/>
    <w:rsid w:val="006A0117"/>
    <w:rsid w:val="006A18AF"/>
    <w:rsid w:val="006A67A2"/>
    <w:rsid w:val="006B04B0"/>
    <w:rsid w:val="006B38AE"/>
    <w:rsid w:val="006B544A"/>
    <w:rsid w:val="006B656C"/>
    <w:rsid w:val="006C2C86"/>
    <w:rsid w:val="006C3D21"/>
    <w:rsid w:val="006C3DCC"/>
    <w:rsid w:val="006C573C"/>
    <w:rsid w:val="006C6F0B"/>
    <w:rsid w:val="006C741C"/>
    <w:rsid w:val="006D0776"/>
    <w:rsid w:val="006D2357"/>
    <w:rsid w:val="006D5C95"/>
    <w:rsid w:val="006D65C4"/>
    <w:rsid w:val="006D7C9E"/>
    <w:rsid w:val="006D7F84"/>
    <w:rsid w:val="006E056F"/>
    <w:rsid w:val="006E13F2"/>
    <w:rsid w:val="006E15DE"/>
    <w:rsid w:val="006E399E"/>
    <w:rsid w:val="006E63DA"/>
    <w:rsid w:val="006E647B"/>
    <w:rsid w:val="006F12B9"/>
    <w:rsid w:val="006F2737"/>
    <w:rsid w:val="0070017D"/>
    <w:rsid w:val="0070044C"/>
    <w:rsid w:val="007007A0"/>
    <w:rsid w:val="007008EE"/>
    <w:rsid w:val="00700E64"/>
    <w:rsid w:val="00701238"/>
    <w:rsid w:val="00704EA5"/>
    <w:rsid w:val="00705C76"/>
    <w:rsid w:val="00710508"/>
    <w:rsid w:val="00711B76"/>
    <w:rsid w:val="007121CF"/>
    <w:rsid w:val="00712A25"/>
    <w:rsid w:val="00712C09"/>
    <w:rsid w:val="007131F2"/>
    <w:rsid w:val="0071796E"/>
    <w:rsid w:val="00717C31"/>
    <w:rsid w:val="00720635"/>
    <w:rsid w:val="00720C17"/>
    <w:rsid w:val="00726010"/>
    <w:rsid w:val="00726B88"/>
    <w:rsid w:val="00727CF0"/>
    <w:rsid w:val="00734523"/>
    <w:rsid w:val="00735A40"/>
    <w:rsid w:val="00735AFB"/>
    <w:rsid w:val="00736E23"/>
    <w:rsid w:val="00737E7D"/>
    <w:rsid w:val="007402F9"/>
    <w:rsid w:val="0074208E"/>
    <w:rsid w:val="00742589"/>
    <w:rsid w:val="007459A9"/>
    <w:rsid w:val="00745ADE"/>
    <w:rsid w:val="00746E9E"/>
    <w:rsid w:val="00750744"/>
    <w:rsid w:val="00751212"/>
    <w:rsid w:val="00751BF0"/>
    <w:rsid w:val="0075230F"/>
    <w:rsid w:val="00752BE4"/>
    <w:rsid w:val="007576FC"/>
    <w:rsid w:val="00757D34"/>
    <w:rsid w:val="00757FCF"/>
    <w:rsid w:val="00761A6C"/>
    <w:rsid w:val="00762B51"/>
    <w:rsid w:val="00763ADF"/>
    <w:rsid w:val="007641CA"/>
    <w:rsid w:val="00764F43"/>
    <w:rsid w:val="007657EF"/>
    <w:rsid w:val="00766B4A"/>
    <w:rsid w:val="0076717E"/>
    <w:rsid w:val="00767404"/>
    <w:rsid w:val="0077095A"/>
    <w:rsid w:val="00771377"/>
    <w:rsid w:val="007725A7"/>
    <w:rsid w:val="00784458"/>
    <w:rsid w:val="00784EDF"/>
    <w:rsid w:val="007851EF"/>
    <w:rsid w:val="00786219"/>
    <w:rsid w:val="00786AA0"/>
    <w:rsid w:val="00786CAF"/>
    <w:rsid w:val="0078795E"/>
    <w:rsid w:val="007911FA"/>
    <w:rsid w:val="00793C93"/>
    <w:rsid w:val="0079476F"/>
    <w:rsid w:val="007947A4"/>
    <w:rsid w:val="00795029"/>
    <w:rsid w:val="007A2E19"/>
    <w:rsid w:val="007A3F8D"/>
    <w:rsid w:val="007B178A"/>
    <w:rsid w:val="007B2913"/>
    <w:rsid w:val="007B4C32"/>
    <w:rsid w:val="007C1930"/>
    <w:rsid w:val="007C1A11"/>
    <w:rsid w:val="007C27EC"/>
    <w:rsid w:val="007C286C"/>
    <w:rsid w:val="007C29D1"/>
    <w:rsid w:val="007C5161"/>
    <w:rsid w:val="007D154D"/>
    <w:rsid w:val="007D2C5F"/>
    <w:rsid w:val="007D398D"/>
    <w:rsid w:val="007D4555"/>
    <w:rsid w:val="007D6F24"/>
    <w:rsid w:val="007E04F6"/>
    <w:rsid w:val="007E5A7E"/>
    <w:rsid w:val="007F0901"/>
    <w:rsid w:val="007F4149"/>
    <w:rsid w:val="007F47B6"/>
    <w:rsid w:val="007F4906"/>
    <w:rsid w:val="007F52E6"/>
    <w:rsid w:val="007F5D19"/>
    <w:rsid w:val="007F6A95"/>
    <w:rsid w:val="007F7008"/>
    <w:rsid w:val="007F73C9"/>
    <w:rsid w:val="007F74E1"/>
    <w:rsid w:val="007F7D21"/>
    <w:rsid w:val="0080179B"/>
    <w:rsid w:val="00802089"/>
    <w:rsid w:val="0080254F"/>
    <w:rsid w:val="00804B49"/>
    <w:rsid w:val="008069A4"/>
    <w:rsid w:val="00810887"/>
    <w:rsid w:val="00812614"/>
    <w:rsid w:val="00812FB8"/>
    <w:rsid w:val="008169E4"/>
    <w:rsid w:val="008174BA"/>
    <w:rsid w:val="00820B34"/>
    <w:rsid w:val="00823861"/>
    <w:rsid w:val="00832021"/>
    <w:rsid w:val="0083299F"/>
    <w:rsid w:val="00832B25"/>
    <w:rsid w:val="00834A2D"/>
    <w:rsid w:val="00836919"/>
    <w:rsid w:val="00837D73"/>
    <w:rsid w:val="00843F8B"/>
    <w:rsid w:val="00844A61"/>
    <w:rsid w:val="00846ED2"/>
    <w:rsid w:val="00850016"/>
    <w:rsid w:val="0085052D"/>
    <w:rsid w:val="00850B08"/>
    <w:rsid w:val="008534CB"/>
    <w:rsid w:val="008540A0"/>
    <w:rsid w:val="0085624A"/>
    <w:rsid w:val="00860533"/>
    <w:rsid w:val="00860CAA"/>
    <w:rsid w:val="0086113F"/>
    <w:rsid w:val="00862AD9"/>
    <w:rsid w:val="008636FA"/>
    <w:rsid w:val="00867E36"/>
    <w:rsid w:val="00871691"/>
    <w:rsid w:val="00871A2C"/>
    <w:rsid w:val="0087271B"/>
    <w:rsid w:val="008735C8"/>
    <w:rsid w:val="008743C3"/>
    <w:rsid w:val="00874C48"/>
    <w:rsid w:val="00874FA3"/>
    <w:rsid w:val="00875899"/>
    <w:rsid w:val="00877E4C"/>
    <w:rsid w:val="00881313"/>
    <w:rsid w:val="008814CB"/>
    <w:rsid w:val="00881AD3"/>
    <w:rsid w:val="00881D47"/>
    <w:rsid w:val="008844FC"/>
    <w:rsid w:val="008850B6"/>
    <w:rsid w:val="00893364"/>
    <w:rsid w:val="008953D3"/>
    <w:rsid w:val="00895D2D"/>
    <w:rsid w:val="008964F5"/>
    <w:rsid w:val="00897B00"/>
    <w:rsid w:val="008A16F9"/>
    <w:rsid w:val="008A27D5"/>
    <w:rsid w:val="008A2EEC"/>
    <w:rsid w:val="008A337B"/>
    <w:rsid w:val="008A3575"/>
    <w:rsid w:val="008A59BE"/>
    <w:rsid w:val="008A7C8A"/>
    <w:rsid w:val="008A7FF6"/>
    <w:rsid w:val="008B0F61"/>
    <w:rsid w:val="008B151E"/>
    <w:rsid w:val="008B19C4"/>
    <w:rsid w:val="008B2CE5"/>
    <w:rsid w:val="008B33F0"/>
    <w:rsid w:val="008B35C2"/>
    <w:rsid w:val="008B398D"/>
    <w:rsid w:val="008B4A2B"/>
    <w:rsid w:val="008B61CC"/>
    <w:rsid w:val="008B6224"/>
    <w:rsid w:val="008B628F"/>
    <w:rsid w:val="008B64F5"/>
    <w:rsid w:val="008B6FB6"/>
    <w:rsid w:val="008C231E"/>
    <w:rsid w:val="008C27EC"/>
    <w:rsid w:val="008C281A"/>
    <w:rsid w:val="008C2DC9"/>
    <w:rsid w:val="008C33DA"/>
    <w:rsid w:val="008D4B3D"/>
    <w:rsid w:val="008E4E05"/>
    <w:rsid w:val="008E5069"/>
    <w:rsid w:val="008E586B"/>
    <w:rsid w:val="008F0350"/>
    <w:rsid w:val="008F2EF2"/>
    <w:rsid w:val="008F4327"/>
    <w:rsid w:val="008F4779"/>
    <w:rsid w:val="008F641F"/>
    <w:rsid w:val="008F753C"/>
    <w:rsid w:val="00901F99"/>
    <w:rsid w:val="00902330"/>
    <w:rsid w:val="009041A3"/>
    <w:rsid w:val="00904E4F"/>
    <w:rsid w:val="0090501A"/>
    <w:rsid w:val="009064BD"/>
    <w:rsid w:val="00906CFE"/>
    <w:rsid w:val="00907CD1"/>
    <w:rsid w:val="00911031"/>
    <w:rsid w:val="0091153E"/>
    <w:rsid w:val="009128FD"/>
    <w:rsid w:val="00912ED9"/>
    <w:rsid w:val="0091346E"/>
    <w:rsid w:val="00913964"/>
    <w:rsid w:val="00914212"/>
    <w:rsid w:val="009157A9"/>
    <w:rsid w:val="00920D05"/>
    <w:rsid w:val="0092231D"/>
    <w:rsid w:val="009238B3"/>
    <w:rsid w:val="00923903"/>
    <w:rsid w:val="00923C90"/>
    <w:rsid w:val="00924872"/>
    <w:rsid w:val="009257A8"/>
    <w:rsid w:val="00931C3D"/>
    <w:rsid w:val="00931C6C"/>
    <w:rsid w:val="0093232B"/>
    <w:rsid w:val="0093363F"/>
    <w:rsid w:val="009342B2"/>
    <w:rsid w:val="00937B0E"/>
    <w:rsid w:val="0095060B"/>
    <w:rsid w:val="00950E5D"/>
    <w:rsid w:val="009520E0"/>
    <w:rsid w:val="00952A6D"/>
    <w:rsid w:val="00952C03"/>
    <w:rsid w:val="00952EC9"/>
    <w:rsid w:val="00952F2B"/>
    <w:rsid w:val="00954725"/>
    <w:rsid w:val="0095702B"/>
    <w:rsid w:val="0096228A"/>
    <w:rsid w:val="0096567A"/>
    <w:rsid w:val="00966214"/>
    <w:rsid w:val="009703B4"/>
    <w:rsid w:val="0097041E"/>
    <w:rsid w:val="00970A80"/>
    <w:rsid w:val="00971BCD"/>
    <w:rsid w:val="00973056"/>
    <w:rsid w:val="0097363B"/>
    <w:rsid w:val="00975A9C"/>
    <w:rsid w:val="00975E1D"/>
    <w:rsid w:val="00975EA1"/>
    <w:rsid w:val="00977888"/>
    <w:rsid w:val="009859DC"/>
    <w:rsid w:val="00985DE1"/>
    <w:rsid w:val="009916E8"/>
    <w:rsid w:val="009929E1"/>
    <w:rsid w:val="009930C5"/>
    <w:rsid w:val="009938DB"/>
    <w:rsid w:val="009952C6"/>
    <w:rsid w:val="00995A4F"/>
    <w:rsid w:val="00996C5F"/>
    <w:rsid w:val="00997016"/>
    <w:rsid w:val="009A1D12"/>
    <w:rsid w:val="009A516E"/>
    <w:rsid w:val="009B0D9A"/>
    <w:rsid w:val="009B3980"/>
    <w:rsid w:val="009B3F5A"/>
    <w:rsid w:val="009B40AC"/>
    <w:rsid w:val="009B42AA"/>
    <w:rsid w:val="009B486C"/>
    <w:rsid w:val="009C28B2"/>
    <w:rsid w:val="009C3F8C"/>
    <w:rsid w:val="009C52A9"/>
    <w:rsid w:val="009C5773"/>
    <w:rsid w:val="009C57ED"/>
    <w:rsid w:val="009C5EE1"/>
    <w:rsid w:val="009C6851"/>
    <w:rsid w:val="009C7928"/>
    <w:rsid w:val="009D2579"/>
    <w:rsid w:val="009D3EEE"/>
    <w:rsid w:val="009D420D"/>
    <w:rsid w:val="009D4D30"/>
    <w:rsid w:val="009D4E0E"/>
    <w:rsid w:val="009D6259"/>
    <w:rsid w:val="009D699E"/>
    <w:rsid w:val="009D7BF5"/>
    <w:rsid w:val="009E12C2"/>
    <w:rsid w:val="009E21B3"/>
    <w:rsid w:val="009E4D52"/>
    <w:rsid w:val="009E55EB"/>
    <w:rsid w:val="009F12FC"/>
    <w:rsid w:val="009F4321"/>
    <w:rsid w:val="00A00352"/>
    <w:rsid w:val="00A00D0D"/>
    <w:rsid w:val="00A01593"/>
    <w:rsid w:val="00A02589"/>
    <w:rsid w:val="00A03045"/>
    <w:rsid w:val="00A032B1"/>
    <w:rsid w:val="00A03985"/>
    <w:rsid w:val="00A05954"/>
    <w:rsid w:val="00A059F3"/>
    <w:rsid w:val="00A06504"/>
    <w:rsid w:val="00A0667B"/>
    <w:rsid w:val="00A0669E"/>
    <w:rsid w:val="00A07F99"/>
    <w:rsid w:val="00A10419"/>
    <w:rsid w:val="00A119FB"/>
    <w:rsid w:val="00A178D2"/>
    <w:rsid w:val="00A20BD8"/>
    <w:rsid w:val="00A20CAD"/>
    <w:rsid w:val="00A211E5"/>
    <w:rsid w:val="00A2146F"/>
    <w:rsid w:val="00A22B03"/>
    <w:rsid w:val="00A23AB8"/>
    <w:rsid w:val="00A257FF"/>
    <w:rsid w:val="00A26E71"/>
    <w:rsid w:val="00A277AE"/>
    <w:rsid w:val="00A30162"/>
    <w:rsid w:val="00A308A5"/>
    <w:rsid w:val="00A31BFB"/>
    <w:rsid w:val="00A360A2"/>
    <w:rsid w:val="00A36586"/>
    <w:rsid w:val="00A36FE0"/>
    <w:rsid w:val="00A370E4"/>
    <w:rsid w:val="00A376AC"/>
    <w:rsid w:val="00A404B6"/>
    <w:rsid w:val="00A406E7"/>
    <w:rsid w:val="00A4312F"/>
    <w:rsid w:val="00A43B95"/>
    <w:rsid w:val="00A43EB8"/>
    <w:rsid w:val="00A453A5"/>
    <w:rsid w:val="00A45D55"/>
    <w:rsid w:val="00A46606"/>
    <w:rsid w:val="00A475F9"/>
    <w:rsid w:val="00A47BD5"/>
    <w:rsid w:val="00A522C6"/>
    <w:rsid w:val="00A5461B"/>
    <w:rsid w:val="00A552DB"/>
    <w:rsid w:val="00A5650C"/>
    <w:rsid w:val="00A56DE0"/>
    <w:rsid w:val="00A57713"/>
    <w:rsid w:val="00A57786"/>
    <w:rsid w:val="00A616B2"/>
    <w:rsid w:val="00A61BA9"/>
    <w:rsid w:val="00A62124"/>
    <w:rsid w:val="00A642B6"/>
    <w:rsid w:val="00A65BB7"/>
    <w:rsid w:val="00A673C3"/>
    <w:rsid w:val="00A70E81"/>
    <w:rsid w:val="00A70F60"/>
    <w:rsid w:val="00A713CC"/>
    <w:rsid w:val="00A71A98"/>
    <w:rsid w:val="00A71C75"/>
    <w:rsid w:val="00A77B74"/>
    <w:rsid w:val="00A77C70"/>
    <w:rsid w:val="00A81215"/>
    <w:rsid w:val="00A8387E"/>
    <w:rsid w:val="00A84180"/>
    <w:rsid w:val="00A854FA"/>
    <w:rsid w:val="00A8576D"/>
    <w:rsid w:val="00A878F4"/>
    <w:rsid w:val="00A91A18"/>
    <w:rsid w:val="00A93701"/>
    <w:rsid w:val="00A9388D"/>
    <w:rsid w:val="00A94D59"/>
    <w:rsid w:val="00A979C4"/>
    <w:rsid w:val="00AA1803"/>
    <w:rsid w:val="00AA263E"/>
    <w:rsid w:val="00AA4500"/>
    <w:rsid w:val="00AA4F38"/>
    <w:rsid w:val="00AA5E37"/>
    <w:rsid w:val="00AA7F59"/>
    <w:rsid w:val="00AB29CB"/>
    <w:rsid w:val="00AB2B68"/>
    <w:rsid w:val="00AB33F1"/>
    <w:rsid w:val="00AB3BE5"/>
    <w:rsid w:val="00AB3D7B"/>
    <w:rsid w:val="00AB3FB0"/>
    <w:rsid w:val="00AB6903"/>
    <w:rsid w:val="00AB79FD"/>
    <w:rsid w:val="00AB7AEA"/>
    <w:rsid w:val="00AC05AB"/>
    <w:rsid w:val="00AC0CF6"/>
    <w:rsid w:val="00AC1AB0"/>
    <w:rsid w:val="00AC3816"/>
    <w:rsid w:val="00AC49C3"/>
    <w:rsid w:val="00AC4D79"/>
    <w:rsid w:val="00AC711D"/>
    <w:rsid w:val="00AD0199"/>
    <w:rsid w:val="00AD0273"/>
    <w:rsid w:val="00AD2FA0"/>
    <w:rsid w:val="00AD7A89"/>
    <w:rsid w:val="00AE06ED"/>
    <w:rsid w:val="00AE1107"/>
    <w:rsid w:val="00AE1863"/>
    <w:rsid w:val="00AE480F"/>
    <w:rsid w:val="00AE5345"/>
    <w:rsid w:val="00AE5410"/>
    <w:rsid w:val="00AE601D"/>
    <w:rsid w:val="00AE65F4"/>
    <w:rsid w:val="00AE66F7"/>
    <w:rsid w:val="00AF00C8"/>
    <w:rsid w:val="00AF0B15"/>
    <w:rsid w:val="00AF2703"/>
    <w:rsid w:val="00AF2774"/>
    <w:rsid w:val="00AF3136"/>
    <w:rsid w:val="00AF32B9"/>
    <w:rsid w:val="00AF5FF9"/>
    <w:rsid w:val="00AF6E2D"/>
    <w:rsid w:val="00AF71CA"/>
    <w:rsid w:val="00B0136A"/>
    <w:rsid w:val="00B034E3"/>
    <w:rsid w:val="00B037B7"/>
    <w:rsid w:val="00B03A44"/>
    <w:rsid w:val="00B0469F"/>
    <w:rsid w:val="00B04FE4"/>
    <w:rsid w:val="00B05206"/>
    <w:rsid w:val="00B07060"/>
    <w:rsid w:val="00B07496"/>
    <w:rsid w:val="00B1093A"/>
    <w:rsid w:val="00B10E10"/>
    <w:rsid w:val="00B11962"/>
    <w:rsid w:val="00B1465B"/>
    <w:rsid w:val="00B15806"/>
    <w:rsid w:val="00B172D7"/>
    <w:rsid w:val="00B17798"/>
    <w:rsid w:val="00B17EC4"/>
    <w:rsid w:val="00B204D2"/>
    <w:rsid w:val="00B2173D"/>
    <w:rsid w:val="00B218DA"/>
    <w:rsid w:val="00B21CB3"/>
    <w:rsid w:val="00B24977"/>
    <w:rsid w:val="00B27F4E"/>
    <w:rsid w:val="00B311D8"/>
    <w:rsid w:val="00B321EA"/>
    <w:rsid w:val="00B3280A"/>
    <w:rsid w:val="00B33D9C"/>
    <w:rsid w:val="00B346B4"/>
    <w:rsid w:val="00B35ED8"/>
    <w:rsid w:val="00B414B4"/>
    <w:rsid w:val="00B41611"/>
    <w:rsid w:val="00B42977"/>
    <w:rsid w:val="00B51134"/>
    <w:rsid w:val="00B54879"/>
    <w:rsid w:val="00B55A03"/>
    <w:rsid w:val="00B567F3"/>
    <w:rsid w:val="00B6125F"/>
    <w:rsid w:val="00B63BA8"/>
    <w:rsid w:val="00B66D2F"/>
    <w:rsid w:val="00B678F3"/>
    <w:rsid w:val="00B70C24"/>
    <w:rsid w:val="00B71F3A"/>
    <w:rsid w:val="00B73B84"/>
    <w:rsid w:val="00B74F5D"/>
    <w:rsid w:val="00B74F90"/>
    <w:rsid w:val="00B75FAA"/>
    <w:rsid w:val="00B806CB"/>
    <w:rsid w:val="00B8101C"/>
    <w:rsid w:val="00B813A5"/>
    <w:rsid w:val="00B8302B"/>
    <w:rsid w:val="00B83AF1"/>
    <w:rsid w:val="00B83E6E"/>
    <w:rsid w:val="00B8447F"/>
    <w:rsid w:val="00B86BE2"/>
    <w:rsid w:val="00B87858"/>
    <w:rsid w:val="00B879A3"/>
    <w:rsid w:val="00B915EB"/>
    <w:rsid w:val="00B917AC"/>
    <w:rsid w:val="00B9347B"/>
    <w:rsid w:val="00B95579"/>
    <w:rsid w:val="00B955CC"/>
    <w:rsid w:val="00BA0375"/>
    <w:rsid w:val="00BA34AE"/>
    <w:rsid w:val="00BA5CE9"/>
    <w:rsid w:val="00BA5DB6"/>
    <w:rsid w:val="00BA615B"/>
    <w:rsid w:val="00BB005B"/>
    <w:rsid w:val="00BB0734"/>
    <w:rsid w:val="00BB263D"/>
    <w:rsid w:val="00BB4CD4"/>
    <w:rsid w:val="00BB6063"/>
    <w:rsid w:val="00BB682A"/>
    <w:rsid w:val="00BB7687"/>
    <w:rsid w:val="00BC0A9F"/>
    <w:rsid w:val="00BD090A"/>
    <w:rsid w:val="00BD1D47"/>
    <w:rsid w:val="00BD21EB"/>
    <w:rsid w:val="00BD25AE"/>
    <w:rsid w:val="00BD4076"/>
    <w:rsid w:val="00BD5478"/>
    <w:rsid w:val="00BE1735"/>
    <w:rsid w:val="00BE23CB"/>
    <w:rsid w:val="00BE2DE7"/>
    <w:rsid w:val="00BE35AC"/>
    <w:rsid w:val="00BE5A3C"/>
    <w:rsid w:val="00BE79A8"/>
    <w:rsid w:val="00BE7DA7"/>
    <w:rsid w:val="00BF4222"/>
    <w:rsid w:val="00BF4F1D"/>
    <w:rsid w:val="00BF6851"/>
    <w:rsid w:val="00BF694E"/>
    <w:rsid w:val="00BF6F3D"/>
    <w:rsid w:val="00BF7034"/>
    <w:rsid w:val="00C003A8"/>
    <w:rsid w:val="00C0268A"/>
    <w:rsid w:val="00C0288D"/>
    <w:rsid w:val="00C03CBB"/>
    <w:rsid w:val="00C11288"/>
    <w:rsid w:val="00C119F4"/>
    <w:rsid w:val="00C12159"/>
    <w:rsid w:val="00C13E6B"/>
    <w:rsid w:val="00C15BE3"/>
    <w:rsid w:val="00C24707"/>
    <w:rsid w:val="00C25418"/>
    <w:rsid w:val="00C31B26"/>
    <w:rsid w:val="00C34756"/>
    <w:rsid w:val="00C34BC2"/>
    <w:rsid w:val="00C34DEA"/>
    <w:rsid w:val="00C36EE8"/>
    <w:rsid w:val="00C42F64"/>
    <w:rsid w:val="00C439C0"/>
    <w:rsid w:val="00C44875"/>
    <w:rsid w:val="00C45094"/>
    <w:rsid w:val="00C4582D"/>
    <w:rsid w:val="00C470F6"/>
    <w:rsid w:val="00C52F4C"/>
    <w:rsid w:val="00C574E9"/>
    <w:rsid w:val="00C57E83"/>
    <w:rsid w:val="00C61707"/>
    <w:rsid w:val="00C62009"/>
    <w:rsid w:val="00C62E8A"/>
    <w:rsid w:val="00C6419A"/>
    <w:rsid w:val="00C652A0"/>
    <w:rsid w:val="00C65D19"/>
    <w:rsid w:val="00C702D5"/>
    <w:rsid w:val="00C707AA"/>
    <w:rsid w:val="00C72102"/>
    <w:rsid w:val="00C736EE"/>
    <w:rsid w:val="00C74E07"/>
    <w:rsid w:val="00C776FA"/>
    <w:rsid w:val="00C821A4"/>
    <w:rsid w:val="00C82F92"/>
    <w:rsid w:val="00C835EA"/>
    <w:rsid w:val="00C83833"/>
    <w:rsid w:val="00C8496E"/>
    <w:rsid w:val="00C85A6E"/>
    <w:rsid w:val="00C86920"/>
    <w:rsid w:val="00C91630"/>
    <w:rsid w:val="00C92CDA"/>
    <w:rsid w:val="00C92FE3"/>
    <w:rsid w:val="00C934BC"/>
    <w:rsid w:val="00C94856"/>
    <w:rsid w:val="00C94C59"/>
    <w:rsid w:val="00C966CE"/>
    <w:rsid w:val="00CA0E61"/>
    <w:rsid w:val="00CA161F"/>
    <w:rsid w:val="00CA23E7"/>
    <w:rsid w:val="00CA3ED5"/>
    <w:rsid w:val="00CA429B"/>
    <w:rsid w:val="00CA4C23"/>
    <w:rsid w:val="00CA5685"/>
    <w:rsid w:val="00CA78FC"/>
    <w:rsid w:val="00CA7AAC"/>
    <w:rsid w:val="00CB0839"/>
    <w:rsid w:val="00CB2215"/>
    <w:rsid w:val="00CB2269"/>
    <w:rsid w:val="00CB4E55"/>
    <w:rsid w:val="00CB546B"/>
    <w:rsid w:val="00CB6494"/>
    <w:rsid w:val="00CB7223"/>
    <w:rsid w:val="00CB7F59"/>
    <w:rsid w:val="00CC07D6"/>
    <w:rsid w:val="00CC12E1"/>
    <w:rsid w:val="00CC1DCF"/>
    <w:rsid w:val="00CC2F0C"/>
    <w:rsid w:val="00CC5011"/>
    <w:rsid w:val="00CC52C8"/>
    <w:rsid w:val="00CC6D82"/>
    <w:rsid w:val="00CD112C"/>
    <w:rsid w:val="00CD1296"/>
    <w:rsid w:val="00CD54C3"/>
    <w:rsid w:val="00CD7FE7"/>
    <w:rsid w:val="00CE03EE"/>
    <w:rsid w:val="00CE0498"/>
    <w:rsid w:val="00CE299D"/>
    <w:rsid w:val="00CE460A"/>
    <w:rsid w:val="00CE6451"/>
    <w:rsid w:val="00CE64FF"/>
    <w:rsid w:val="00CE6971"/>
    <w:rsid w:val="00CE7302"/>
    <w:rsid w:val="00CF05F1"/>
    <w:rsid w:val="00CF11B6"/>
    <w:rsid w:val="00CF2556"/>
    <w:rsid w:val="00CF27B6"/>
    <w:rsid w:val="00CF3E0A"/>
    <w:rsid w:val="00CF442C"/>
    <w:rsid w:val="00CF6663"/>
    <w:rsid w:val="00CF6A8B"/>
    <w:rsid w:val="00D02C27"/>
    <w:rsid w:val="00D02EFA"/>
    <w:rsid w:val="00D03CBA"/>
    <w:rsid w:val="00D0482B"/>
    <w:rsid w:val="00D04A53"/>
    <w:rsid w:val="00D04F94"/>
    <w:rsid w:val="00D0561E"/>
    <w:rsid w:val="00D06893"/>
    <w:rsid w:val="00D06AB2"/>
    <w:rsid w:val="00D07E48"/>
    <w:rsid w:val="00D1202E"/>
    <w:rsid w:val="00D142B8"/>
    <w:rsid w:val="00D14A47"/>
    <w:rsid w:val="00D164EA"/>
    <w:rsid w:val="00D16683"/>
    <w:rsid w:val="00D25239"/>
    <w:rsid w:val="00D25A66"/>
    <w:rsid w:val="00D2766F"/>
    <w:rsid w:val="00D32140"/>
    <w:rsid w:val="00D32841"/>
    <w:rsid w:val="00D32898"/>
    <w:rsid w:val="00D33779"/>
    <w:rsid w:val="00D35D9C"/>
    <w:rsid w:val="00D374F8"/>
    <w:rsid w:val="00D37E7C"/>
    <w:rsid w:val="00D405F2"/>
    <w:rsid w:val="00D41087"/>
    <w:rsid w:val="00D429C9"/>
    <w:rsid w:val="00D44809"/>
    <w:rsid w:val="00D45DD6"/>
    <w:rsid w:val="00D50D64"/>
    <w:rsid w:val="00D5163C"/>
    <w:rsid w:val="00D5483D"/>
    <w:rsid w:val="00D550EE"/>
    <w:rsid w:val="00D563E8"/>
    <w:rsid w:val="00D57F0E"/>
    <w:rsid w:val="00D63B08"/>
    <w:rsid w:val="00D64F03"/>
    <w:rsid w:val="00D66B7A"/>
    <w:rsid w:val="00D678DB"/>
    <w:rsid w:val="00D67E01"/>
    <w:rsid w:val="00D73734"/>
    <w:rsid w:val="00D74663"/>
    <w:rsid w:val="00D74E88"/>
    <w:rsid w:val="00D76394"/>
    <w:rsid w:val="00D81E3F"/>
    <w:rsid w:val="00D835F7"/>
    <w:rsid w:val="00D84276"/>
    <w:rsid w:val="00D86E45"/>
    <w:rsid w:val="00D92C97"/>
    <w:rsid w:val="00D930D7"/>
    <w:rsid w:val="00D954E5"/>
    <w:rsid w:val="00D957AA"/>
    <w:rsid w:val="00D97A01"/>
    <w:rsid w:val="00DA175A"/>
    <w:rsid w:val="00DA1D4E"/>
    <w:rsid w:val="00DA35F0"/>
    <w:rsid w:val="00DA511A"/>
    <w:rsid w:val="00DA7443"/>
    <w:rsid w:val="00DA7E16"/>
    <w:rsid w:val="00DB0951"/>
    <w:rsid w:val="00DB1DCB"/>
    <w:rsid w:val="00DB459B"/>
    <w:rsid w:val="00DB5466"/>
    <w:rsid w:val="00DB6C82"/>
    <w:rsid w:val="00DB74FE"/>
    <w:rsid w:val="00DB75A4"/>
    <w:rsid w:val="00DC2398"/>
    <w:rsid w:val="00DC54F5"/>
    <w:rsid w:val="00DC55CE"/>
    <w:rsid w:val="00DC55E7"/>
    <w:rsid w:val="00DC5B96"/>
    <w:rsid w:val="00DC62EE"/>
    <w:rsid w:val="00DC6DE6"/>
    <w:rsid w:val="00DC6F62"/>
    <w:rsid w:val="00DC796A"/>
    <w:rsid w:val="00DD391E"/>
    <w:rsid w:val="00DD4EBE"/>
    <w:rsid w:val="00DD70B2"/>
    <w:rsid w:val="00DD7498"/>
    <w:rsid w:val="00DE0D9F"/>
    <w:rsid w:val="00DE0E81"/>
    <w:rsid w:val="00DE2207"/>
    <w:rsid w:val="00DE5A1D"/>
    <w:rsid w:val="00DE5E21"/>
    <w:rsid w:val="00DE7EB7"/>
    <w:rsid w:val="00DF036C"/>
    <w:rsid w:val="00DF63C5"/>
    <w:rsid w:val="00DF6FD8"/>
    <w:rsid w:val="00DF753E"/>
    <w:rsid w:val="00E018CC"/>
    <w:rsid w:val="00E03E72"/>
    <w:rsid w:val="00E04483"/>
    <w:rsid w:val="00E0461D"/>
    <w:rsid w:val="00E06B50"/>
    <w:rsid w:val="00E06D36"/>
    <w:rsid w:val="00E06DBC"/>
    <w:rsid w:val="00E073C9"/>
    <w:rsid w:val="00E10AF4"/>
    <w:rsid w:val="00E110FD"/>
    <w:rsid w:val="00E1198A"/>
    <w:rsid w:val="00E137F5"/>
    <w:rsid w:val="00E162E2"/>
    <w:rsid w:val="00E1714C"/>
    <w:rsid w:val="00E20361"/>
    <w:rsid w:val="00E215B8"/>
    <w:rsid w:val="00E21C71"/>
    <w:rsid w:val="00E2218F"/>
    <w:rsid w:val="00E278D0"/>
    <w:rsid w:val="00E30889"/>
    <w:rsid w:val="00E309F9"/>
    <w:rsid w:val="00E31736"/>
    <w:rsid w:val="00E3386C"/>
    <w:rsid w:val="00E35636"/>
    <w:rsid w:val="00E3682B"/>
    <w:rsid w:val="00E37CDE"/>
    <w:rsid w:val="00E40CCB"/>
    <w:rsid w:val="00E41929"/>
    <w:rsid w:val="00E42393"/>
    <w:rsid w:val="00E423EF"/>
    <w:rsid w:val="00E44757"/>
    <w:rsid w:val="00E47785"/>
    <w:rsid w:val="00E478CB"/>
    <w:rsid w:val="00E50E9F"/>
    <w:rsid w:val="00E63F21"/>
    <w:rsid w:val="00E6480D"/>
    <w:rsid w:val="00E65243"/>
    <w:rsid w:val="00E65FE1"/>
    <w:rsid w:val="00E679B0"/>
    <w:rsid w:val="00E71323"/>
    <w:rsid w:val="00E717E5"/>
    <w:rsid w:val="00E7243A"/>
    <w:rsid w:val="00E73CDA"/>
    <w:rsid w:val="00E7473C"/>
    <w:rsid w:val="00E753A4"/>
    <w:rsid w:val="00E75D9D"/>
    <w:rsid w:val="00E8421E"/>
    <w:rsid w:val="00E86609"/>
    <w:rsid w:val="00E86D11"/>
    <w:rsid w:val="00E871E6"/>
    <w:rsid w:val="00E87C08"/>
    <w:rsid w:val="00E917A8"/>
    <w:rsid w:val="00E96743"/>
    <w:rsid w:val="00E96C99"/>
    <w:rsid w:val="00E97636"/>
    <w:rsid w:val="00EA04A0"/>
    <w:rsid w:val="00EA2738"/>
    <w:rsid w:val="00EA5111"/>
    <w:rsid w:val="00EA6683"/>
    <w:rsid w:val="00EA6EA7"/>
    <w:rsid w:val="00EB208F"/>
    <w:rsid w:val="00EB2149"/>
    <w:rsid w:val="00EB27D9"/>
    <w:rsid w:val="00EB2F3E"/>
    <w:rsid w:val="00EB48EE"/>
    <w:rsid w:val="00EB59A4"/>
    <w:rsid w:val="00EB5D74"/>
    <w:rsid w:val="00EB6152"/>
    <w:rsid w:val="00EB6DB3"/>
    <w:rsid w:val="00EB7D91"/>
    <w:rsid w:val="00EC326B"/>
    <w:rsid w:val="00EC3EDF"/>
    <w:rsid w:val="00EC6D1D"/>
    <w:rsid w:val="00ED446C"/>
    <w:rsid w:val="00ED64E3"/>
    <w:rsid w:val="00ED7174"/>
    <w:rsid w:val="00ED7776"/>
    <w:rsid w:val="00EE05DE"/>
    <w:rsid w:val="00EE13A8"/>
    <w:rsid w:val="00EE1CF0"/>
    <w:rsid w:val="00EE3418"/>
    <w:rsid w:val="00EE5643"/>
    <w:rsid w:val="00EE5A82"/>
    <w:rsid w:val="00EE647B"/>
    <w:rsid w:val="00EE6A7B"/>
    <w:rsid w:val="00EE7B8A"/>
    <w:rsid w:val="00EF1B54"/>
    <w:rsid w:val="00EF34E1"/>
    <w:rsid w:val="00EF357E"/>
    <w:rsid w:val="00EF4A1B"/>
    <w:rsid w:val="00EF53E9"/>
    <w:rsid w:val="00EF54F5"/>
    <w:rsid w:val="00EF6019"/>
    <w:rsid w:val="00EF665B"/>
    <w:rsid w:val="00EF6E93"/>
    <w:rsid w:val="00F04B38"/>
    <w:rsid w:val="00F04D4E"/>
    <w:rsid w:val="00F05B9E"/>
    <w:rsid w:val="00F06814"/>
    <w:rsid w:val="00F06BCD"/>
    <w:rsid w:val="00F1019A"/>
    <w:rsid w:val="00F11292"/>
    <w:rsid w:val="00F116FF"/>
    <w:rsid w:val="00F121DB"/>
    <w:rsid w:val="00F15691"/>
    <w:rsid w:val="00F15939"/>
    <w:rsid w:val="00F16BC5"/>
    <w:rsid w:val="00F171F4"/>
    <w:rsid w:val="00F20191"/>
    <w:rsid w:val="00F2045C"/>
    <w:rsid w:val="00F22024"/>
    <w:rsid w:val="00F23A4F"/>
    <w:rsid w:val="00F276EB"/>
    <w:rsid w:val="00F31397"/>
    <w:rsid w:val="00F31641"/>
    <w:rsid w:val="00F364BA"/>
    <w:rsid w:val="00F369BA"/>
    <w:rsid w:val="00F4053D"/>
    <w:rsid w:val="00F41BCE"/>
    <w:rsid w:val="00F41FDC"/>
    <w:rsid w:val="00F43353"/>
    <w:rsid w:val="00F43D62"/>
    <w:rsid w:val="00F44F4C"/>
    <w:rsid w:val="00F4666F"/>
    <w:rsid w:val="00F47818"/>
    <w:rsid w:val="00F511D7"/>
    <w:rsid w:val="00F52A30"/>
    <w:rsid w:val="00F5306C"/>
    <w:rsid w:val="00F53849"/>
    <w:rsid w:val="00F539E8"/>
    <w:rsid w:val="00F53C61"/>
    <w:rsid w:val="00F54921"/>
    <w:rsid w:val="00F5554C"/>
    <w:rsid w:val="00F55637"/>
    <w:rsid w:val="00F6008C"/>
    <w:rsid w:val="00F610C7"/>
    <w:rsid w:val="00F64B28"/>
    <w:rsid w:val="00F655C5"/>
    <w:rsid w:val="00F66076"/>
    <w:rsid w:val="00F66138"/>
    <w:rsid w:val="00F66285"/>
    <w:rsid w:val="00F70F06"/>
    <w:rsid w:val="00F72C9F"/>
    <w:rsid w:val="00F827CA"/>
    <w:rsid w:val="00F83EB4"/>
    <w:rsid w:val="00F85802"/>
    <w:rsid w:val="00F85C7A"/>
    <w:rsid w:val="00F8608F"/>
    <w:rsid w:val="00F86DFF"/>
    <w:rsid w:val="00F9092E"/>
    <w:rsid w:val="00F911DF"/>
    <w:rsid w:val="00F91A5E"/>
    <w:rsid w:val="00F933A9"/>
    <w:rsid w:val="00F960F3"/>
    <w:rsid w:val="00FA0987"/>
    <w:rsid w:val="00FA0AA7"/>
    <w:rsid w:val="00FA1C48"/>
    <w:rsid w:val="00FA2DF5"/>
    <w:rsid w:val="00FA2F06"/>
    <w:rsid w:val="00FA43CA"/>
    <w:rsid w:val="00FA4B9A"/>
    <w:rsid w:val="00FA5983"/>
    <w:rsid w:val="00FA5D4C"/>
    <w:rsid w:val="00FB1A0E"/>
    <w:rsid w:val="00FB1D43"/>
    <w:rsid w:val="00FB4C99"/>
    <w:rsid w:val="00FB4DF7"/>
    <w:rsid w:val="00FB6F60"/>
    <w:rsid w:val="00FB73C5"/>
    <w:rsid w:val="00FC1AA3"/>
    <w:rsid w:val="00FC1C55"/>
    <w:rsid w:val="00FC6687"/>
    <w:rsid w:val="00FC680C"/>
    <w:rsid w:val="00FC7394"/>
    <w:rsid w:val="00FC757C"/>
    <w:rsid w:val="00FE1596"/>
    <w:rsid w:val="00FE1EC9"/>
    <w:rsid w:val="00FE373B"/>
    <w:rsid w:val="00FE4643"/>
    <w:rsid w:val="00FE5DCE"/>
    <w:rsid w:val="00FE68BD"/>
    <w:rsid w:val="00FF2D6F"/>
    <w:rsid w:val="00FF45FF"/>
    <w:rsid w:val="00FF7B56"/>
    <w:rsid w:val="02B35827"/>
    <w:rsid w:val="03D3EA13"/>
    <w:rsid w:val="0417E003"/>
    <w:rsid w:val="0460CDCD"/>
    <w:rsid w:val="0486856D"/>
    <w:rsid w:val="0829630B"/>
    <w:rsid w:val="088AA2CF"/>
    <w:rsid w:val="08EB6609"/>
    <w:rsid w:val="0AA0F104"/>
    <w:rsid w:val="0ACD7E20"/>
    <w:rsid w:val="0BCE6E55"/>
    <w:rsid w:val="0D14C5BC"/>
    <w:rsid w:val="0D14C6E3"/>
    <w:rsid w:val="0D44F3FF"/>
    <w:rsid w:val="0ED6FB1A"/>
    <w:rsid w:val="0F6F30FE"/>
    <w:rsid w:val="103E6F7C"/>
    <w:rsid w:val="11494107"/>
    <w:rsid w:val="11FDC44B"/>
    <w:rsid w:val="12B5B1C8"/>
    <w:rsid w:val="12B966C6"/>
    <w:rsid w:val="13095AFB"/>
    <w:rsid w:val="1489F554"/>
    <w:rsid w:val="14A823E5"/>
    <w:rsid w:val="1558BB8B"/>
    <w:rsid w:val="1574040A"/>
    <w:rsid w:val="15B50731"/>
    <w:rsid w:val="1A3662C4"/>
    <w:rsid w:val="1A53937F"/>
    <w:rsid w:val="1AF17740"/>
    <w:rsid w:val="1B18117E"/>
    <w:rsid w:val="1BDB78AF"/>
    <w:rsid w:val="1D56C96D"/>
    <w:rsid w:val="1E54DE4B"/>
    <w:rsid w:val="1F72179A"/>
    <w:rsid w:val="21978689"/>
    <w:rsid w:val="21B90C2C"/>
    <w:rsid w:val="2215D55D"/>
    <w:rsid w:val="22AF7802"/>
    <w:rsid w:val="23CB5448"/>
    <w:rsid w:val="26C5B6D0"/>
    <w:rsid w:val="2884B9AF"/>
    <w:rsid w:val="2916B699"/>
    <w:rsid w:val="295C6DBA"/>
    <w:rsid w:val="29C7E34E"/>
    <w:rsid w:val="29C98984"/>
    <w:rsid w:val="2A9605A6"/>
    <w:rsid w:val="2AA384C6"/>
    <w:rsid w:val="2B038F9C"/>
    <w:rsid w:val="2B5D2633"/>
    <w:rsid w:val="2BF781C7"/>
    <w:rsid w:val="2C8BFC83"/>
    <w:rsid w:val="2D63F792"/>
    <w:rsid w:val="2E46996F"/>
    <w:rsid w:val="2EFAD40B"/>
    <w:rsid w:val="2FEA7FF2"/>
    <w:rsid w:val="30040B25"/>
    <w:rsid w:val="303D404F"/>
    <w:rsid w:val="3046E6F1"/>
    <w:rsid w:val="309970B8"/>
    <w:rsid w:val="3188093A"/>
    <w:rsid w:val="320306F7"/>
    <w:rsid w:val="3256E717"/>
    <w:rsid w:val="331BE0BB"/>
    <w:rsid w:val="354F9140"/>
    <w:rsid w:val="36BCE08B"/>
    <w:rsid w:val="36ED4D25"/>
    <w:rsid w:val="3739DB0A"/>
    <w:rsid w:val="39A0B0A0"/>
    <w:rsid w:val="3ACA140B"/>
    <w:rsid w:val="3C679226"/>
    <w:rsid w:val="3D2942AD"/>
    <w:rsid w:val="3E83E1F0"/>
    <w:rsid w:val="3F1F03DF"/>
    <w:rsid w:val="3FDBE20E"/>
    <w:rsid w:val="414E344C"/>
    <w:rsid w:val="41698ED6"/>
    <w:rsid w:val="41971D3F"/>
    <w:rsid w:val="4309508B"/>
    <w:rsid w:val="43F1A653"/>
    <w:rsid w:val="44D368DE"/>
    <w:rsid w:val="4568356C"/>
    <w:rsid w:val="459DF7A6"/>
    <w:rsid w:val="460521A4"/>
    <w:rsid w:val="4623D415"/>
    <w:rsid w:val="464538FA"/>
    <w:rsid w:val="46D3B636"/>
    <w:rsid w:val="48363DA4"/>
    <w:rsid w:val="49898E36"/>
    <w:rsid w:val="498B8571"/>
    <w:rsid w:val="4A76889A"/>
    <w:rsid w:val="4DE2B8E2"/>
    <w:rsid w:val="4DE45179"/>
    <w:rsid w:val="4EB3AC0C"/>
    <w:rsid w:val="4F151281"/>
    <w:rsid w:val="4F3AC992"/>
    <w:rsid w:val="4F6F0AB9"/>
    <w:rsid w:val="4FA5225C"/>
    <w:rsid w:val="50CA8CA1"/>
    <w:rsid w:val="51002E03"/>
    <w:rsid w:val="528CD38F"/>
    <w:rsid w:val="54A4A757"/>
    <w:rsid w:val="54EFCCAF"/>
    <w:rsid w:val="58075FBA"/>
    <w:rsid w:val="585AD542"/>
    <w:rsid w:val="58B80908"/>
    <w:rsid w:val="58DEF352"/>
    <w:rsid w:val="5AE90949"/>
    <w:rsid w:val="5B08CA08"/>
    <w:rsid w:val="5B1572FE"/>
    <w:rsid w:val="5B366B89"/>
    <w:rsid w:val="5B828EC8"/>
    <w:rsid w:val="5BAEF628"/>
    <w:rsid w:val="5CDDB967"/>
    <w:rsid w:val="5D45811D"/>
    <w:rsid w:val="5E1B9C7A"/>
    <w:rsid w:val="5E2F4A60"/>
    <w:rsid w:val="5F972569"/>
    <w:rsid w:val="619C3FD9"/>
    <w:rsid w:val="61B983C7"/>
    <w:rsid w:val="61E19531"/>
    <w:rsid w:val="6211326C"/>
    <w:rsid w:val="6296A1B6"/>
    <w:rsid w:val="631626D6"/>
    <w:rsid w:val="63F5E9C7"/>
    <w:rsid w:val="64EE1220"/>
    <w:rsid w:val="64F43741"/>
    <w:rsid w:val="652A8999"/>
    <w:rsid w:val="6550AC02"/>
    <w:rsid w:val="658CC874"/>
    <w:rsid w:val="66357401"/>
    <w:rsid w:val="67A73B74"/>
    <w:rsid w:val="67CAA01F"/>
    <w:rsid w:val="6808C55E"/>
    <w:rsid w:val="68722CB0"/>
    <w:rsid w:val="69D4D126"/>
    <w:rsid w:val="69E7D4F8"/>
    <w:rsid w:val="6C70B133"/>
    <w:rsid w:val="6E35DB6E"/>
    <w:rsid w:val="6E6D662D"/>
    <w:rsid w:val="6EAB6D52"/>
    <w:rsid w:val="6F73A595"/>
    <w:rsid w:val="700229C2"/>
    <w:rsid w:val="70F2E65D"/>
    <w:rsid w:val="7163121A"/>
    <w:rsid w:val="71672AB7"/>
    <w:rsid w:val="7189ABC6"/>
    <w:rsid w:val="719EC3D7"/>
    <w:rsid w:val="71A32094"/>
    <w:rsid w:val="72472D6E"/>
    <w:rsid w:val="72523EB3"/>
    <w:rsid w:val="726DBF7F"/>
    <w:rsid w:val="745DDEDE"/>
    <w:rsid w:val="74BE9D76"/>
    <w:rsid w:val="751165CF"/>
    <w:rsid w:val="75323DC0"/>
    <w:rsid w:val="75C22945"/>
    <w:rsid w:val="779192E7"/>
    <w:rsid w:val="7799224E"/>
    <w:rsid w:val="79231AFE"/>
    <w:rsid w:val="795CAEEA"/>
    <w:rsid w:val="7AE7F815"/>
    <w:rsid w:val="7B70CD5B"/>
    <w:rsid w:val="7D74987E"/>
    <w:rsid w:val="7DECFE3F"/>
    <w:rsid w:val="7F6C448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B43C63"/>
  <w15:docId w15:val="{AF7E2D2D-B504-45E2-8A58-AEAB62F60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57AA"/>
    <w:rPr>
      <w:sz w:val="24"/>
      <w:szCs w:val="24"/>
    </w:rPr>
  </w:style>
  <w:style w:type="paragraph" w:styleId="Heading1">
    <w:name w:val="heading 1"/>
    <w:aliases w:val="h1"/>
    <w:basedOn w:val="Normal"/>
    <w:next w:val="Heading2"/>
    <w:qFormat/>
    <w:rsid w:val="00E87C08"/>
    <w:pPr>
      <w:keepNext/>
      <w:numPr>
        <w:numId w:val="10"/>
      </w:numPr>
      <w:spacing w:before="240" w:after="120"/>
      <w:outlineLvl w:val="0"/>
    </w:pPr>
    <w:rPr>
      <w:b/>
      <w:noProof/>
      <w:kern w:val="28"/>
      <w:sz w:val="22"/>
      <w:szCs w:val="20"/>
    </w:rPr>
  </w:style>
  <w:style w:type="paragraph" w:styleId="Heading2">
    <w:name w:val="heading 2"/>
    <w:aliases w:val="HD2"/>
    <w:basedOn w:val="Normal"/>
    <w:next w:val="BodyText"/>
    <w:autoRedefine/>
    <w:qFormat/>
    <w:rsid w:val="0019636A"/>
    <w:pPr>
      <w:jc w:val="both"/>
      <w:outlineLvl w:val="1"/>
    </w:pPr>
    <w:rPr>
      <w:b/>
      <w:bCs/>
      <w:noProof/>
      <w:kern w:val="28"/>
    </w:rPr>
  </w:style>
  <w:style w:type="paragraph" w:styleId="Heading3">
    <w:name w:val="heading 3"/>
    <w:basedOn w:val="Normal"/>
    <w:next w:val="Normal"/>
    <w:qFormat/>
    <w:rsid w:val="00E87C08"/>
    <w:pPr>
      <w:keepNext/>
      <w:spacing w:before="240" w:after="60"/>
      <w:outlineLvl w:val="2"/>
    </w:pPr>
    <w:rPr>
      <w:rFonts w:ascii="Arial" w:hAnsi="Arial" w:cs="Arial"/>
      <w:b/>
      <w:bCs/>
      <w:sz w:val="26"/>
      <w:szCs w:val="26"/>
    </w:rPr>
  </w:style>
  <w:style w:type="paragraph" w:styleId="Heading4">
    <w:name w:val="heading 4"/>
    <w:basedOn w:val="Normal"/>
    <w:next w:val="Text4"/>
    <w:qFormat/>
    <w:rsid w:val="00E87C08"/>
    <w:pPr>
      <w:keepNext/>
      <w:numPr>
        <w:ilvl w:val="3"/>
        <w:numId w:val="10"/>
      </w:numPr>
      <w:spacing w:after="120"/>
      <w:jc w:val="both"/>
      <w:outlineLvl w:val="3"/>
    </w:pPr>
    <w:rPr>
      <w:sz w:val="22"/>
      <w:szCs w:val="20"/>
    </w:rPr>
  </w:style>
  <w:style w:type="paragraph" w:styleId="Heading5">
    <w:name w:val="heading 5"/>
    <w:basedOn w:val="Normal"/>
    <w:next w:val="Normal"/>
    <w:qFormat/>
    <w:rsid w:val="00E87C08"/>
    <w:pPr>
      <w:keepNext/>
      <w:outlineLvl w:val="4"/>
    </w:pPr>
    <w:rPr>
      <w:b/>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87C08"/>
    <w:pPr>
      <w:spacing w:after="120"/>
      <w:ind w:left="567"/>
    </w:pPr>
    <w:rPr>
      <w:noProof/>
      <w:szCs w:val="20"/>
    </w:rPr>
  </w:style>
  <w:style w:type="paragraph" w:customStyle="1" w:styleId="Text4">
    <w:name w:val="Text 4"/>
    <w:basedOn w:val="Normal"/>
    <w:rsid w:val="00E87C08"/>
    <w:pPr>
      <w:tabs>
        <w:tab w:val="left" w:pos="2302"/>
      </w:tabs>
      <w:spacing w:after="240"/>
      <w:ind w:left="1202"/>
      <w:jc w:val="both"/>
    </w:pPr>
    <w:rPr>
      <w:rFonts w:ascii="Arial" w:hAnsi="Arial"/>
      <w:sz w:val="20"/>
      <w:szCs w:val="20"/>
    </w:rPr>
  </w:style>
  <w:style w:type="character" w:styleId="Hyperlink">
    <w:name w:val="Hyperlink"/>
    <w:uiPriority w:val="99"/>
    <w:rsid w:val="00E87C08"/>
    <w:rPr>
      <w:color w:val="0000FF"/>
      <w:u w:val="single"/>
    </w:rPr>
  </w:style>
  <w:style w:type="paragraph" w:styleId="Title">
    <w:name w:val="Title"/>
    <w:basedOn w:val="Normal"/>
    <w:next w:val="Normal"/>
    <w:qFormat/>
    <w:rsid w:val="00E87C08"/>
    <w:pPr>
      <w:spacing w:after="480"/>
      <w:jc w:val="center"/>
    </w:pPr>
    <w:rPr>
      <w:rFonts w:ascii="Arial" w:hAnsi="Arial"/>
      <w:b/>
      <w:kern w:val="28"/>
      <w:sz w:val="48"/>
      <w:szCs w:val="20"/>
      <w:lang w:eastAsia="en-US"/>
    </w:rPr>
  </w:style>
  <w:style w:type="paragraph" w:customStyle="1" w:styleId="SubTitle2">
    <w:name w:val="SubTitle 2"/>
    <w:basedOn w:val="Normal"/>
    <w:rsid w:val="00E87C08"/>
    <w:pPr>
      <w:spacing w:after="240"/>
      <w:jc w:val="center"/>
    </w:pPr>
    <w:rPr>
      <w:rFonts w:ascii="Arial" w:hAnsi="Arial"/>
      <w:b/>
      <w:sz w:val="32"/>
      <w:szCs w:val="20"/>
    </w:rPr>
  </w:style>
  <w:style w:type="paragraph" w:styleId="BodyText2">
    <w:name w:val="Body Text 2"/>
    <w:basedOn w:val="Normal"/>
    <w:rsid w:val="00E87C08"/>
    <w:pPr>
      <w:spacing w:after="120" w:line="480" w:lineRule="auto"/>
    </w:pPr>
  </w:style>
  <w:style w:type="paragraph" w:styleId="BodyTextIndent">
    <w:name w:val="Body Text Indent"/>
    <w:basedOn w:val="Normal"/>
    <w:rsid w:val="00E87C08"/>
    <w:pPr>
      <w:spacing w:after="120"/>
      <w:ind w:left="283"/>
    </w:pPr>
  </w:style>
  <w:style w:type="paragraph" w:customStyle="1" w:styleId="text-3mezera">
    <w:name w:val="text - 3 mezera"/>
    <w:basedOn w:val="Normal"/>
    <w:rsid w:val="00E87C08"/>
    <w:pPr>
      <w:widowControl w:val="0"/>
      <w:spacing w:before="60" w:line="240" w:lineRule="exact"/>
      <w:jc w:val="both"/>
    </w:pPr>
    <w:rPr>
      <w:rFonts w:ascii="Arial" w:hAnsi="Arial"/>
      <w:szCs w:val="20"/>
      <w:lang w:val="cs-CZ" w:eastAsia="en-US"/>
    </w:rPr>
  </w:style>
  <w:style w:type="table" w:styleId="TableGrid">
    <w:name w:val="Table Grid"/>
    <w:basedOn w:val="TableNormal"/>
    <w:uiPriority w:val="59"/>
    <w:rsid w:val="00E87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E87C08"/>
    <w:pPr>
      <w:spacing w:after="120"/>
    </w:pPr>
    <w:rPr>
      <w:sz w:val="16"/>
      <w:szCs w:val="16"/>
    </w:rPr>
  </w:style>
  <w:style w:type="paragraph" w:styleId="ListBullet">
    <w:name w:val="List Bullet"/>
    <w:basedOn w:val="Normal"/>
    <w:rsid w:val="00E87C08"/>
    <w:pPr>
      <w:numPr>
        <w:numId w:val="5"/>
      </w:numPr>
      <w:spacing w:after="120"/>
      <w:jc w:val="both"/>
    </w:pPr>
    <w:rPr>
      <w:sz w:val="22"/>
      <w:szCs w:val="20"/>
    </w:rPr>
  </w:style>
  <w:style w:type="paragraph" w:styleId="ListBullet2">
    <w:name w:val="List Bullet 2"/>
    <w:basedOn w:val="Normal"/>
    <w:autoRedefine/>
    <w:rsid w:val="00E87C08"/>
    <w:pPr>
      <w:numPr>
        <w:numId w:val="6"/>
      </w:numPr>
      <w:spacing w:after="120" w:line="240" w:lineRule="exact"/>
      <w:jc w:val="both"/>
    </w:pPr>
    <w:rPr>
      <w:sz w:val="22"/>
      <w:szCs w:val="20"/>
    </w:rPr>
  </w:style>
  <w:style w:type="paragraph" w:customStyle="1" w:styleId="Tablebullet">
    <w:name w:val="Table bullet"/>
    <w:basedOn w:val="TableofFigures"/>
    <w:rsid w:val="00E87C08"/>
    <w:pPr>
      <w:numPr>
        <w:numId w:val="8"/>
      </w:numPr>
      <w:tabs>
        <w:tab w:val="clear" w:pos="1004"/>
        <w:tab w:val="num" w:pos="284"/>
      </w:tabs>
      <w:spacing w:before="60" w:after="0"/>
      <w:ind w:left="284" w:hanging="284"/>
    </w:pPr>
    <w:rPr>
      <w:lang w:val="en-US"/>
    </w:rPr>
  </w:style>
  <w:style w:type="paragraph" w:styleId="TableofFigures">
    <w:name w:val="table of figures"/>
    <w:aliases w:val="Table Indent"/>
    <w:basedOn w:val="Normal"/>
    <w:next w:val="Normal"/>
    <w:semiHidden/>
    <w:rsid w:val="00E87C08"/>
    <w:pPr>
      <w:spacing w:after="240"/>
    </w:pPr>
    <w:rPr>
      <w:rFonts w:ascii="Arial" w:hAnsi="Arial"/>
      <w:sz w:val="20"/>
      <w:szCs w:val="20"/>
    </w:rPr>
  </w:style>
  <w:style w:type="paragraph" w:styleId="ListNumber">
    <w:name w:val="List Number"/>
    <w:basedOn w:val="Normal"/>
    <w:rsid w:val="00E87C08"/>
    <w:pPr>
      <w:numPr>
        <w:numId w:val="7"/>
      </w:numPr>
      <w:tabs>
        <w:tab w:val="clear" w:pos="927"/>
        <w:tab w:val="num" w:pos="360"/>
      </w:tabs>
      <w:spacing w:after="120"/>
      <w:ind w:left="0" w:firstLine="0"/>
    </w:pPr>
    <w:rPr>
      <w:noProof/>
      <w:szCs w:val="20"/>
    </w:rPr>
  </w:style>
  <w:style w:type="paragraph" w:styleId="ListContinue">
    <w:name w:val="List Continue"/>
    <w:basedOn w:val="ListNumber"/>
    <w:rsid w:val="00E87C08"/>
    <w:pPr>
      <w:numPr>
        <w:numId w:val="9"/>
      </w:numPr>
      <w:tabs>
        <w:tab w:val="clear" w:pos="1276"/>
        <w:tab w:val="num" w:pos="360"/>
      </w:tabs>
      <w:ind w:left="927"/>
    </w:pPr>
  </w:style>
  <w:style w:type="paragraph" w:customStyle="1" w:styleId="SubTitle1">
    <w:name w:val="SubTitle 1"/>
    <w:basedOn w:val="Normal"/>
    <w:next w:val="SubTitle2"/>
    <w:rsid w:val="00E87C08"/>
    <w:pPr>
      <w:spacing w:after="240"/>
      <w:jc w:val="center"/>
    </w:pPr>
    <w:rPr>
      <w:rFonts w:ascii="Arial" w:hAnsi="Arial"/>
      <w:b/>
      <w:sz w:val="40"/>
      <w:szCs w:val="20"/>
    </w:rPr>
  </w:style>
  <w:style w:type="character" w:styleId="PageNumber">
    <w:name w:val="page number"/>
    <w:basedOn w:val="DefaultParagraphFont"/>
    <w:rsid w:val="00E87C08"/>
  </w:style>
  <w:style w:type="paragraph" w:styleId="Footer">
    <w:name w:val="footer"/>
    <w:basedOn w:val="Normal"/>
    <w:rsid w:val="00E87C08"/>
    <w:pPr>
      <w:tabs>
        <w:tab w:val="center" w:pos="4111"/>
      </w:tabs>
      <w:ind w:right="-567"/>
      <w:jc w:val="center"/>
    </w:pPr>
    <w:rPr>
      <w:sz w:val="22"/>
      <w:szCs w:val="20"/>
    </w:rPr>
  </w:style>
  <w:style w:type="character" w:customStyle="1" w:styleId="body-0020text-0020indent">
    <w:name w:val="body-0020text-0020indent"/>
    <w:basedOn w:val="DefaultParagraphFont"/>
    <w:rsid w:val="00E87C08"/>
  </w:style>
  <w:style w:type="paragraph" w:styleId="BodyTextIndent2">
    <w:name w:val="Body Text Indent 2"/>
    <w:basedOn w:val="Normal"/>
    <w:rsid w:val="00E87C08"/>
    <w:pPr>
      <w:spacing w:after="120" w:line="480" w:lineRule="auto"/>
      <w:ind w:left="283"/>
    </w:pPr>
  </w:style>
  <w:style w:type="character" w:customStyle="1" w:styleId="normal1">
    <w:name w:val="normal1"/>
    <w:rsid w:val="00E87C08"/>
    <w:rPr>
      <w:rFonts w:ascii="Times New Roman" w:hAnsi="Times New Roman" w:cs="Times New Roman" w:hint="default"/>
      <w:sz w:val="24"/>
      <w:szCs w:val="24"/>
    </w:rPr>
  </w:style>
  <w:style w:type="character" w:customStyle="1" w:styleId="heading-002031">
    <w:name w:val="heading-002031"/>
    <w:rsid w:val="00E87C08"/>
    <w:rPr>
      <w:b/>
      <w:bCs/>
    </w:rPr>
  </w:style>
  <w:style w:type="paragraph" w:styleId="PlainText">
    <w:name w:val="Plain Text"/>
    <w:basedOn w:val="Normal"/>
    <w:link w:val="PlainTextChar"/>
    <w:uiPriority w:val="99"/>
    <w:rsid w:val="00E87C08"/>
    <w:rPr>
      <w:rFonts w:ascii="Courier New" w:hAnsi="Courier New" w:cs="Courier New"/>
      <w:sz w:val="20"/>
      <w:szCs w:val="20"/>
    </w:rPr>
  </w:style>
  <w:style w:type="character" w:customStyle="1" w:styleId="PlainTextChar">
    <w:name w:val="Plain Text Char"/>
    <w:basedOn w:val="DefaultParagraphFont"/>
    <w:link w:val="PlainText"/>
    <w:uiPriority w:val="99"/>
    <w:rsid w:val="00EB7D91"/>
    <w:rPr>
      <w:rFonts w:ascii="Courier New" w:hAnsi="Courier New" w:cs="Courier New"/>
    </w:rPr>
  </w:style>
  <w:style w:type="paragraph" w:styleId="BalloonText">
    <w:name w:val="Balloon Text"/>
    <w:basedOn w:val="Normal"/>
    <w:semiHidden/>
    <w:rsid w:val="00996C5F"/>
    <w:rPr>
      <w:rFonts w:ascii="Tahoma" w:hAnsi="Tahoma" w:cs="Tahoma"/>
      <w:sz w:val="16"/>
      <w:szCs w:val="16"/>
    </w:rPr>
  </w:style>
  <w:style w:type="character" w:styleId="CommentReference">
    <w:name w:val="annotation reference"/>
    <w:uiPriority w:val="99"/>
    <w:rsid w:val="00F16BC5"/>
    <w:rPr>
      <w:sz w:val="16"/>
      <w:szCs w:val="16"/>
    </w:rPr>
  </w:style>
  <w:style w:type="paragraph" w:styleId="CommentText">
    <w:name w:val="annotation text"/>
    <w:basedOn w:val="Normal"/>
    <w:link w:val="CommentTextChar"/>
    <w:uiPriority w:val="99"/>
    <w:rsid w:val="00F16BC5"/>
    <w:rPr>
      <w:sz w:val="20"/>
      <w:szCs w:val="20"/>
    </w:rPr>
  </w:style>
  <w:style w:type="character" w:customStyle="1" w:styleId="CommentTextChar">
    <w:name w:val="Comment Text Char"/>
    <w:basedOn w:val="DefaultParagraphFont"/>
    <w:link w:val="CommentText"/>
    <w:uiPriority w:val="99"/>
    <w:locked/>
    <w:rsid w:val="00CE299D"/>
  </w:style>
  <w:style w:type="paragraph" w:styleId="CommentSubject">
    <w:name w:val="annotation subject"/>
    <w:basedOn w:val="CommentText"/>
    <w:next w:val="CommentText"/>
    <w:semiHidden/>
    <w:rsid w:val="00F16BC5"/>
    <w:rPr>
      <w:b/>
      <w:bCs/>
    </w:rPr>
  </w:style>
  <w:style w:type="paragraph" w:styleId="Caption">
    <w:name w:val="caption"/>
    <w:basedOn w:val="Normal"/>
    <w:next w:val="Normal"/>
    <w:uiPriority w:val="99"/>
    <w:qFormat/>
    <w:rsid w:val="00D957AA"/>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paragraph" w:styleId="Header">
    <w:name w:val="header"/>
    <w:basedOn w:val="Normal"/>
    <w:link w:val="HeaderChar"/>
    <w:rsid w:val="00CA3ED5"/>
    <w:pPr>
      <w:tabs>
        <w:tab w:val="center" w:pos="4536"/>
        <w:tab w:val="right" w:pos="9072"/>
      </w:tabs>
    </w:pPr>
  </w:style>
  <w:style w:type="character" w:customStyle="1" w:styleId="HeaderChar">
    <w:name w:val="Header Char"/>
    <w:link w:val="Header"/>
    <w:rsid w:val="00CA3ED5"/>
    <w:rPr>
      <w:sz w:val="24"/>
      <w:szCs w:val="24"/>
    </w:rPr>
  </w:style>
  <w:style w:type="paragraph" w:styleId="DocumentMap">
    <w:name w:val="Document Map"/>
    <w:basedOn w:val="Normal"/>
    <w:semiHidden/>
    <w:rsid w:val="00111748"/>
    <w:pPr>
      <w:shd w:val="clear" w:color="auto" w:fill="000080"/>
    </w:pPr>
    <w:rPr>
      <w:rFonts w:ascii="Tahoma" w:hAnsi="Tahoma" w:cs="Tahoma"/>
      <w:sz w:val="20"/>
      <w:szCs w:val="20"/>
    </w:rPr>
  </w:style>
  <w:style w:type="paragraph" w:styleId="Revision">
    <w:name w:val="Revision"/>
    <w:hidden/>
    <w:uiPriority w:val="99"/>
    <w:semiHidden/>
    <w:rsid w:val="007C29D1"/>
    <w:rPr>
      <w:sz w:val="24"/>
      <w:szCs w:val="24"/>
    </w:rPr>
  </w:style>
  <w:style w:type="paragraph" w:styleId="ListParagraph">
    <w:name w:val="List Paragraph"/>
    <w:aliases w:val="Mummuga loetelu,Loendi l›ik"/>
    <w:basedOn w:val="Normal"/>
    <w:link w:val="ListParagraphChar"/>
    <w:uiPriority w:val="34"/>
    <w:qFormat/>
    <w:rsid w:val="00AA4F38"/>
    <w:pPr>
      <w:ind w:left="720"/>
      <w:contextualSpacing/>
    </w:pPr>
  </w:style>
  <w:style w:type="paragraph" w:styleId="NormalWeb">
    <w:name w:val="Normal (Web)"/>
    <w:basedOn w:val="Normal"/>
    <w:rsid w:val="00BF7034"/>
    <w:pPr>
      <w:suppressAutoHyphens/>
      <w:spacing w:before="280" w:after="280"/>
    </w:pPr>
    <w:rPr>
      <w:lang w:val="en-GB" w:eastAsia="ar-SA"/>
    </w:rPr>
  </w:style>
  <w:style w:type="paragraph" w:customStyle="1" w:styleId="Pealkiri11">
    <w:name w:val="Pealkiri 11"/>
    <w:basedOn w:val="Normal"/>
    <w:rsid w:val="00230CB6"/>
    <w:pPr>
      <w:numPr>
        <w:numId w:val="28"/>
      </w:numPr>
    </w:pPr>
    <w:rPr>
      <w:spacing w:val="-20"/>
      <w:lang w:eastAsia="en-US"/>
    </w:rPr>
  </w:style>
  <w:style w:type="paragraph" w:customStyle="1" w:styleId="Pealkiri21">
    <w:name w:val="Pealkiri 21"/>
    <w:basedOn w:val="Normal"/>
    <w:rsid w:val="00230CB6"/>
    <w:pPr>
      <w:numPr>
        <w:ilvl w:val="1"/>
        <w:numId w:val="28"/>
      </w:numPr>
    </w:pPr>
    <w:rPr>
      <w:spacing w:val="-20"/>
      <w:lang w:eastAsia="en-US"/>
    </w:rPr>
  </w:style>
  <w:style w:type="paragraph" w:customStyle="1" w:styleId="Pealkiri31">
    <w:name w:val="Pealkiri 31"/>
    <w:basedOn w:val="Normal"/>
    <w:rsid w:val="00230CB6"/>
    <w:pPr>
      <w:numPr>
        <w:ilvl w:val="2"/>
        <w:numId w:val="28"/>
      </w:numPr>
    </w:pPr>
    <w:rPr>
      <w:spacing w:val="-20"/>
      <w:lang w:eastAsia="en-US"/>
    </w:rPr>
  </w:style>
  <w:style w:type="paragraph" w:customStyle="1" w:styleId="Pealkiri41">
    <w:name w:val="Pealkiri 41"/>
    <w:basedOn w:val="Normal"/>
    <w:rsid w:val="00230CB6"/>
    <w:pPr>
      <w:numPr>
        <w:ilvl w:val="3"/>
        <w:numId w:val="28"/>
      </w:numPr>
    </w:pPr>
    <w:rPr>
      <w:spacing w:val="-20"/>
      <w:lang w:eastAsia="en-US"/>
    </w:rPr>
  </w:style>
  <w:style w:type="paragraph" w:customStyle="1" w:styleId="Pealkiri51">
    <w:name w:val="Pealkiri 51"/>
    <w:basedOn w:val="Normal"/>
    <w:rsid w:val="00230CB6"/>
    <w:pPr>
      <w:numPr>
        <w:ilvl w:val="4"/>
        <w:numId w:val="28"/>
      </w:numPr>
    </w:pPr>
    <w:rPr>
      <w:spacing w:val="-20"/>
      <w:lang w:eastAsia="en-US"/>
    </w:rPr>
  </w:style>
  <w:style w:type="paragraph" w:customStyle="1" w:styleId="Pealkiri61">
    <w:name w:val="Pealkiri 61"/>
    <w:basedOn w:val="Normal"/>
    <w:rsid w:val="00230CB6"/>
    <w:pPr>
      <w:numPr>
        <w:ilvl w:val="5"/>
        <w:numId w:val="28"/>
      </w:numPr>
    </w:pPr>
    <w:rPr>
      <w:spacing w:val="-20"/>
      <w:lang w:eastAsia="en-US"/>
    </w:rPr>
  </w:style>
  <w:style w:type="paragraph" w:customStyle="1" w:styleId="Pealkiri71">
    <w:name w:val="Pealkiri 71"/>
    <w:basedOn w:val="Normal"/>
    <w:rsid w:val="00230CB6"/>
    <w:pPr>
      <w:numPr>
        <w:ilvl w:val="6"/>
        <w:numId w:val="28"/>
      </w:numPr>
    </w:pPr>
    <w:rPr>
      <w:spacing w:val="-20"/>
      <w:lang w:eastAsia="en-US"/>
    </w:rPr>
  </w:style>
  <w:style w:type="paragraph" w:customStyle="1" w:styleId="Pealkiri81">
    <w:name w:val="Pealkiri 81"/>
    <w:basedOn w:val="Normal"/>
    <w:rsid w:val="00230CB6"/>
    <w:pPr>
      <w:numPr>
        <w:ilvl w:val="7"/>
        <w:numId w:val="28"/>
      </w:numPr>
    </w:pPr>
    <w:rPr>
      <w:spacing w:val="-20"/>
      <w:lang w:eastAsia="en-US"/>
    </w:rPr>
  </w:style>
  <w:style w:type="paragraph" w:customStyle="1" w:styleId="Pealkiri91">
    <w:name w:val="Pealkiri 91"/>
    <w:basedOn w:val="Normal"/>
    <w:rsid w:val="00230CB6"/>
    <w:pPr>
      <w:numPr>
        <w:ilvl w:val="8"/>
        <w:numId w:val="28"/>
      </w:numPr>
    </w:pPr>
    <w:rPr>
      <w:spacing w:val="-20"/>
      <w:lang w:eastAsia="en-US"/>
    </w:rPr>
  </w:style>
  <w:style w:type="character" w:customStyle="1" w:styleId="ListParagraphChar">
    <w:name w:val="List Paragraph Char"/>
    <w:aliases w:val="Mummuga loetelu Char,Loendi l›ik Char"/>
    <w:link w:val="ListParagraph"/>
    <w:uiPriority w:val="34"/>
    <w:locked/>
    <w:rsid w:val="00B204D2"/>
    <w:rPr>
      <w:sz w:val="24"/>
      <w:szCs w:val="24"/>
    </w:rPr>
  </w:style>
  <w:style w:type="character" w:customStyle="1" w:styleId="UnresolvedMention1">
    <w:name w:val="Unresolved Mention1"/>
    <w:basedOn w:val="DefaultParagraphFont"/>
    <w:uiPriority w:val="99"/>
    <w:semiHidden/>
    <w:unhideWhenUsed/>
    <w:rsid w:val="00975A9C"/>
    <w:rPr>
      <w:color w:val="605E5C"/>
      <w:shd w:val="clear" w:color="auto" w:fill="E1DFDD"/>
    </w:rPr>
  </w:style>
  <w:style w:type="table" w:customStyle="1" w:styleId="TableGrid1">
    <w:name w:val="Table Grid1"/>
    <w:basedOn w:val="TableNormal"/>
    <w:next w:val="TableGrid"/>
    <w:rsid w:val="00672FF3"/>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E224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5770">
      <w:bodyDiv w:val="1"/>
      <w:marLeft w:val="0"/>
      <w:marRight w:val="0"/>
      <w:marTop w:val="0"/>
      <w:marBottom w:val="0"/>
      <w:divBdr>
        <w:top w:val="none" w:sz="0" w:space="0" w:color="auto"/>
        <w:left w:val="none" w:sz="0" w:space="0" w:color="auto"/>
        <w:bottom w:val="none" w:sz="0" w:space="0" w:color="auto"/>
        <w:right w:val="none" w:sz="0" w:space="0" w:color="auto"/>
      </w:divBdr>
    </w:div>
    <w:div w:id="485753518">
      <w:bodyDiv w:val="1"/>
      <w:marLeft w:val="0"/>
      <w:marRight w:val="0"/>
      <w:marTop w:val="0"/>
      <w:marBottom w:val="0"/>
      <w:divBdr>
        <w:top w:val="none" w:sz="0" w:space="0" w:color="auto"/>
        <w:left w:val="none" w:sz="0" w:space="0" w:color="auto"/>
        <w:bottom w:val="none" w:sz="0" w:space="0" w:color="auto"/>
        <w:right w:val="none" w:sz="0" w:space="0" w:color="auto"/>
      </w:divBdr>
    </w:div>
    <w:div w:id="580413469">
      <w:bodyDiv w:val="1"/>
      <w:marLeft w:val="0"/>
      <w:marRight w:val="0"/>
      <w:marTop w:val="0"/>
      <w:marBottom w:val="0"/>
      <w:divBdr>
        <w:top w:val="none" w:sz="0" w:space="0" w:color="auto"/>
        <w:left w:val="none" w:sz="0" w:space="0" w:color="auto"/>
        <w:bottom w:val="none" w:sz="0" w:space="0" w:color="auto"/>
        <w:right w:val="none" w:sz="0" w:space="0" w:color="auto"/>
      </w:divBdr>
    </w:div>
    <w:div w:id="652637138">
      <w:bodyDiv w:val="1"/>
      <w:marLeft w:val="0"/>
      <w:marRight w:val="0"/>
      <w:marTop w:val="0"/>
      <w:marBottom w:val="0"/>
      <w:divBdr>
        <w:top w:val="none" w:sz="0" w:space="0" w:color="auto"/>
        <w:left w:val="none" w:sz="0" w:space="0" w:color="auto"/>
        <w:bottom w:val="none" w:sz="0" w:space="0" w:color="auto"/>
        <w:right w:val="none" w:sz="0" w:space="0" w:color="auto"/>
      </w:divBdr>
    </w:div>
    <w:div w:id="713820526">
      <w:bodyDiv w:val="1"/>
      <w:marLeft w:val="0"/>
      <w:marRight w:val="0"/>
      <w:marTop w:val="0"/>
      <w:marBottom w:val="0"/>
      <w:divBdr>
        <w:top w:val="none" w:sz="0" w:space="0" w:color="auto"/>
        <w:left w:val="none" w:sz="0" w:space="0" w:color="auto"/>
        <w:bottom w:val="none" w:sz="0" w:space="0" w:color="auto"/>
        <w:right w:val="none" w:sz="0" w:space="0" w:color="auto"/>
      </w:divBdr>
    </w:div>
    <w:div w:id="1058364627">
      <w:bodyDiv w:val="1"/>
      <w:marLeft w:val="0"/>
      <w:marRight w:val="0"/>
      <w:marTop w:val="0"/>
      <w:marBottom w:val="0"/>
      <w:divBdr>
        <w:top w:val="none" w:sz="0" w:space="0" w:color="auto"/>
        <w:left w:val="none" w:sz="0" w:space="0" w:color="auto"/>
        <w:bottom w:val="none" w:sz="0" w:space="0" w:color="auto"/>
        <w:right w:val="none" w:sz="0" w:space="0" w:color="auto"/>
      </w:divBdr>
    </w:div>
    <w:div w:id="1150294012">
      <w:bodyDiv w:val="1"/>
      <w:marLeft w:val="0"/>
      <w:marRight w:val="0"/>
      <w:marTop w:val="0"/>
      <w:marBottom w:val="0"/>
      <w:divBdr>
        <w:top w:val="none" w:sz="0" w:space="0" w:color="auto"/>
        <w:left w:val="none" w:sz="0" w:space="0" w:color="auto"/>
        <w:bottom w:val="none" w:sz="0" w:space="0" w:color="auto"/>
        <w:right w:val="none" w:sz="0" w:space="0" w:color="auto"/>
      </w:divBdr>
    </w:div>
    <w:div w:id="1178082831">
      <w:bodyDiv w:val="1"/>
      <w:marLeft w:val="0"/>
      <w:marRight w:val="0"/>
      <w:marTop w:val="0"/>
      <w:marBottom w:val="0"/>
      <w:divBdr>
        <w:top w:val="none" w:sz="0" w:space="0" w:color="auto"/>
        <w:left w:val="none" w:sz="0" w:space="0" w:color="auto"/>
        <w:bottom w:val="none" w:sz="0" w:space="0" w:color="auto"/>
        <w:right w:val="none" w:sz="0" w:space="0" w:color="auto"/>
      </w:divBdr>
    </w:div>
    <w:div w:id="1232620635">
      <w:bodyDiv w:val="1"/>
      <w:marLeft w:val="0"/>
      <w:marRight w:val="0"/>
      <w:marTop w:val="0"/>
      <w:marBottom w:val="0"/>
      <w:divBdr>
        <w:top w:val="none" w:sz="0" w:space="0" w:color="auto"/>
        <w:left w:val="none" w:sz="0" w:space="0" w:color="auto"/>
        <w:bottom w:val="none" w:sz="0" w:space="0" w:color="auto"/>
        <w:right w:val="none" w:sz="0" w:space="0" w:color="auto"/>
      </w:divBdr>
    </w:div>
    <w:div w:id="1236893525">
      <w:bodyDiv w:val="1"/>
      <w:marLeft w:val="0"/>
      <w:marRight w:val="0"/>
      <w:marTop w:val="0"/>
      <w:marBottom w:val="0"/>
      <w:divBdr>
        <w:top w:val="none" w:sz="0" w:space="0" w:color="auto"/>
        <w:left w:val="none" w:sz="0" w:space="0" w:color="auto"/>
        <w:bottom w:val="none" w:sz="0" w:space="0" w:color="auto"/>
        <w:right w:val="none" w:sz="0" w:space="0" w:color="auto"/>
      </w:divBdr>
    </w:div>
    <w:div w:id="1321349755">
      <w:bodyDiv w:val="1"/>
      <w:marLeft w:val="0"/>
      <w:marRight w:val="0"/>
      <w:marTop w:val="0"/>
      <w:marBottom w:val="0"/>
      <w:divBdr>
        <w:top w:val="none" w:sz="0" w:space="0" w:color="auto"/>
        <w:left w:val="none" w:sz="0" w:space="0" w:color="auto"/>
        <w:bottom w:val="none" w:sz="0" w:space="0" w:color="auto"/>
        <w:right w:val="none" w:sz="0" w:space="0" w:color="auto"/>
      </w:divBdr>
    </w:div>
    <w:div w:id="1498619443">
      <w:bodyDiv w:val="1"/>
      <w:marLeft w:val="0"/>
      <w:marRight w:val="0"/>
      <w:marTop w:val="0"/>
      <w:marBottom w:val="0"/>
      <w:divBdr>
        <w:top w:val="none" w:sz="0" w:space="0" w:color="auto"/>
        <w:left w:val="none" w:sz="0" w:space="0" w:color="auto"/>
        <w:bottom w:val="none" w:sz="0" w:space="0" w:color="auto"/>
        <w:right w:val="none" w:sz="0" w:space="0" w:color="auto"/>
      </w:divBdr>
    </w:div>
    <w:div w:id="1506362534">
      <w:bodyDiv w:val="1"/>
      <w:marLeft w:val="0"/>
      <w:marRight w:val="0"/>
      <w:marTop w:val="0"/>
      <w:marBottom w:val="0"/>
      <w:divBdr>
        <w:top w:val="none" w:sz="0" w:space="0" w:color="auto"/>
        <w:left w:val="none" w:sz="0" w:space="0" w:color="auto"/>
        <w:bottom w:val="none" w:sz="0" w:space="0" w:color="auto"/>
        <w:right w:val="none" w:sz="0" w:space="0" w:color="auto"/>
      </w:divBdr>
    </w:div>
    <w:div w:id="1513452905">
      <w:bodyDiv w:val="1"/>
      <w:marLeft w:val="0"/>
      <w:marRight w:val="0"/>
      <w:marTop w:val="0"/>
      <w:marBottom w:val="0"/>
      <w:divBdr>
        <w:top w:val="none" w:sz="0" w:space="0" w:color="auto"/>
        <w:left w:val="none" w:sz="0" w:space="0" w:color="auto"/>
        <w:bottom w:val="none" w:sz="0" w:space="0" w:color="auto"/>
        <w:right w:val="none" w:sz="0" w:space="0" w:color="auto"/>
      </w:divBdr>
    </w:div>
    <w:div w:id="1605455716">
      <w:bodyDiv w:val="1"/>
      <w:marLeft w:val="0"/>
      <w:marRight w:val="0"/>
      <w:marTop w:val="0"/>
      <w:marBottom w:val="0"/>
      <w:divBdr>
        <w:top w:val="none" w:sz="0" w:space="0" w:color="auto"/>
        <w:left w:val="none" w:sz="0" w:space="0" w:color="auto"/>
        <w:bottom w:val="none" w:sz="0" w:space="0" w:color="auto"/>
        <w:right w:val="none" w:sz="0" w:space="0" w:color="auto"/>
      </w:divBdr>
    </w:div>
    <w:div w:id="1617326499">
      <w:bodyDiv w:val="1"/>
      <w:marLeft w:val="0"/>
      <w:marRight w:val="0"/>
      <w:marTop w:val="0"/>
      <w:marBottom w:val="0"/>
      <w:divBdr>
        <w:top w:val="none" w:sz="0" w:space="0" w:color="auto"/>
        <w:left w:val="none" w:sz="0" w:space="0" w:color="auto"/>
        <w:bottom w:val="none" w:sz="0" w:space="0" w:color="auto"/>
        <w:right w:val="none" w:sz="0" w:space="0" w:color="auto"/>
      </w:divBdr>
    </w:div>
    <w:div w:id="1661078439">
      <w:bodyDiv w:val="1"/>
      <w:marLeft w:val="0"/>
      <w:marRight w:val="0"/>
      <w:marTop w:val="0"/>
      <w:marBottom w:val="0"/>
      <w:divBdr>
        <w:top w:val="none" w:sz="0" w:space="0" w:color="auto"/>
        <w:left w:val="none" w:sz="0" w:space="0" w:color="auto"/>
        <w:bottom w:val="none" w:sz="0" w:space="0" w:color="auto"/>
        <w:right w:val="none" w:sz="0" w:space="0" w:color="auto"/>
      </w:divBdr>
    </w:div>
    <w:div w:id="1676810787">
      <w:bodyDiv w:val="1"/>
      <w:marLeft w:val="0"/>
      <w:marRight w:val="0"/>
      <w:marTop w:val="0"/>
      <w:marBottom w:val="0"/>
      <w:divBdr>
        <w:top w:val="none" w:sz="0" w:space="0" w:color="auto"/>
        <w:left w:val="none" w:sz="0" w:space="0" w:color="auto"/>
        <w:bottom w:val="none" w:sz="0" w:space="0" w:color="auto"/>
        <w:right w:val="none" w:sz="0" w:space="0" w:color="auto"/>
      </w:divBdr>
    </w:div>
    <w:div w:id="1762946913">
      <w:bodyDiv w:val="1"/>
      <w:marLeft w:val="0"/>
      <w:marRight w:val="0"/>
      <w:marTop w:val="0"/>
      <w:marBottom w:val="0"/>
      <w:divBdr>
        <w:top w:val="none" w:sz="0" w:space="0" w:color="auto"/>
        <w:left w:val="none" w:sz="0" w:space="0" w:color="auto"/>
        <w:bottom w:val="none" w:sz="0" w:space="0" w:color="auto"/>
        <w:right w:val="none" w:sz="0" w:space="0" w:color="auto"/>
      </w:divBdr>
    </w:div>
    <w:div w:id="1853492059">
      <w:bodyDiv w:val="1"/>
      <w:marLeft w:val="0"/>
      <w:marRight w:val="0"/>
      <w:marTop w:val="0"/>
      <w:marBottom w:val="0"/>
      <w:divBdr>
        <w:top w:val="none" w:sz="0" w:space="0" w:color="auto"/>
        <w:left w:val="none" w:sz="0" w:space="0" w:color="auto"/>
        <w:bottom w:val="none" w:sz="0" w:space="0" w:color="auto"/>
        <w:right w:val="none" w:sz="0" w:space="0" w:color="auto"/>
      </w:divBdr>
    </w:div>
    <w:div w:id="1875926812">
      <w:bodyDiv w:val="1"/>
      <w:marLeft w:val="0"/>
      <w:marRight w:val="0"/>
      <w:marTop w:val="0"/>
      <w:marBottom w:val="0"/>
      <w:divBdr>
        <w:top w:val="none" w:sz="0" w:space="0" w:color="auto"/>
        <w:left w:val="none" w:sz="0" w:space="0" w:color="auto"/>
        <w:bottom w:val="none" w:sz="0" w:space="0" w:color="auto"/>
        <w:right w:val="none" w:sz="0" w:space="0" w:color="auto"/>
      </w:divBdr>
    </w:div>
    <w:div w:id="1876234055">
      <w:bodyDiv w:val="1"/>
      <w:marLeft w:val="0"/>
      <w:marRight w:val="0"/>
      <w:marTop w:val="0"/>
      <w:marBottom w:val="0"/>
      <w:divBdr>
        <w:top w:val="none" w:sz="0" w:space="0" w:color="auto"/>
        <w:left w:val="none" w:sz="0" w:space="0" w:color="auto"/>
        <w:bottom w:val="none" w:sz="0" w:space="0" w:color="auto"/>
        <w:right w:val="none" w:sz="0" w:space="0" w:color="auto"/>
      </w:divBdr>
    </w:div>
    <w:div w:id="1972056020">
      <w:bodyDiv w:val="1"/>
      <w:marLeft w:val="0"/>
      <w:marRight w:val="0"/>
      <w:marTop w:val="0"/>
      <w:marBottom w:val="0"/>
      <w:divBdr>
        <w:top w:val="none" w:sz="0" w:space="0" w:color="auto"/>
        <w:left w:val="none" w:sz="0" w:space="0" w:color="auto"/>
        <w:bottom w:val="none" w:sz="0" w:space="0" w:color="auto"/>
        <w:right w:val="none" w:sz="0" w:space="0" w:color="auto"/>
      </w:divBdr>
    </w:div>
    <w:div w:id="21163624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manuals" TargetMode="External"/><Relationship Id="rId18" Type="http://schemas.openxmlformats.org/officeDocument/2006/relationships/image" Target="media/image4.emf"/><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rmkapps.rmk.ee/ad/download/ee.rmk.tdriver" TargetMode="Externa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ik.ee/et/e-arveldaja" TargetMode="External"/><Relationship Id="rId24" Type="http://schemas.openxmlformats.org/officeDocument/2006/relationships/image" Target="media/image10.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9.emf"/><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Downloads\metsamaterjali%20veoleping%2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F92185DFE9444A290F60CBE1DCCAF53"/>
        <w:category>
          <w:name w:val="Üldine"/>
          <w:gallery w:val="placeholder"/>
        </w:category>
        <w:types>
          <w:type w:val="bbPlcHdr"/>
        </w:types>
        <w:behaviors>
          <w:behavior w:val="content"/>
        </w:behaviors>
        <w:guid w:val="{7E91721B-3C08-4C68-94B4-A07851646290}"/>
      </w:docPartPr>
      <w:docPartBody>
        <w:p w:rsidR="00610BEC" w:rsidRDefault="00610BEC">
          <w:pPr>
            <w:pStyle w:val="3F92185DFE9444A290F60CBE1DCCAF53"/>
          </w:pPr>
          <w:r w:rsidRPr="00BE118B">
            <w:rPr>
              <w:rStyle w:val="PlaceholderText"/>
            </w:rPr>
            <w:t>Choose an item.</w:t>
          </w:r>
        </w:p>
      </w:docPartBody>
    </w:docPart>
    <w:docPart>
      <w:docPartPr>
        <w:name w:val="8EC8E9A79AFB432F8D47DA609876D228"/>
        <w:category>
          <w:name w:val="Üldine"/>
          <w:gallery w:val="placeholder"/>
        </w:category>
        <w:types>
          <w:type w:val="bbPlcHdr"/>
        </w:types>
        <w:behaviors>
          <w:behavior w:val="content"/>
        </w:behaviors>
        <w:guid w:val="{E02AD842-DCD8-4F63-B2ED-298712946FCF}"/>
      </w:docPartPr>
      <w:docPartBody>
        <w:p w:rsidR="00610BEC" w:rsidRDefault="00610BEC">
          <w:pPr>
            <w:pStyle w:val="8EC8E9A79AFB432F8D47DA609876D228"/>
          </w:pPr>
          <w:r w:rsidRPr="00BE118B">
            <w:rPr>
              <w:rStyle w:val="PlaceholderText"/>
            </w:rPr>
            <w:t>Click here to enter a date.</w:t>
          </w:r>
        </w:p>
      </w:docPartBody>
    </w:docPart>
    <w:docPart>
      <w:docPartPr>
        <w:name w:val="48A62601EEBA415BAD6C0675E6988D7C"/>
        <w:category>
          <w:name w:val="Üldine"/>
          <w:gallery w:val="placeholder"/>
        </w:category>
        <w:types>
          <w:type w:val="bbPlcHdr"/>
        </w:types>
        <w:behaviors>
          <w:behavior w:val="content"/>
        </w:behaviors>
        <w:guid w:val="{30322DC0-6DC5-4ED9-947F-21D781B53165}"/>
      </w:docPartPr>
      <w:docPartBody>
        <w:p w:rsidR="00610BEC" w:rsidRDefault="00610BEC">
          <w:pPr>
            <w:pStyle w:val="48A62601EEBA415BAD6C0675E6988D7C"/>
          </w:pPr>
          <w:r w:rsidRPr="00BE118B">
            <w:rPr>
              <w:rStyle w:val="PlaceholderText"/>
            </w:rPr>
            <w:t>Choose an item.</w:t>
          </w:r>
        </w:p>
      </w:docPartBody>
    </w:docPart>
    <w:docPart>
      <w:docPartPr>
        <w:name w:val="FDE4314730BC459085D5270ED14F2F1D"/>
        <w:category>
          <w:name w:val="Üldine"/>
          <w:gallery w:val="placeholder"/>
        </w:category>
        <w:types>
          <w:type w:val="bbPlcHdr"/>
        </w:types>
        <w:behaviors>
          <w:behavior w:val="content"/>
        </w:behaviors>
        <w:guid w:val="{D38183F7-C359-4B92-B3C9-8E5EBEBA18E9}"/>
      </w:docPartPr>
      <w:docPartBody>
        <w:p w:rsidR="00610BEC" w:rsidRDefault="00610BEC">
          <w:pPr>
            <w:pStyle w:val="FDE4314730BC459085D5270ED14F2F1D"/>
          </w:pPr>
          <w:r w:rsidRPr="00BE118B">
            <w:rPr>
              <w:rStyle w:val="PlaceholderText"/>
            </w:rPr>
            <w:t>Choose an item.</w:t>
          </w:r>
        </w:p>
      </w:docPartBody>
    </w:docPart>
    <w:docPart>
      <w:docPartPr>
        <w:name w:val="EB5491BE98F34D40A8511C9AA64AFBA6"/>
        <w:category>
          <w:name w:val="Üldine"/>
          <w:gallery w:val="placeholder"/>
        </w:category>
        <w:types>
          <w:type w:val="bbPlcHdr"/>
        </w:types>
        <w:behaviors>
          <w:behavior w:val="content"/>
        </w:behaviors>
        <w:guid w:val="{C8B1C316-B214-4295-AD10-A9D7063ACFFC}"/>
      </w:docPartPr>
      <w:docPartBody>
        <w:p w:rsidR="00610BEC" w:rsidRDefault="00610BEC">
          <w:pPr>
            <w:pStyle w:val="EB5491BE98F34D40A8511C9AA64AFBA6"/>
          </w:pPr>
          <w:r w:rsidRPr="00BE118B">
            <w:rPr>
              <w:rStyle w:val="PlaceholderText"/>
            </w:rPr>
            <w:t>Click here to enter a date.</w:t>
          </w:r>
        </w:p>
      </w:docPartBody>
    </w:docPart>
    <w:docPart>
      <w:docPartPr>
        <w:name w:val="C66370808453426ABA67138786C087BF"/>
        <w:category>
          <w:name w:val="Üldine"/>
          <w:gallery w:val="placeholder"/>
        </w:category>
        <w:types>
          <w:type w:val="bbPlcHdr"/>
        </w:types>
        <w:behaviors>
          <w:behavior w:val="content"/>
        </w:behaviors>
        <w:guid w:val="{0572439C-5121-48ED-A16B-6DDEE6818A04}"/>
      </w:docPartPr>
      <w:docPartBody>
        <w:p w:rsidR="00610BEC" w:rsidRDefault="00610BEC">
          <w:pPr>
            <w:pStyle w:val="C66370808453426ABA67138786C087BF"/>
          </w:pPr>
          <w:r w:rsidRPr="00BE118B">
            <w:rPr>
              <w:rStyle w:val="PlaceholderText"/>
            </w:rPr>
            <w:t>Choose an item.</w:t>
          </w:r>
        </w:p>
      </w:docPartBody>
    </w:docPart>
    <w:docPart>
      <w:docPartPr>
        <w:name w:val="20863C5867334B8B929CEE4DE3C28EA5"/>
        <w:category>
          <w:name w:val="Üldine"/>
          <w:gallery w:val="placeholder"/>
        </w:category>
        <w:types>
          <w:type w:val="bbPlcHdr"/>
        </w:types>
        <w:behaviors>
          <w:behavior w:val="content"/>
        </w:behaviors>
        <w:guid w:val="{C84BB9E5-AB6A-40E4-AC17-399555F6BA32}"/>
      </w:docPartPr>
      <w:docPartBody>
        <w:p w:rsidR="00610BEC" w:rsidRDefault="00610BEC">
          <w:pPr>
            <w:pStyle w:val="20863C5867334B8B929CEE4DE3C28EA5"/>
          </w:pPr>
          <w:r w:rsidRPr="00BE118B">
            <w:rPr>
              <w:rStyle w:val="PlaceholderText"/>
            </w:rPr>
            <w:t>Choose an item.</w:t>
          </w:r>
        </w:p>
      </w:docPartBody>
    </w:docPart>
    <w:docPart>
      <w:docPartPr>
        <w:name w:val="2D3E980CF4BE48BD990F81F4E71F24DB"/>
        <w:category>
          <w:name w:val="Üldine"/>
          <w:gallery w:val="placeholder"/>
        </w:category>
        <w:types>
          <w:type w:val="bbPlcHdr"/>
        </w:types>
        <w:behaviors>
          <w:behavior w:val="content"/>
        </w:behaviors>
        <w:guid w:val="{1729B985-56A4-4C24-B69D-1F6157C30F04}"/>
      </w:docPartPr>
      <w:docPartBody>
        <w:p w:rsidR="00610BEC" w:rsidRDefault="00610BEC">
          <w:pPr>
            <w:pStyle w:val="2D3E980CF4BE48BD990F81F4E71F24DB"/>
          </w:pPr>
          <w:r w:rsidRPr="00BE118B">
            <w:rPr>
              <w:rStyle w:val="PlaceholderText"/>
            </w:rPr>
            <w:t>Click here to enter a date.</w:t>
          </w:r>
        </w:p>
      </w:docPartBody>
    </w:docPart>
    <w:docPart>
      <w:docPartPr>
        <w:name w:val="8B7ACE231BDC4BECBD4E03FD09FBD828"/>
        <w:category>
          <w:name w:val="Üldine"/>
          <w:gallery w:val="placeholder"/>
        </w:category>
        <w:types>
          <w:type w:val="bbPlcHdr"/>
        </w:types>
        <w:behaviors>
          <w:behavior w:val="content"/>
        </w:behaviors>
        <w:guid w:val="{CAEC882A-8CDD-4B65-B752-3B0CDB85FC5D}"/>
      </w:docPartPr>
      <w:docPartBody>
        <w:p w:rsidR="00610BEC" w:rsidRDefault="00610BEC">
          <w:pPr>
            <w:pStyle w:val="8B7ACE231BDC4BECBD4E03FD09FBD828"/>
          </w:pPr>
          <w:r w:rsidRPr="00BE118B">
            <w:rPr>
              <w:rStyle w:val="PlaceholderText"/>
            </w:rPr>
            <w:t>Click here to enter a date.</w:t>
          </w:r>
        </w:p>
      </w:docPartBody>
    </w:docPart>
    <w:docPart>
      <w:docPartPr>
        <w:name w:val="0E0512FE27A44CFDB3B8456077C4D399"/>
        <w:category>
          <w:name w:val="Üldine"/>
          <w:gallery w:val="placeholder"/>
        </w:category>
        <w:types>
          <w:type w:val="bbPlcHdr"/>
        </w:types>
        <w:behaviors>
          <w:behavior w:val="content"/>
        </w:behaviors>
        <w:guid w:val="{9C652D46-198D-47D2-BA39-D72D6D844FD5}"/>
      </w:docPartPr>
      <w:docPartBody>
        <w:p w:rsidR="00610BEC" w:rsidRDefault="00610BEC">
          <w:pPr>
            <w:pStyle w:val="0E0512FE27A44CFDB3B8456077C4D399"/>
          </w:pPr>
          <w:r w:rsidRPr="00BE118B">
            <w:rPr>
              <w:rStyle w:val="PlaceholderText"/>
            </w:rPr>
            <w:t>Click here to enter a date.</w:t>
          </w:r>
        </w:p>
      </w:docPartBody>
    </w:docPart>
    <w:docPart>
      <w:docPartPr>
        <w:name w:val="2D31E493613F4A49982B99BA93F3090B"/>
        <w:category>
          <w:name w:val="Üldine"/>
          <w:gallery w:val="placeholder"/>
        </w:category>
        <w:types>
          <w:type w:val="bbPlcHdr"/>
        </w:types>
        <w:behaviors>
          <w:behavior w:val="content"/>
        </w:behaviors>
        <w:guid w:val="{81C2E00A-D949-4E34-8236-DA68A5F898E6}"/>
      </w:docPartPr>
      <w:docPartBody>
        <w:p w:rsidR="00610BEC" w:rsidRDefault="00610BEC">
          <w:pPr>
            <w:pStyle w:val="2D31E493613F4A49982B99BA93F3090B"/>
          </w:pPr>
          <w:r w:rsidRPr="00BE118B">
            <w:rPr>
              <w:rStyle w:val="PlaceholderText"/>
            </w:rPr>
            <w:t>Choose an item.</w:t>
          </w:r>
        </w:p>
      </w:docPartBody>
    </w:docPart>
    <w:docPart>
      <w:docPartPr>
        <w:name w:val="8E57DB36FD3F407D9A2B4C88E0C4C42F"/>
        <w:category>
          <w:name w:val="Üldine"/>
          <w:gallery w:val="placeholder"/>
        </w:category>
        <w:types>
          <w:type w:val="bbPlcHdr"/>
        </w:types>
        <w:behaviors>
          <w:behavior w:val="content"/>
        </w:behaviors>
        <w:guid w:val="{E79EB235-072F-4EF0-9CEF-0042288B170D}"/>
      </w:docPartPr>
      <w:docPartBody>
        <w:p w:rsidR="00610BEC" w:rsidRDefault="00610BEC">
          <w:pPr>
            <w:pStyle w:val="8E57DB36FD3F407D9A2B4C88E0C4C42F"/>
          </w:pPr>
          <w:r w:rsidRPr="00BE118B">
            <w:rPr>
              <w:rStyle w:val="PlaceholderText"/>
            </w:rPr>
            <w:t>Choose an item.</w:t>
          </w:r>
        </w:p>
      </w:docPartBody>
    </w:docPart>
    <w:docPart>
      <w:docPartPr>
        <w:name w:val="7BA5E1D7CDA74A05B4CED35540D092B0"/>
        <w:category>
          <w:name w:val="Üldine"/>
          <w:gallery w:val="placeholder"/>
        </w:category>
        <w:types>
          <w:type w:val="bbPlcHdr"/>
        </w:types>
        <w:behaviors>
          <w:behavior w:val="content"/>
        </w:behaviors>
        <w:guid w:val="{842BD4CD-3262-4661-92D8-16019BD9481F}"/>
      </w:docPartPr>
      <w:docPartBody>
        <w:p w:rsidR="00610BEC" w:rsidRDefault="00610BEC">
          <w:pPr>
            <w:pStyle w:val="7BA5E1D7CDA74A05B4CED35540D092B0"/>
          </w:pPr>
          <w:r w:rsidRPr="00BE118B">
            <w:rPr>
              <w:rStyle w:val="PlaceholderText"/>
            </w:rPr>
            <w:t>Click here to enter a date.</w:t>
          </w:r>
        </w:p>
      </w:docPartBody>
    </w:docPart>
    <w:docPart>
      <w:docPartPr>
        <w:name w:val="0F21B68729CB446987E7C3D010CF6068"/>
        <w:category>
          <w:name w:val="Üldine"/>
          <w:gallery w:val="placeholder"/>
        </w:category>
        <w:types>
          <w:type w:val="bbPlcHdr"/>
        </w:types>
        <w:behaviors>
          <w:behavior w:val="content"/>
        </w:behaviors>
        <w:guid w:val="{0BEDC45F-184C-4DAB-87D2-22207F9B38AB}"/>
      </w:docPartPr>
      <w:docPartBody>
        <w:p w:rsidR="00610BEC" w:rsidRDefault="00610BEC">
          <w:pPr>
            <w:pStyle w:val="0F21B68729CB446987E7C3D010CF6068"/>
          </w:pPr>
          <w:r w:rsidRPr="00BE118B">
            <w:rPr>
              <w:rStyle w:val="PlaceholderText"/>
            </w:rPr>
            <w:t>Click here to enter a date.</w:t>
          </w:r>
        </w:p>
      </w:docPartBody>
    </w:docPart>
    <w:docPart>
      <w:docPartPr>
        <w:name w:val="DF7D4944536147D682CDD6A35D0C2C52"/>
        <w:category>
          <w:name w:val="Üldine"/>
          <w:gallery w:val="placeholder"/>
        </w:category>
        <w:types>
          <w:type w:val="bbPlcHdr"/>
        </w:types>
        <w:behaviors>
          <w:behavior w:val="content"/>
        </w:behaviors>
        <w:guid w:val="{3C097B0B-1DC1-4235-AA4D-3CADE391CA88}"/>
      </w:docPartPr>
      <w:docPartBody>
        <w:p w:rsidR="00610BEC" w:rsidRDefault="00610BEC">
          <w:pPr>
            <w:pStyle w:val="DF7D4944536147D682CDD6A35D0C2C52"/>
          </w:pPr>
          <w:r w:rsidRPr="00BE118B">
            <w:rPr>
              <w:rStyle w:val="PlaceholderText"/>
            </w:rPr>
            <w:t>Choose an item.</w:t>
          </w:r>
        </w:p>
      </w:docPartBody>
    </w:docPart>
    <w:docPart>
      <w:docPartPr>
        <w:name w:val="040CF9E4DA91407EAE1C4C09C7FC0C66"/>
        <w:category>
          <w:name w:val="Üldine"/>
          <w:gallery w:val="placeholder"/>
        </w:category>
        <w:types>
          <w:type w:val="bbPlcHdr"/>
        </w:types>
        <w:behaviors>
          <w:behavior w:val="content"/>
        </w:behaviors>
        <w:guid w:val="{CDB3422E-07AE-42FA-BE5A-8252BF36AF1E}"/>
      </w:docPartPr>
      <w:docPartBody>
        <w:p w:rsidR="00610BEC" w:rsidRDefault="00610BEC">
          <w:pPr>
            <w:pStyle w:val="040CF9E4DA91407EAE1C4C09C7FC0C66"/>
          </w:pPr>
          <w:r w:rsidRPr="00BE118B">
            <w:rPr>
              <w:rStyle w:val="PlaceholderText"/>
            </w:rPr>
            <w:t>Choose an item.</w:t>
          </w:r>
        </w:p>
      </w:docPartBody>
    </w:docPart>
    <w:docPart>
      <w:docPartPr>
        <w:name w:val="C04432942D194B9DBE4DE5A008D31FB2"/>
        <w:category>
          <w:name w:val="Üldine"/>
          <w:gallery w:val="placeholder"/>
        </w:category>
        <w:types>
          <w:type w:val="bbPlcHdr"/>
        </w:types>
        <w:behaviors>
          <w:behavior w:val="content"/>
        </w:behaviors>
        <w:guid w:val="{48099401-B199-465F-BDC7-55D36B377BB9}"/>
      </w:docPartPr>
      <w:docPartBody>
        <w:p w:rsidR="00610BEC" w:rsidRDefault="00610BEC">
          <w:pPr>
            <w:pStyle w:val="C04432942D194B9DBE4DE5A008D31FB2"/>
          </w:pPr>
          <w:r w:rsidRPr="00BE118B">
            <w:rPr>
              <w:rStyle w:val="PlaceholderText"/>
            </w:rPr>
            <w:t>Click here to enter a date.</w:t>
          </w:r>
        </w:p>
      </w:docPartBody>
    </w:docPart>
    <w:docPart>
      <w:docPartPr>
        <w:name w:val="A2365478691A4E85A19C8DFB48459748"/>
        <w:category>
          <w:name w:val="Üldine"/>
          <w:gallery w:val="placeholder"/>
        </w:category>
        <w:types>
          <w:type w:val="bbPlcHdr"/>
        </w:types>
        <w:behaviors>
          <w:behavior w:val="content"/>
        </w:behaviors>
        <w:guid w:val="{A959DCA3-4CFA-42DA-96A3-DC88D78DC21F}"/>
      </w:docPartPr>
      <w:docPartBody>
        <w:p w:rsidR="00610BEC" w:rsidRDefault="00610BEC">
          <w:pPr>
            <w:pStyle w:val="A2365478691A4E85A19C8DFB48459748"/>
          </w:pPr>
          <w:r w:rsidRPr="00BE118B">
            <w:rPr>
              <w:rStyle w:val="PlaceholderText"/>
            </w:rPr>
            <w:t>Click here to enter a date.</w:t>
          </w:r>
        </w:p>
      </w:docPartBody>
    </w:docPart>
    <w:docPart>
      <w:docPartPr>
        <w:name w:val="3EC9C026EA7F498BA357391A964F0D5C"/>
        <w:category>
          <w:name w:val="Üldine"/>
          <w:gallery w:val="placeholder"/>
        </w:category>
        <w:types>
          <w:type w:val="bbPlcHdr"/>
        </w:types>
        <w:behaviors>
          <w:behavior w:val="content"/>
        </w:behaviors>
        <w:guid w:val="{E674C83D-D054-4BF4-8D51-DD0707584800}"/>
      </w:docPartPr>
      <w:docPartBody>
        <w:p w:rsidR="00610BEC" w:rsidRDefault="00610BEC">
          <w:pPr>
            <w:pStyle w:val="3EC9C026EA7F498BA357391A964F0D5C"/>
          </w:pPr>
          <w:r w:rsidRPr="00BE118B">
            <w:rPr>
              <w:rStyle w:val="PlaceholderText"/>
            </w:rPr>
            <w:t>Click here to enter a date.</w:t>
          </w:r>
        </w:p>
      </w:docPartBody>
    </w:docPart>
    <w:docPart>
      <w:docPartPr>
        <w:name w:val="6ECA25899384464BB2171A462BF03FF2"/>
        <w:category>
          <w:name w:val="Üldine"/>
          <w:gallery w:val="placeholder"/>
        </w:category>
        <w:types>
          <w:type w:val="bbPlcHdr"/>
        </w:types>
        <w:behaviors>
          <w:behavior w:val="content"/>
        </w:behaviors>
        <w:guid w:val="{8BD64AFB-2530-442B-8DD5-C7EC09EA94DC}"/>
      </w:docPartPr>
      <w:docPartBody>
        <w:p w:rsidR="00610BEC" w:rsidRDefault="00610BEC">
          <w:pPr>
            <w:pStyle w:val="6ECA25899384464BB2171A462BF03FF2"/>
          </w:pPr>
          <w:r w:rsidRPr="00BE118B">
            <w:rPr>
              <w:rStyle w:val="PlaceholderText"/>
            </w:rPr>
            <w:t>Click here to enter a date.</w:t>
          </w:r>
        </w:p>
      </w:docPartBody>
    </w:docPart>
    <w:docPart>
      <w:docPartPr>
        <w:name w:val="1D0979B42CCB4125B172362680CD7B58"/>
        <w:category>
          <w:name w:val="Üldine"/>
          <w:gallery w:val="placeholder"/>
        </w:category>
        <w:types>
          <w:type w:val="bbPlcHdr"/>
        </w:types>
        <w:behaviors>
          <w:behavior w:val="content"/>
        </w:behaviors>
        <w:guid w:val="{D8AAB607-8B39-46A4-82D2-11437FE2C14C}"/>
      </w:docPartPr>
      <w:docPartBody>
        <w:p w:rsidR="00610BEC" w:rsidRDefault="00610BEC">
          <w:pPr>
            <w:pStyle w:val="1D0979B42CCB4125B172362680CD7B58"/>
          </w:pPr>
          <w:r w:rsidRPr="00BE118B">
            <w:rPr>
              <w:rStyle w:val="PlaceholderText"/>
            </w:rPr>
            <w:t>Click here to enter a date.</w:t>
          </w:r>
        </w:p>
      </w:docPartBody>
    </w:docPart>
    <w:docPart>
      <w:docPartPr>
        <w:name w:val="30D1D443140D4342BDEB1901349DB814"/>
        <w:category>
          <w:name w:val="Üldine"/>
          <w:gallery w:val="placeholder"/>
        </w:category>
        <w:types>
          <w:type w:val="bbPlcHdr"/>
        </w:types>
        <w:behaviors>
          <w:behavior w:val="content"/>
        </w:behaviors>
        <w:guid w:val="{9CDDCBF9-E3F9-4D78-BFC6-E0F9031268D9}"/>
      </w:docPartPr>
      <w:docPartBody>
        <w:p w:rsidR="00610BEC" w:rsidRDefault="00610BEC">
          <w:pPr>
            <w:pStyle w:val="30D1D443140D4342BDEB1901349DB814"/>
          </w:pPr>
          <w:r w:rsidRPr="00BE118B">
            <w:rPr>
              <w:rStyle w:val="PlaceholderText"/>
            </w:rPr>
            <w:t>Click here to enter a date.</w:t>
          </w:r>
        </w:p>
      </w:docPartBody>
    </w:docPart>
    <w:docPart>
      <w:docPartPr>
        <w:name w:val="D33F94B0FA4D49E2AE80DBE8F0AC47F3"/>
        <w:category>
          <w:name w:val="Üldine"/>
          <w:gallery w:val="placeholder"/>
        </w:category>
        <w:types>
          <w:type w:val="bbPlcHdr"/>
        </w:types>
        <w:behaviors>
          <w:behavior w:val="content"/>
        </w:behaviors>
        <w:guid w:val="{2FAE0AD0-FCF8-47CE-92D3-CB514898F144}"/>
      </w:docPartPr>
      <w:docPartBody>
        <w:p w:rsidR="00610BEC" w:rsidRDefault="00610BEC">
          <w:pPr>
            <w:pStyle w:val="D33F94B0FA4D49E2AE80DBE8F0AC47F3"/>
          </w:pPr>
          <w:r w:rsidRPr="00BE118B">
            <w:rPr>
              <w:rStyle w:val="PlaceholderText"/>
            </w:rPr>
            <w:t>Click here to enter a date.</w:t>
          </w:r>
        </w:p>
      </w:docPartBody>
    </w:docPart>
    <w:docPart>
      <w:docPartPr>
        <w:name w:val="1F964CB04439470AA84B6937D35FB594"/>
        <w:category>
          <w:name w:val="Üldine"/>
          <w:gallery w:val="placeholder"/>
        </w:category>
        <w:types>
          <w:type w:val="bbPlcHdr"/>
        </w:types>
        <w:behaviors>
          <w:behavior w:val="content"/>
        </w:behaviors>
        <w:guid w:val="{38FEC2E0-CF0E-4836-A726-E1400A0043C9}"/>
      </w:docPartPr>
      <w:docPartBody>
        <w:p w:rsidR="00610BEC" w:rsidRDefault="00610BEC">
          <w:pPr>
            <w:pStyle w:val="1F964CB04439470AA84B6937D35FB594"/>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0BEC"/>
    <w:rsid w:val="0002571D"/>
    <w:rsid w:val="001A2C0B"/>
    <w:rsid w:val="0020487D"/>
    <w:rsid w:val="0023242F"/>
    <w:rsid w:val="002B6A15"/>
    <w:rsid w:val="004C3A69"/>
    <w:rsid w:val="00513346"/>
    <w:rsid w:val="00610BEC"/>
    <w:rsid w:val="00757D34"/>
    <w:rsid w:val="00797584"/>
    <w:rsid w:val="00995C21"/>
    <w:rsid w:val="009B2B27"/>
    <w:rsid w:val="009D6259"/>
    <w:rsid w:val="00A45D55"/>
    <w:rsid w:val="00B1465B"/>
    <w:rsid w:val="00BF6851"/>
    <w:rsid w:val="00C32648"/>
    <w:rsid w:val="00CB0839"/>
    <w:rsid w:val="00E65C6B"/>
    <w:rsid w:val="00FC1C55"/>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t-EE" w:eastAsia="et-E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3F92185DFE9444A290F60CBE1DCCAF53">
    <w:name w:val="3F92185DFE9444A290F60CBE1DCCAF53"/>
  </w:style>
  <w:style w:type="paragraph" w:customStyle="1" w:styleId="8EC8E9A79AFB432F8D47DA609876D228">
    <w:name w:val="8EC8E9A79AFB432F8D47DA609876D228"/>
  </w:style>
  <w:style w:type="paragraph" w:customStyle="1" w:styleId="48A62601EEBA415BAD6C0675E6988D7C">
    <w:name w:val="48A62601EEBA415BAD6C0675E6988D7C"/>
  </w:style>
  <w:style w:type="paragraph" w:customStyle="1" w:styleId="FDE4314730BC459085D5270ED14F2F1D">
    <w:name w:val="FDE4314730BC459085D5270ED14F2F1D"/>
  </w:style>
  <w:style w:type="paragraph" w:customStyle="1" w:styleId="EB5491BE98F34D40A8511C9AA64AFBA6">
    <w:name w:val="EB5491BE98F34D40A8511C9AA64AFBA6"/>
  </w:style>
  <w:style w:type="paragraph" w:customStyle="1" w:styleId="C66370808453426ABA67138786C087BF">
    <w:name w:val="C66370808453426ABA67138786C087BF"/>
  </w:style>
  <w:style w:type="paragraph" w:customStyle="1" w:styleId="20863C5867334B8B929CEE4DE3C28EA5">
    <w:name w:val="20863C5867334B8B929CEE4DE3C28EA5"/>
  </w:style>
  <w:style w:type="paragraph" w:customStyle="1" w:styleId="2D3E980CF4BE48BD990F81F4E71F24DB">
    <w:name w:val="2D3E980CF4BE48BD990F81F4E71F24DB"/>
  </w:style>
  <w:style w:type="paragraph" w:customStyle="1" w:styleId="8B7ACE231BDC4BECBD4E03FD09FBD828">
    <w:name w:val="8B7ACE231BDC4BECBD4E03FD09FBD828"/>
  </w:style>
  <w:style w:type="paragraph" w:customStyle="1" w:styleId="0E0512FE27A44CFDB3B8456077C4D399">
    <w:name w:val="0E0512FE27A44CFDB3B8456077C4D399"/>
  </w:style>
  <w:style w:type="paragraph" w:customStyle="1" w:styleId="2D31E493613F4A49982B99BA93F3090B">
    <w:name w:val="2D31E493613F4A49982B99BA93F3090B"/>
  </w:style>
  <w:style w:type="paragraph" w:customStyle="1" w:styleId="8E57DB36FD3F407D9A2B4C88E0C4C42F">
    <w:name w:val="8E57DB36FD3F407D9A2B4C88E0C4C42F"/>
  </w:style>
  <w:style w:type="paragraph" w:customStyle="1" w:styleId="7BA5E1D7CDA74A05B4CED35540D092B0">
    <w:name w:val="7BA5E1D7CDA74A05B4CED35540D092B0"/>
  </w:style>
  <w:style w:type="paragraph" w:customStyle="1" w:styleId="0F21B68729CB446987E7C3D010CF6068">
    <w:name w:val="0F21B68729CB446987E7C3D010CF6068"/>
  </w:style>
  <w:style w:type="paragraph" w:customStyle="1" w:styleId="DF7D4944536147D682CDD6A35D0C2C52">
    <w:name w:val="DF7D4944536147D682CDD6A35D0C2C52"/>
  </w:style>
  <w:style w:type="paragraph" w:customStyle="1" w:styleId="040CF9E4DA91407EAE1C4C09C7FC0C66">
    <w:name w:val="040CF9E4DA91407EAE1C4C09C7FC0C66"/>
  </w:style>
  <w:style w:type="paragraph" w:customStyle="1" w:styleId="C04432942D194B9DBE4DE5A008D31FB2">
    <w:name w:val="C04432942D194B9DBE4DE5A008D31FB2"/>
  </w:style>
  <w:style w:type="paragraph" w:customStyle="1" w:styleId="A2365478691A4E85A19C8DFB48459748">
    <w:name w:val="A2365478691A4E85A19C8DFB48459748"/>
  </w:style>
  <w:style w:type="paragraph" w:customStyle="1" w:styleId="3EC9C026EA7F498BA357391A964F0D5C">
    <w:name w:val="3EC9C026EA7F498BA357391A964F0D5C"/>
  </w:style>
  <w:style w:type="paragraph" w:customStyle="1" w:styleId="6ECA25899384464BB2171A462BF03FF2">
    <w:name w:val="6ECA25899384464BB2171A462BF03FF2"/>
  </w:style>
  <w:style w:type="paragraph" w:customStyle="1" w:styleId="1D0979B42CCB4125B172362680CD7B58">
    <w:name w:val="1D0979B42CCB4125B172362680CD7B58"/>
  </w:style>
  <w:style w:type="paragraph" w:customStyle="1" w:styleId="30D1D443140D4342BDEB1901349DB814">
    <w:name w:val="30D1D443140D4342BDEB1901349DB814"/>
  </w:style>
  <w:style w:type="paragraph" w:customStyle="1" w:styleId="D33F94B0FA4D49E2AE80DBE8F0AC47F3">
    <w:name w:val="D33F94B0FA4D49E2AE80DBE8F0AC47F3"/>
  </w:style>
  <w:style w:type="paragraph" w:customStyle="1" w:styleId="1F964CB04439470AA84B6937D35FB594">
    <w:name w:val="1F964CB04439470AA84B6937D35FB5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760B60-D0A9-405F-9FC7-766D5304B842}">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167E00E5-E34D-47EB-8A2A-2F54F43187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45631D-1206-4D39-86CE-B9F745B8478E}">
  <ds:schemaRefs>
    <ds:schemaRef ds:uri="http://schemas.openxmlformats.org/officeDocument/2006/bibliography"/>
  </ds:schemaRefs>
</ds:datastoreItem>
</file>

<file path=customXml/itemProps4.xml><?xml version="1.0" encoding="utf-8"?>
<ds:datastoreItem xmlns:ds="http://schemas.openxmlformats.org/officeDocument/2006/customXml" ds:itemID="{27BE7F21-778B-460D-934D-446027B68A29}">
  <ds:schemaRefs>
    <ds:schemaRef ds:uri="http://schemas.microsoft.com/sharepoint/v3/contenttype/forms"/>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metsamaterjali veoleping (2).dotx</Template>
  <TotalTime>6</TotalTime>
  <Pages>37</Pages>
  <Words>9814</Words>
  <Characters>56922</Characters>
  <Application>Microsoft Office Word</Application>
  <DocSecurity>0</DocSecurity>
  <Lines>474</Lines>
  <Paragraphs>133</Paragraphs>
  <ScaleCrop>false</ScaleCrop>
  <Company>RMK</Company>
  <LinksUpToDate>false</LinksUpToDate>
  <CharactersWithSpaces>66603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VEOLEPING nr XXXXXXXXXXXX</dc:title>
  <dc:subject/>
  <dc:creator>Olavi Andres</dc:creator>
  <cp:keywords/>
  <cp:lastModifiedBy>Katrin Ametmaa</cp:lastModifiedBy>
  <cp:revision>10</cp:revision>
  <cp:lastPrinted>2022-09-07T16:23:00Z</cp:lastPrinted>
  <dcterms:created xsi:type="dcterms:W3CDTF">2025-03-12T07:18:00Z</dcterms:created>
  <dcterms:modified xsi:type="dcterms:W3CDTF">2025-03-13T08:12:00Z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